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0389" w:rsidRDefault="00760389" w:rsidP="007603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#9</w:t>
      </w:r>
      <w:r w:rsidR="001F215E">
        <w:rPr>
          <w:b/>
          <w:noProof/>
          <w:sz w:val="24"/>
          <w:lang w:eastAsia="ja-JP"/>
        </w:rPr>
        <w:t>1</w:t>
      </w:r>
      <w:r>
        <w:rPr>
          <w:b/>
          <w:i/>
          <w:noProof/>
          <w:sz w:val="28"/>
        </w:rPr>
        <w:tab/>
      </w:r>
      <w:r w:rsidR="00D14C1D" w:rsidRPr="00D14C1D">
        <w:rPr>
          <w:b/>
          <w:i/>
          <w:noProof/>
          <w:sz w:val="28"/>
        </w:rPr>
        <w:t>R4-1907157</w:t>
      </w:r>
      <w:bookmarkStart w:id="0" w:name="_GoBack"/>
      <w:bookmarkEnd w:id="0"/>
    </w:p>
    <w:p w:rsidR="00760389" w:rsidRDefault="00760389" w:rsidP="00760389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>
        <w:rPr>
          <w:rFonts w:ascii="Arial" w:hAnsi="Arial" w:cs="Arial" w:hint="eastAsia"/>
          <w:b/>
          <w:noProof/>
          <w:sz w:val="24"/>
          <w:lang w:eastAsia="ja-JP"/>
        </w:rPr>
        <w:t>Reno</w:t>
      </w:r>
      <w:r w:rsidRPr="00096656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 w:hint="eastAsia"/>
          <w:b/>
          <w:noProof/>
          <w:sz w:val="24"/>
          <w:lang w:eastAsia="ja-JP"/>
        </w:rPr>
        <w:t>US,</w:t>
      </w:r>
      <w:r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>12</w:t>
      </w:r>
      <w:r w:rsidRPr="00A72261">
        <w:rPr>
          <w:rFonts w:ascii="Arial" w:hAnsi="Arial" w:cs="Arial" w:hint="eastAsia"/>
          <w:b/>
          <w:noProof/>
          <w:sz w:val="24"/>
          <w:vertAlign w:val="superscript"/>
          <w:lang w:eastAsia="ja-JP"/>
        </w:rPr>
        <w:t>th</w:t>
      </w:r>
      <w:r>
        <w:rPr>
          <w:rFonts w:ascii="Arial" w:hAnsi="Arial" w:cs="Arial" w:hint="eastAsia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>–</w:t>
      </w:r>
      <w:r>
        <w:rPr>
          <w:rFonts w:ascii="Arial" w:hAnsi="Arial" w:cs="Arial" w:hint="eastAsia"/>
          <w:b/>
          <w:noProof/>
          <w:sz w:val="24"/>
          <w:lang w:eastAsia="ja-JP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>17</w:t>
      </w:r>
      <w:r w:rsidRPr="00C23838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>
        <w:rPr>
          <w:rFonts w:ascii="Arial" w:hAnsi="Arial" w:cs="Arial" w:hint="eastAsia"/>
          <w:b/>
          <w:noProof/>
          <w:sz w:val="24"/>
          <w:lang w:eastAsia="ja-JP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>May</w:t>
      </w:r>
      <w:r w:rsidRPr="00096656">
        <w:rPr>
          <w:rFonts w:ascii="Arial" w:hAnsi="Arial" w:cs="Arial"/>
          <w:b/>
          <w:noProof/>
          <w:sz w:val="24"/>
        </w:rPr>
        <w:t xml:space="preserve"> 201</w:t>
      </w:r>
      <w:r>
        <w:rPr>
          <w:rFonts w:ascii="Arial" w:hAnsi="Arial" w:cs="Arial" w:hint="eastAsia"/>
          <w:b/>
          <w:noProof/>
          <w:sz w:val="24"/>
          <w:lang w:eastAsia="ja-JP"/>
        </w:rPr>
        <w:t>9</w:t>
      </w:r>
    </w:p>
    <w:p w:rsidR="00E7460A" w:rsidRPr="00112CAA" w:rsidRDefault="00E7460A" w:rsidP="00E7460A">
      <w:pPr>
        <w:spacing w:after="120"/>
        <w:ind w:left="1985" w:hanging="1985"/>
        <w:rPr>
          <w:rFonts w:ascii="Arial" w:hAnsi="Arial" w:cs="Arial"/>
          <w:b/>
          <w:noProof/>
          <w:sz w:val="24"/>
        </w:rPr>
      </w:pPr>
      <w:r w:rsidRPr="00011764">
        <w:rPr>
          <w:sz w:val="24"/>
        </w:rPr>
        <w:tab/>
      </w:r>
    </w:p>
    <w:p w:rsidR="00EF74A9" w:rsidRPr="00E90F26" w:rsidRDefault="00E7460A" w:rsidP="00EF74A9">
      <w:pPr>
        <w:tabs>
          <w:tab w:val="left" w:pos="1985"/>
        </w:tabs>
        <w:jc w:val="both"/>
        <w:rPr>
          <w:rFonts w:ascii="Arial" w:hAnsi="Arial"/>
          <w:sz w:val="24"/>
          <w:lang w:eastAsia="ja-JP"/>
        </w:rPr>
      </w:pPr>
      <w:r w:rsidRPr="00906356">
        <w:rPr>
          <w:rFonts w:ascii="Arial" w:hAnsi="Arial"/>
          <w:b/>
          <w:sz w:val="24"/>
          <w:lang w:val="en-US"/>
        </w:rPr>
        <w:t>Agenda item:</w:t>
      </w:r>
      <w:r w:rsidRPr="00906356">
        <w:rPr>
          <w:rFonts w:ascii="Arial" w:hAnsi="Arial"/>
          <w:sz w:val="24"/>
          <w:lang w:val="en-US"/>
        </w:rPr>
        <w:tab/>
      </w:r>
      <w:r w:rsidR="005D2655" w:rsidRPr="005D2655">
        <w:rPr>
          <w:rFonts w:ascii="Arial" w:hAnsi="Arial"/>
          <w:sz w:val="24"/>
          <w:lang w:val="en-US" w:eastAsia="ja-JP"/>
        </w:rPr>
        <w:t>6.12.2.4</w:t>
      </w:r>
      <w:r w:rsidR="005D2655" w:rsidRPr="005D2655">
        <w:rPr>
          <w:rFonts w:ascii="Arial" w:hAnsi="Arial"/>
          <w:sz w:val="24"/>
          <w:lang w:val="en-US" w:eastAsia="ja-JP"/>
        </w:rPr>
        <w:tab/>
        <w:t>PRACH</w:t>
      </w:r>
      <w:r w:rsidR="005D2655" w:rsidRPr="005D2655">
        <w:rPr>
          <w:rFonts w:ascii="Arial" w:hAnsi="Arial"/>
          <w:sz w:val="24"/>
          <w:lang w:val="en-US" w:eastAsia="ja-JP"/>
        </w:rPr>
        <w:tab/>
        <w:t>[NR_newRAT-Perf]</w:t>
      </w:r>
    </w:p>
    <w:p w:rsidR="00E7460A" w:rsidRPr="0074101D" w:rsidRDefault="00E7460A" w:rsidP="00EF74A9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BD1CC5">
        <w:rPr>
          <w:rFonts w:ascii="Arial" w:hAnsi="Arial"/>
          <w:b/>
          <w:sz w:val="24"/>
          <w:lang w:val="en-US"/>
        </w:rPr>
        <w:t xml:space="preserve">Source: </w:t>
      </w:r>
      <w:r w:rsidRPr="00BD1CC5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</w:r>
      <w:r w:rsidRPr="00BD1CC5">
        <w:rPr>
          <w:rFonts w:ascii="Arial" w:hAnsi="Arial" w:hint="eastAsia"/>
          <w:sz w:val="24"/>
          <w:lang w:val="en-US" w:eastAsia="ja-JP"/>
        </w:rPr>
        <w:t>NTT DOCOMO, INC.</w:t>
      </w:r>
    </w:p>
    <w:p w:rsidR="00E7460A" w:rsidRDefault="00E7460A" w:rsidP="00E7460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BD1CC5">
        <w:rPr>
          <w:rFonts w:ascii="Arial" w:hAnsi="Arial"/>
          <w:b/>
          <w:sz w:val="24"/>
          <w:lang w:val="en-US"/>
        </w:rPr>
        <w:t>Title:</w:t>
      </w:r>
      <w:r w:rsidRPr="00BD1CC5">
        <w:rPr>
          <w:rFonts w:ascii="Arial" w:hAnsi="Arial"/>
          <w:sz w:val="24"/>
          <w:lang w:val="en-US"/>
        </w:rPr>
        <w:t xml:space="preserve"> </w:t>
      </w:r>
      <w:r w:rsidRPr="00BD1CC5">
        <w:rPr>
          <w:rFonts w:ascii="Arial" w:hAnsi="Arial"/>
          <w:sz w:val="24"/>
          <w:lang w:val="en-US"/>
        </w:rPr>
        <w:tab/>
      </w:r>
      <w:r w:rsidR="001D17FE">
        <w:rPr>
          <w:rFonts w:ascii="Arial" w:hAnsi="Arial"/>
          <w:sz w:val="24"/>
          <w:lang w:val="en-US" w:eastAsia="ja-JP"/>
        </w:rPr>
        <w:t xml:space="preserve">NR </w:t>
      </w:r>
      <w:r w:rsidR="001D17FE">
        <w:rPr>
          <w:rFonts w:ascii="Arial" w:hAnsi="Arial" w:hint="eastAsia"/>
          <w:sz w:val="24"/>
          <w:lang w:val="en-US" w:eastAsia="ja-JP"/>
        </w:rPr>
        <w:t>P</w:t>
      </w:r>
      <w:r w:rsidR="0038473F">
        <w:rPr>
          <w:rFonts w:ascii="Arial" w:hAnsi="Arial" w:hint="eastAsia"/>
          <w:sz w:val="24"/>
          <w:lang w:val="en-US" w:eastAsia="ja-JP"/>
        </w:rPr>
        <w:t>RACH</w:t>
      </w:r>
      <w:r w:rsidR="001D17FE">
        <w:rPr>
          <w:rFonts w:ascii="Arial" w:hAnsi="Arial" w:hint="eastAsia"/>
          <w:sz w:val="24"/>
          <w:lang w:val="en-US" w:eastAsia="ja-JP"/>
        </w:rPr>
        <w:t xml:space="preserve"> for </w:t>
      </w:r>
      <w:r w:rsidR="00563730">
        <w:rPr>
          <w:rFonts w:ascii="Arial" w:hAnsi="Arial" w:hint="eastAsia"/>
          <w:sz w:val="24"/>
          <w:lang w:val="en-US" w:eastAsia="ja-JP"/>
        </w:rPr>
        <w:t>high speed</w:t>
      </w:r>
      <w:r w:rsidR="00181490">
        <w:rPr>
          <w:rFonts w:ascii="Arial" w:hAnsi="Arial" w:hint="eastAsia"/>
          <w:sz w:val="24"/>
          <w:lang w:val="en-US" w:eastAsia="ja-JP"/>
        </w:rPr>
        <w:t xml:space="preserve"> in Rel.15</w:t>
      </w:r>
    </w:p>
    <w:p w:rsidR="00E7460A" w:rsidRDefault="00E7460A" w:rsidP="00E7460A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BD1CC5">
        <w:rPr>
          <w:rFonts w:ascii="Arial" w:hAnsi="Arial"/>
          <w:b/>
          <w:sz w:val="24"/>
          <w:lang w:val="en-US"/>
        </w:rPr>
        <w:t>Document for:</w:t>
      </w:r>
      <w:r w:rsidRPr="00BD1CC5"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sz w:val="24"/>
          <w:lang w:val="en-US" w:eastAsia="ja-JP"/>
        </w:rPr>
        <w:t>Approval</w:t>
      </w:r>
    </w:p>
    <w:p w:rsidR="00E7460A" w:rsidRPr="007B3B93" w:rsidRDefault="00E7460A" w:rsidP="006475B9">
      <w:pPr>
        <w:pStyle w:val="1"/>
        <w:numPr>
          <w:ilvl w:val="0"/>
          <w:numId w:val="2"/>
        </w:numPr>
        <w:ind w:left="567" w:hanging="567"/>
      </w:pPr>
      <w:r w:rsidRPr="007B3B93">
        <w:t>Introduction</w:t>
      </w:r>
    </w:p>
    <w:p w:rsidR="00440E4B" w:rsidRPr="004031C1" w:rsidRDefault="00440E4B" w:rsidP="00E7460A">
      <w:pPr>
        <w:jc w:val="both"/>
        <w:rPr>
          <w:lang w:val="en-US" w:eastAsia="ja-JP"/>
        </w:rPr>
      </w:pPr>
      <w:r>
        <w:rPr>
          <w:rFonts w:hint="eastAsia"/>
          <w:lang w:val="en-US" w:eastAsia="ja-JP"/>
        </w:rPr>
        <w:t xml:space="preserve"> </w:t>
      </w:r>
      <w:r w:rsidR="00A33BED">
        <w:rPr>
          <w:lang w:val="en-US" w:eastAsia="ja-JP"/>
        </w:rPr>
        <w:t xml:space="preserve">In the past meetings, the </w:t>
      </w:r>
      <w:r w:rsidR="0004483F">
        <w:rPr>
          <w:lang w:val="en-US" w:eastAsia="ja-JP"/>
        </w:rPr>
        <w:t>following</w:t>
      </w:r>
      <w:r w:rsidR="00A33BED">
        <w:rPr>
          <w:lang w:val="en-US" w:eastAsia="ja-JP"/>
        </w:rPr>
        <w:t xml:space="preserve"> agreements were </w:t>
      </w:r>
      <w:r w:rsidR="009B3D9F">
        <w:rPr>
          <w:lang w:val="en-US" w:eastAsia="ja-JP"/>
        </w:rPr>
        <w:t>reached for BS performance under HST scenarios [1, 2]</w:t>
      </w:r>
      <w:r w:rsidR="00A33BED">
        <w:rPr>
          <w:lang w:val="en-US" w:eastAsia="ja-JP"/>
        </w:rPr>
        <w:t>.</w:t>
      </w:r>
      <w:r w:rsidR="004031C1" w:rsidRPr="004031C1">
        <w:rPr>
          <w:rFonts w:hint="eastAsia"/>
          <w:lang w:val="en-US" w:eastAsia="ja-JP"/>
        </w:rPr>
        <w:t xml:space="preserve"> </w:t>
      </w:r>
      <w:r w:rsidR="004031C1">
        <w:rPr>
          <w:rFonts w:hint="eastAsia"/>
          <w:lang w:val="en-US" w:eastAsia="ja-JP"/>
        </w:rPr>
        <w:t xml:space="preserve">In this </w:t>
      </w:r>
      <w:r w:rsidR="004031C1">
        <w:rPr>
          <w:lang w:val="en-US" w:eastAsia="ja-JP"/>
        </w:rPr>
        <w:t>contribution</w:t>
      </w:r>
      <w:r w:rsidR="004031C1">
        <w:rPr>
          <w:rFonts w:hint="eastAsia"/>
          <w:lang w:val="en-US" w:eastAsia="ja-JP"/>
        </w:rPr>
        <w:t xml:space="preserve">, we provide </w:t>
      </w:r>
      <w:r w:rsidR="00583499">
        <w:rPr>
          <w:lang w:val="en-US" w:eastAsia="ja-JP"/>
        </w:rPr>
        <w:t xml:space="preserve">parameters for </w:t>
      </w:r>
      <w:r w:rsidR="004031C1">
        <w:rPr>
          <w:rFonts w:hint="eastAsia"/>
          <w:lang w:val="en-US" w:eastAsia="ja-JP"/>
        </w:rPr>
        <w:t xml:space="preserve">NR PRACH restricted set </w:t>
      </w:r>
      <w:r w:rsidR="00583499">
        <w:rPr>
          <w:lang w:val="en-US" w:eastAsia="ja-JP"/>
        </w:rPr>
        <w:t xml:space="preserve">type </w:t>
      </w:r>
      <w:r w:rsidR="004031C1">
        <w:rPr>
          <w:rFonts w:hint="eastAsia"/>
          <w:lang w:val="en-US" w:eastAsia="ja-JP"/>
        </w:rPr>
        <w:t>A and B.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9"/>
      </w:tblGrid>
      <w:tr w:rsidR="004031C1" w:rsidRPr="00810B65" w:rsidTr="00810B65">
        <w:tc>
          <w:tcPr>
            <w:tcW w:w="9839" w:type="dxa"/>
            <w:shd w:val="clear" w:color="auto" w:fill="auto"/>
          </w:tcPr>
          <w:p w:rsidR="004031C1" w:rsidRPr="00810B65" w:rsidRDefault="004031C1" w:rsidP="004031C1">
            <w:pPr>
              <w:rPr>
                <w:rFonts w:ascii="Tms Rmn" w:eastAsia="ＭＳ Ｐゴシック" w:hAnsi="Tms Rmn"/>
                <w:b/>
                <w:u w:val="single"/>
              </w:rPr>
            </w:pPr>
            <w:r w:rsidRPr="00810B65">
              <w:rPr>
                <w:rFonts w:ascii="Tms Rmn" w:eastAsia="ＭＳ Ｐゴシック" w:hAnsi="Tms Rmn"/>
                <w:b/>
                <w:u w:val="single"/>
              </w:rPr>
              <w:t>RAN#81 [1]</w:t>
            </w:r>
          </w:p>
          <w:p w:rsidR="004031C1" w:rsidRPr="00810B65" w:rsidRDefault="004031C1" w:rsidP="004031C1">
            <w:pPr>
              <w:rPr>
                <w:rFonts w:ascii="Tms Rmn" w:eastAsia="SimSun" w:hAnsi="Tms Rmn"/>
                <w:lang w:eastAsia="ja-JP"/>
              </w:rPr>
            </w:pPr>
            <w:r w:rsidRPr="00810B65">
              <w:rPr>
                <w:rFonts w:ascii="Tms Rmn" w:eastAsia="SimSun" w:hAnsi="Tms Rmn" w:hint="eastAsia"/>
              </w:rPr>
              <w:t>The UE and BS demodulation performance requirements under HST scenarios are treated in TEI15 after December 201</w:t>
            </w:r>
            <w:r w:rsidRPr="00810B65">
              <w:rPr>
                <w:rFonts w:ascii="Tms Rmn" w:eastAsia="SimSun" w:hAnsi="Tms Rmn" w:hint="eastAsia"/>
                <w:lang w:eastAsia="ja-JP"/>
              </w:rPr>
              <w:t>8</w:t>
            </w:r>
            <w:r w:rsidRPr="00810B65">
              <w:rPr>
                <w:rFonts w:ascii="Tms Rmn" w:eastAsia="SimSun" w:hAnsi="Tms Rmn" w:hint="eastAsia"/>
              </w:rPr>
              <w:t>.</w:t>
            </w:r>
          </w:p>
          <w:p w:rsidR="004031C1" w:rsidRPr="00810B65" w:rsidRDefault="004031C1" w:rsidP="004031C1">
            <w:pPr>
              <w:rPr>
                <w:rFonts w:ascii="Tms Rmn" w:eastAsia="SimSun" w:hAnsi="Tms Rmn"/>
                <w:b/>
                <w:u w:val="single"/>
                <w:lang w:eastAsia="ja-JP"/>
              </w:rPr>
            </w:pPr>
            <w:r w:rsidRPr="00810B65">
              <w:rPr>
                <w:rFonts w:ascii="Tms Rmn" w:eastAsia="ＭＳ Ｐゴシック" w:hAnsi="Tms Rmn"/>
                <w:b/>
                <w:u w:val="single"/>
              </w:rPr>
              <w:t>RAN4#90</w:t>
            </w:r>
            <w:r w:rsidR="00760389">
              <w:rPr>
                <w:rFonts w:ascii="Tms Rmn" w:eastAsia="ＭＳ Ｐゴシック" w:hAnsi="Tms Rmn"/>
                <w:b/>
                <w:u w:val="single"/>
              </w:rPr>
              <w:t>bis</w:t>
            </w:r>
            <w:r w:rsidRPr="00810B65">
              <w:rPr>
                <w:rFonts w:ascii="Tms Rmn" w:eastAsia="ＭＳ Ｐゴシック" w:hAnsi="Tms Rmn"/>
                <w:b/>
                <w:u w:val="single"/>
              </w:rPr>
              <w:t xml:space="preserve"> [2]</w:t>
            </w:r>
          </w:p>
          <w:p w:rsidR="00760389" w:rsidRPr="00913C83" w:rsidRDefault="00760389" w:rsidP="00760389">
            <w:pPr>
              <w:numPr>
                <w:ilvl w:val="0"/>
                <w:numId w:val="4"/>
              </w:numPr>
              <w:rPr>
                <w:rFonts w:ascii="Tms Rmn" w:eastAsia="SimSun" w:hAnsi="Tms Rmn"/>
              </w:rPr>
            </w:pPr>
            <w:r w:rsidRPr="00913C83">
              <w:rPr>
                <w:rFonts w:ascii="Tms Rmn" w:eastAsia="SimSun" w:hAnsi="Tms Rmn"/>
              </w:rPr>
              <w:t>Overview</w:t>
            </w:r>
          </w:p>
          <w:p w:rsidR="00760389" w:rsidRPr="00913C83" w:rsidRDefault="00760389" w:rsidP="00760389">
            <w:pPr>
              <w:numPr>
                <w:ilvl w:val="1"/>
                <w:numId w:val="4"/>
              </w:numPr>
              <w:rPr>
                <w:rFonts w:ascii="Tms Rmn" w:eastAsia="SimSun" w:hAnsi="Tms Rmn"/>
              </w:rPr>
            </w:pPr>
            <w:r w:rsidRPr="00913C83">
              <w:rPr>
                <w:rFonts w:ascii="Tms Rmn" w:eastAsia="SimSun" w:hAnsi="Tms Rmn"/>
              </w:rPr>
              <w:t>Release to define NR BS HST requirements</w:t>
            </w:r>
          </w:p>
          <w:p w:rsidR="00760389" w:rsidRPr="00913C83" w:rsidRDefault="00760389" w:rsidP="00760389">
            <w:pPr>
              <w:numPr>
                <w:ilvl w:val="2"/>
                <w:numId w:val="4"/>
              </w:numPr>
              <w:rPr>
                <w:rFonts w:ascii="Tms Rmn" w:eastAsia="SimSun" w:hAnsi="Tms Rmn"/>
              </w:rPr>
            </w:pPr>
            <w:r w:rsidRPr="00913C83">
              <w:rPr>
                <w:rFonts w:ascii="Tms Rmn" w:eastAsia="SimSun" w:hAnsi="Tms Rmn"/>
              </w:rPr>
              <w:t>Option 1: Release 15</w:t>
            </w:r>
          </w:p>
          <w:p w:rsidR="00760389" w:rsidRPr="00913C83" w:rsidRDefault="00760389" w:rsidP="00760389">
            <w:pPr>
              <w:numPr>
                <w:ilvl w:val="2"/>
                <w:numId w:val="4"/>
              </w:numPr>
              <w:rPr>
                <w:rFonts w:ascii="Tms Rmn" w:eastAsia="SimSun" w:hAnsi="Tms Rmn"/>
              </w:rPr>
            </w:pPr>
            <w:r w:rsidRPr="00913C83">
              <w:rPr>
                <w:rFonts w:ascii="Tms Rmn" w:eastAsia="SimSun" w:hAnsi="Tms Rmn"/>
              </w:rPr>
              <w:t>Option 2: Release 16 with starting point of 350km/h on the same Band 1 as LTE</w:t>
            </w:r>
          </w:p>
          <w:p w:rsidR="00760389" w:rsidRPr="00913C83" w:rsidRDefault="00760389" w:rsidP="00760389">
            <w:pPr>
              <w:numPr>
                <w:ilvl w:val="2"/>
                <w:numId w:val="4"/>
              </w:numPr>
              <w:rPr>
                <w:rFonts w:ascii="Tms Rmn" w:eastAsia="SimSun" w:hAnsi="Tms Rmn"/>
              </w:rPr>
            </w:pPr>
            <w:r w:rsidRPr="00913C83">
              <w:rPr>
                <w:rFonts w:ascii="Tms Rmn" w:eastAsia="SimSun" w:hAnsi="Tms Rmn"/>
              </w:rPr>
              <w:t xml:space="preserve">One of the above options will be decided based on the outcome of the evaluation. </w:t>
            </w:r>
          </w:p>
          <w:p w:rsidR="00760389" w:rsidRPr="00913C83" w:rsidRDefault="00760389" w:rsidP="00760389">
            <w:pPr>
              <w:numPr>
                <w:ilvl w:val="1"/>
                <w:numId w:val="4"/>
              </w:numPr>
              <w:rPr>
                <w:rFonts w:ascii="Tms Rmn" w:eastAsia="SimSun" w:hAnsi="Tms Rmn"/>
              </w:rPr>
            </w:pPr>
            <w:r w:rsidRPr="00913C83">
              <w:rPr>
                <w:rFonts w:ascii="Tms Rmn" w:eastAsia="SimSun" w:hAnsi="Tms Rmn"/>
              </w:rPr>
              <w:t xml:space="preserve">The performance requirements for HST are optional, and the applicability depends on the declaration. </w:t>
            </w:r>
          </w:p>
          <w:p w:rsidR="00760389" w:rsidRPr="00913C83" w:rsidRDefault="00760389" w:rsidP="00760389">
            <w:pPr>
              <w:numPr>
                <w:ilvl w:val="1"/>
                <w:numId w:val="4"/>
              </w:numPr>
              <w:rPr>
                <w:rFonts w:ascii="Tms Rmn" w:eastAsia="SimSun" w:hAnsi="Tms Rmn"/>
              </w:rPr>
            </w:pPr>
            <w:r w:rsidRPr="00913C83">
              <w:rPr>
                <w:rFonts w:ascii="Tms Rmn" w:eastAsia="SimSun" w:hAnsi="Tms Rmn"/>
              </w:rPr>
              <w:t xml:space="preserve">Assumptions for the following HST evaluations are for NR Rel-15 HST for RAN4#91 meeting. Bases on the evaluation results, companies can share their views on the HST requirements definition. </w:t>
            </w:r>
          </w:p>
          <w:p w:rsidR="00760389" w:rsidRPr="00913C83" w:rsidRDefault="00760389" w:rsidP="00760389">
            <w:pPr>
              <w:numPr>
                <w:ilvl w:val="0"/>
                <w:numId w:val="4"/>
              </w:numPr>
              <w:rPr>
                <w:rFonts w:ascii="Tms Rmn" w:eastAsia="SimSun" w:hAnsi="Tms Rmn"/>
              </w:rPr>
            </w:pPr>
            <w:r w:rsidRPr="00913C83">
              <w:rPr>
                <w:rFonts w:ascii="Tms Rmn" w:eastAsia="SimSun" w:hAnsi="Tms Rmn"/>
              </w:rPr>
              <w:t>Way forward</w:t>
            </w:r>
          </w:p>
          <w:p w:rsidR="00760389" w:rsidRPr="00913C83" w:rsidRDefault="00760389" w:rsidP="00760389">
            <w:pPr>
              <w:numPr>
                <w:ilvl w:val="1"/>
                <w:numId w:val="4"/>
              </w:numPr>
              <w:rPr>
                <w:rFonts w:ascii="Tms Rmn" w:eastAsia="SimSun" w:hAnsi="Tms Rmn"/>
              </w:rPr>
            </w:pPr>
            <w:r w:rsidRPr="00913C83">
              <w:rPr>
                <w:rFonts w:ascii="Tms Rmn" w:eastAsia="SimSun" w:hAnsi="Tms Rmn"/>
              </w:rPr>
              <w:t xml:space="preserve">Companies are encourage to evaluate PUSCH and PRACH performance under HST for RAN4#91. </w:t>
            </w:r>
          </w:p>
          <w:p w:rsidR="004031C1" w:rsidRPr="00810B65" w:rsidRDefault="00760389" w:rsidP="00760389">
            <w:pPr>
              <w:numPr>
                <w:ilvl w:val="1"/>
                <w:numId w:val="4"/>
              </w:numPr>
              <w:rPr>
                <w:rFonts w:ascii="Tms Rmn" w:eastAsia="SimSun" w:hAnsi="Tms Rmn"/>
              </w:rPr>
            </w:pPr>
            <w:r w:rsidRPr="00913C83">
              <w:rPr>
                <w:rFonts w:ascii="Tms Rmn" w:eastAsia="SimSun" w:hAnsi="Tms Rmn"/>
              </w:rPr>
              <w:t>If no technical issues are identified and no concern is raised on the evaluation assumptions, Draft CRs implementing framework of  PUSCH for HST and PRACH for restricted set type A or/and B, for TS 38.104, TS 38.141-1 and TS 38.141-2, might be provided in RAN4 #91.</w:t>
            </w:r>
          </w:p>
        </w:tc>
      </w:tr>
    </w:tbl>
    <w:p w:rsidR="00A33BED" w:rsidRPr="00B9543F" w:rsidRDefault="00A33BED" w:rsidP="00A33BED">
      <w:pPr>
        <w:pStyle w:val="1"/>
      </w:pPr>
      <w:r>
        <w:rPr>
          <w:lang w:val="en-US" w:eastAsia="ja-JP"/>
        </w:rPr>
        <w:t>2.</w:t>
      </w:r>
      <w:r>
        <w:rPr>
          <w:lang w:val="en-US" w:eastAsia="ja-JP"/>
        </w:rPr>
        <w:tab/>
        <w:t>Discussion</w:t>
      </w:r>
    </w:p>
    <w:p w:rsidR="004031C1" w:rsidRDefault="005A45C4" w:rsidP="00A33BED">
      <w:pPr>
        <w:rPr>
          <w:lang w:eastAsia="ja-JP"/>
        </w:rPr>
      </w:pPr>
      <w:r>
        <w:rPr>
          <w:lang w:val="en-US" w:eastAsia="ja-JP"/>
        </w:rPr>
        <w:t>In the current RAN4 specification</w:t>
      </w:r>
      <w:r>
        <w:rPr>
          <w:rFonts w:hint="eastAsia"/>
          <w:lang w:val="en-US" w:eastAsia="ja-JP"/>
        </w:rPr>
        <w:t xml:space="preserve"> [3]</w:t>
      </w:r>
      <w:r>
        <w:rPr>
          <w:lang w:val="en-US" w:eastAsia="ja-JP"/>
        </w:rPr>
        <w:t>, PRACH requirements for only normal mode are defined and support frequency offset up to 400Hz.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9"/>
      </w:tblGrid>
      <w:tr w:rsidR="004031C1" w:rsidTr="00810B65">
        <w:tc>
          <w:tcPr>
            <w:tcW w:w="9839" w:type="dxa"/>
            <w:shd w:val="clear" w:color="auto" w:fill="auto"/>
          </w:tcPr>
          <w:p w:rsidR="004031C1" w:rsidRPr="00810B65" w:rsidRDefault="004031C1" w:rsidP="00810B65">
            <w:pPr>
              <w:pStyle w:val="TH"/>
              <w:jc w:val="left"/>
              <w:rPr>
                <w:u w:val="single"/>
                <w:lang w:eastAsia="ja-JP"/>
              </w:rPr>
            </w:pPr>
            <w:r w:rsidRPr="00810B65">
              <w:rPr>
                <w:rFonts w:hint="eastAsia"/>
                <w:u w:val="single"/>
                <w:lang w:eastAsia="ja-JP"/>
              </w:rPr>
              <w:lastRenderedPageBreak/>
              <w:t>TS 38.104</w:t>
            </w:r>
            <w:r w:rsidR="008E2F72">
              <w:rPr>
                <w:u w:val="single"/>
                <w:lang w:eastAsia="ja-JP"/>
              </w:rPr>
              <w:t xml:space="preserve"> [3]</w:t>
            </w:r>
          </w:p>
          <w:p w:rsidR="004031C1" w:rsidRPr="00810B65" w:rsidRDefault="004031C1" w:rsidP="004031C1">
            <w:pPr>
              <w:pStyle w:val="TH"/>
              <w:rPr>
                <w:rFonts w:eastAsia="SimSun"/>
                <w:lang w:eastAsia="zh-CN"/>
              </w:rPr>
            </w:pPr>
            <w:r w:rsidRPr="00810B65">
              <w:rPr>
                <w:rFonts w:eastAsia="SimSun"/>
              </w:rPr>
              <w:t>Table 8.4.</w:t>
            </w:r>
            <w:r w:rsidRPr="00810B65">
              <w:rPr>
                <w:rFonts w:eastAsia="SimSun" w:hint="eastAsia"/>
                <w:lang w:eastAsia="zh-CN"/>
              </w:rPr>
              <w:t>2</w:t>
            </w:r>
            <w:r w:rsidRPr="00810B65">
              <w:rPr>
                <w:rFonts w:eastAsia="SimSun"/>
              </w:rPr>
              <w:t>.</w:t>
            </w:r>
            <w:r w:rsidRPr="00810B65">
              <w:rPr>
                <w:rFonts w:eastAsia="SimSun" w:hint="eastAsia"/>
                <w:lang w:eastAsia="zh-CN"/>
              </w:rPr>
              <w:t>2</w:t>
            </w:r>
            <w:r w:rsidRPr="00810B65">
              <w:rPr>
                <w:rFonts w:eastAsia="SimSun"/>
              </w:rPr>
              <w:t>-1: PRACH missed detection requirements for Normal Mode</w:t>
            </w:r>
            <w:r w:rsidRPr="00810B65">
              <w:rPr>
                <w:rFonts w:eastAsia="SimSun" w:hint="eastAsia"/>
                <w:lang w:eastAsia="zh-CN"/>
              </w:rPr>
              <w:t>, 1.25</w:t>
            </w:r>
            <w:r w:rsidRPr="00810B65">
              <w:rPr>
                <w:rFonts w:eastAsia="SimSun"/>
                <w:lang w:eastAsia="zh-CN"/>
              </w:rPr>
              <w:t> k</w:t>
            </w:r>
            <w:r w:rsidRPr="00810B65">
              <w:rPr>
                <w:rFonts w:eastAsia="SimSun" w:hint="eastAsia"/>
                <w:lang w:eastAsia="zh-CN"/>
              </w:rPr>
              <w:t>Hz SCS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010"/>
              <w:gridCol w:w="1007"/>
              <w:gridCol w:w="1572"/>
              <w:gridCol w:w="1240"/>
              <w:gridCol w:w="917"/>
            </w:tblGrid>
            <w:tr w:rsidR="004031C1" w:rsidRPr="005A07C7" w:rsidTr="00CD3208">
              <w:trPr>
                <w:jc w:val="center"/>
              </w:trPr>
              <w:tc>
                <w:tcPr>
                  <w:tcW w:w="1010" w:type="dxa"/>
                  <w:vMerge w:val="restart"/>
                </w:tcPr>
                <w:p w:rsidR="004031C1" w:rsidRPr="005A07C7" w:rsidRDefault="004031C1" w:rsidP="00CD3208">
                  <w:pPr>
                    <w:pStyle w:val="TAH"/>
                    <w:rPr>
                      <w:rFonts w:cs="Arial"/>
                    </w:rPr>
                  </w:pPr>
                  <w:r w:rsidRPr="005A07C7">
                    <w:rPr>
                      <w:rFonts w:cs="Arial"/>
                    </w:rPr>
                    <w:t xml:space="preserve">Number of </w:t>
                  </w:r>
                  <w:r w:rsidRPr="005A07C7">
                    <w:rPr>
                      <w:rFonts w:cs="Arial"/>
                      <w:lang w:eastAsia="zh-CN"/>
                    </w:rPr>
                    <w:t>T</w:t>
                  </w:r>
                  <w:r w:rsidRPr="005A07C7">
                    <w:rPr>
                      <w:rFonts w:cs="Arial"/>
                    </w:rPr>
                    <w:t>X antennas</w:t>
                  </w:r>
                </w:p>
              </w:tc>
              <w:tc>
                <w:tcPr>
                  <w:tcW w:w="1007" w:type="dxa"/>
                  <w:vMerge w:val="restart"/>
                </w:tcPr>
                <w:p w:rsidR="004031C1" w:rsidRPr="005A07C7" w:rsidRDefault="004031C1" w:rsidP="00CD3208">
                  <w:pPr>
                    <w:pStyle w:val="TAH"/>
                    <w:rPr>
                      <w:rFonts w:cs="Arial"/>
                    </w:rPr>
                  </w:pPr>
                  <w:r w:rsidRPr="005A07C7">
                    <w:rPr>
                      <w:rFonts w:cs="Arial"/>
                    </w:rPr>
                    <w:t>Number of RX antennas</w:t>
                  </w:r>
                </w:p>
              </w:tc>
              <w:tc>
                <w:tcPr>
                  <w:tcW w:w="1572" w:type="dxa"/>
                  <w:vMerge w:val="restart"/>
                </w:tcPr>
                <w:p w:rsidR="004031C1" w:rsidRPr="005A07C7" w:rsidRDefault="004031C1" w:rsidP="00CD3208">
                  <w:pPr>
                    <w:pStyle w:val="TAH"/>
                    <w:rPr>
                      <w:rFonts w:cs="Arial"/>
                    </w:rPr>
                  </w:pPr>
                  <w:r w:rsidRPr="005A07C7">
                    <w:rPr>
                      <w:rFonts w:cs="Arial"/>
                    </w:rPr>
                    <w:t xml:space="preserve">Propagation conditions </w:t>
                  </w:r>
                  <w:r w:rsidRPr="005A07C7">
                    <w:rPr>
                      <w:rFonts w:cs="Arial"/>
                      <w:lang w:eastAsia="zh-CN"/>
                    </w:rPr>
                    <w:t>and correlation matrix</w:t>
                  </w:r>
                  <w:r w:rsidRPr="005A07C7">
                    <w:rPr>
                      <w:rFonts w:cs="Arial"/>
                    </w:rPr>
                    <w:t xml:space="preserve"> (Annex </w:t>
                  </w:r>
                  <w:r w:rsidRPr="005A07C7">
                    <w:rPr>
                      <w:rFonts w:cs="Arial" w:hint="eastAsia"/>
                      <w:lang w:eastAsia="zh-CN"/>
                    </w:rPr>
                    <w:t>[TBD]</w:t>
                  </w:r>
                  <w:r w:rsidRPr="005A07C7">
                    <w:rPr>
                      <w:rFonts w:cs="Arial"/>
                    </w:rPr>
                    <w:t>)</w:t>
                  </w:r>
                </w:p>
              </w:tc>
              <w:tc>
                <w:tcPr>
                  <w:tcW w:w="1240" w:type="dxa"/>
                  <w:vMerge w:val="restart"/>
                </w:tcPr>
                <w:p w:rsidR="004031C1" w:rsidRPr="005A07C7" w:rsidRDefault="004031C1" w:rsidP="00CD3208">
                  <w:pPr>
                    <w:pStyle w:val="TAH"/>
                    <w:rPr>
                      <w:rFonts w:cs="Arial"/>
                    </w:rPr>
                  </w:pPr>
                  <w:r w:rsidRPr="005A07C7">
                    <w:rPr>
                      <w:rFonts w:cs="Arial"/>
                    </w:rPr>
                    <w:t>Frequency offset</w:t>
                  </w:r>
                </w:p>
              </w:tc>
              <w:tc>
                <w:tcPr>
                  <w:tcW w:w="917" w:type="dxa"/>
                </w:tcPr>
                <w:p w:rsidR="004031C1" w:rsidRPr="005A07C7" w:rsidRDefault="004031C1" w:rsidP="00CD3208">
                  <w:pPr>
                    <w:pStyle w:val="TAH"/>
                    <w:rPr>
                      <w:rFonts w:cs="Arial"/>
                    </w:rPr>
                  </w:pPr>
                  <w:r w:rsidRPr="005A07C7">
                    <w:rPr>
                      <w:rFonts w:cs="Arial"/>
                    </w:rPr>
                    <w:t>SNR (dB)</w:t>
                  </w:r>
                </w:p>
              </w:tc>
            </w:tr>
            <w:tr w:rsidR="004031C1" w:rsidRPr="005A07C7" w:rsidTr="00CD3208">
              <w:trPr>
                <w:jc w:val="center"/>
              </w:trPr>
              <w:tc>
                <w:tcPr>
                  <w:tcW w:w="1010" w:type="dxa"/>
                  <w:vMerge/>
                </w:tcPr>
                <w:p w:rsidR="004031C1" w:rsidRPr="005A07C7" w:rsidRDefault="004031C1" w:rsidP="00CD3208">
                  <w:pPr>
                    <w:pStyle w:val="TAH"/>
                    <w:rPr>
                      <w:rFonts w:cs="Arial"/>
                    </w:rPr>
                  </w:pPr>
                </w:p>
              </w:tc>
              <w:tc>
                <w:tcPr>
                  <w:tcW w:w="1007" w:type="dxa"/>
                  <w:vMerge/>
                </w:tcPr>
                <w:p w:rsidR="004031C1" w:rsidRPr="005A07C7" w:rsidRDefault="004031C1" w:rsidP="00CD3208">
                  <w:pPr>
                    <w:pStyle w:val="TAH"/>
                    <w:rPr>
                      <w:rFonts w:cs="Arial"/>
                    </w:rPr>
                  </w:pPr>
                </w:p>
              </w:tc>
              <w:tc>
                <w:tcPr>
                  <w:tcW w:w="1572" w:type="dxa"/>
                  <w:vMerge/>
                </w:tcPr>
                <w:p w:rsidR="004031C1" w:rsidRPr="005A07C7" w:rsidRDefault="004031C1" w:rsidP="00CD3208">
                  <w:pPr>
                    <w:pStyle w:val="TAH"/>
                    <w:rPr>
                      <w:rFonts w:cs="Arial"/>
                    </w:rPr>
                  </w:pPr>
                </w:p>
              </w:tc>
              <w:tc>
                <w:tcPr>
                  <w:tcW w:w="1240" w:type="dxa"/>
                  <w:vMerge/>
                </w:tcPr>
                <w:p w:rsidR="004031C1" w:rsidRPr="005A07C7" w:rsidRDefault="004031C1" w:rsidP="00CD3208">
                  <w:pPr>
                    <w:pStyle w:val="TAH"/>
                    <w:rPr>
                      <w:rFonts w:cs="Arial"/>
                    </w:rPr>
                  </w:pPr>
                </w:p>
              </w:tc>
              <w:tc>
                <w:tcPr>
                  <w:tcW w:w="917" w:type="dxa"/>
                </w:tcPr>
                <w:p w:rsidR="004031C1" w:rsidRPr="005A07C7" w:rsidRDefault="004031C1" w:rsidP="00CD3208">
                  <w:pPr>
                    <w:pStyle w:val="TAH"/>
                    <w:rPr>
                      <w:rFonts w:cs="Arial"/>
                    </w:rPr>
                  </w:pPr>
                  <w:r w:rsidRPr="005A07C7">
                    <w:rPr>
                      <w:rFonts w:cs="Arial"/>
                    </w:rPr>
                    <w:t xml:space="preserve">Burst format </w:t>
                  </w:r>
                  <w:r w:rsidRPr="005A07C7">
                    <w:rPr>
                      <w:rFonts w:cs="Arial"/>
                      <w:lang w:eastAsia="ja-JP"/>
                    </w:rPr>
                    <w:t>0</w:t>
                  </w:r>
                </w:p>
              </w:tc>
            </w:tr>
            <w:tr w:rsidR="004031C1" w:rsidRPr="005A07C7" w:rsidTr="00CD3208">
              <w:trPr>
                <w:jc w:val="center"/>
              </w:trPr>
              <w:tc>
                <w:tcPr>
                  <w:tcW w:w="1010" w:type="dxa"/>
                  <w:vMerge w:val="restart"/>
                </w:tcPr>
                <w:p w:rsidR="004031C1" w:rsidRPr="005A07C7" w:rsidRDefault="004031C1" w:rsidP="00CD3208">
                  <w:pPr>
                    <w:pStyle w:val="TAC"/>
                    <w:rPr>
                      <w:rFonts w:cs="Arial"/>
                    </w:rPr>
                  </w:pPr>
                  <w:r w:rsidRPr="005A07C7">
                    <w:rPr>
                      <w:rFonts w:cs="Arial"/>
                    </w:rPr>
                    <w:t>1</w:t>
                  </w:r>
                </w:p>
              </w:tc>
              <w:tc>
                <w:tcPr>
                  <w:tcW w:w="1007" w:type="dxa"/>
                  <w:vMerge w:val="restart"/>
                </w:tcPr>
                <w:p w:rsidR="004031C1" w:rsidRPr="005A07C7" w:rsidRDefault="004031C1" w:rsidP="00CD3208">
                  <w:pPr>
                    <w:pStyle w:val="TAC"/>
                    <w:rPr>
                      <w:rFonts w:cs="Arial"/>
                    </w:rPr>
                  </w:pPr>
                  <w:r w:rsidRPr="005A07C7">
                    <w:rPr>
                      <w:rFonts w:cs="Arial"/>
                    </w:rPr>
                    <w:t>2</w:t>
                  </w:r>
                </w:p>
              </w:tc>
              <w:tc>
                <w:tcPr>
                  <w:tcW w:w="1572" w:type="dxa"/>
                </w:tcPr>
                <w:p w:rsidR="004031C1" w:rsidRPr="005A07C7" w:rsidRDefault="004031C1" w:rsidP="00CD3208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5A07C7">
                    <w:rPr>
                      <w:rFonts w:cs="Arial" w:hint="eastAsia"/>
                      <w:lang w:eastAsia="zh-CN"/>
                    </w:rPr>
                    <w:t>AWGN</w:t>
                  </w:r>
                </w:p>
              </w:tc>
              <w:tc>
                <w:tcPr>
                  <w:tcW w:w="1240" w:type="dxa"/>
                </w:tcPr>
                <w:p w:rsidR="004031C1" w:rsidRPr="005A07C7" w:rsidRDefault="004031C1" w:rsidP="00CD3208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5A07C7">
                    <w:rPr>
                      <w:rFonts w:cs="Arial" w:hint="eastAsia"/>
                      <w:lang w:eastAsia="zh-CN"/>
                    </w:rPr>
                    <w:t>0</w:t>
                  </w:r>
                </w:p>
              </w:tc>
              <w:tc>
                <w:tcPr>
                  <w:tcW w:w="917" w:type="dxa"/>
                </w:tcPr>
                <w:p w:rsidR="004031C1" w:rsidRPr="005A07C7" w:rsidRDefault="004031C1" w:rsidP="00CD3208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5A07C7">
                    <w:rPr>
                      <w:rFonts w:cs="Arial" w:hint="eastAsia"/>
                      <w:lang w:eastAsia="zh-CN"/>
                    </w:rPr>
                    <w:t>[-15.1]</w:t>
                  </w:r>
                </w:p>
              </w:tc>
            </w:tr>
            <w:tr w:rsidR="004031C1" w:rsidRPr="005A07C7" w:rsidTr="00CD3208">
              <w:trPr>
                <w:jc w:val="center"/>
              </w:trPr>
              <w:tc>
                <w:tcPr>
                  <w:tcW w:w="1010" w:type="dxa"/>
                  <w:vMerge/>
                </w:tcPr>
                <w:p w:rsidR="004031C1" w:rsidRPr="005A07C7" w:rsidRDefault="004031C1" w:rsidP="00CD3208">
                  <w:pPr>
                    <w:pStyle w:val="TAC"/>
                    <w:rPr>
                      <w:rFonts w:cs="Arial"/>
                    </w:rPr>
                  </w:pPr>
                </w:p>
              </w:tc>
              <w:tc>
                <w:tcPr>
                  <w:tcW w:w="1007" w:type="dxa"/>
                  <w:vMerge/>
                </w:tcPr>
                <w:p w:rsidR="004031C1" w:rsidRPr="005A07C7" w:rsidRDefault="004031C1" w:rsidP="00CD3208">
                  <w:pPr>
                    <w:pStyle w:val="TAC"/>
                    <w:rPr>
                      <w:rFonts w:cs="Arial"/>
                    </w:rPr>
                  </w:pPr>
                </w:p>
              </w:tc>
              <w:tc>
                <w:tcPr>
                  <w:tcW w:w="1572" w:type="dxa"/>
                </w:tcPr>
                <w:p w:rsidR="004031C1" w:rsidRPr="005A07C7" w:rsidRDefault="004031C1" w:rsidP="00CD3208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5A07C7">
                    <w:rPr>
                      <w:rFonts w:cs="Arial" w:hint="eastAsia"/>
                      <w:lang w:eastAsia="zh-CN"/>
                    </w:rPr>
                    <w:t>[TDLC300-100]</w:t>
                  </w:r>
                </w:p>
              </w:tc>
              <w:tc>
                <w:tcPr>
                  <w:tcW w:w="1240" w:type="dxa"/>
                </w:tcPr>
                <w:p w:rsidR="004031C1" w:rsidRPr="005A07C7" w:rsidRDefault="004031C1" w:rsidP="00CD3208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5A07C7">
                    <w:rPr>
                      <w:rFonts w:cs="Arial" w:hint="eastAsia"/>
                      <w:lang w:eastAsia="zh-CN"/>
                    </w:rPr>
                    <w:t xml:space="preserve">400 </w:t>
                  </w:r>
                  <w:r w:rsidRPr="005A07C7">
                    <w:rPr>
                      <w:rFonts w:cs="Arial"/>
                    </w:rPr>
                    <w:t>Hz</w:t>
                  </w:r>
                  <w:r w:rsidRPr="005A07C7" w:rsidDel="001B2AD9">
                    <w:rPr>
                      <w:rFonts w:cs="Arial" w:hint="eastAsia"/>
                      <w:lang w:eastAsia="zh-CN"/>
                    </w:rPr>
                    <w:t xml:space="preserve"> </w:t>
                  </w:r>
                </w:p>
              </w:tc>
              <w:tc>
                <w:tcPr>
                  <w:tcW w:w="917" w:type="dxa"/>
                </w:tcPr>
                <w:p w:rsidR="004031C1" w:rsidRPr="005A07C7" w:rsidRDefault="004031C1" w:rsidP="00CD3208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5A07C7">
                    <w:rPr>
                      <w:rFonts w:cs="Arial" w:hint="eastAsia"/>
                      <w:lang w:eastAsia="zh-CN"/>
                    </w:rPr>
                    <w:t>[-6.7]</w:t>
                  </w:r>
                </w:p>
              </w:tc>
            </w:tr>
            <w:tr w:rsidR="004031C1" w:rsidRPr="005A07C7" w:rsidTr="00CD3208">
              <w:trPr>
                <w:jc w:val="center"/>
              </w:trPr>
              <w:tc>
                <w:tcPr>
                  <w:tcW w:w="1010" w:type="dxa"/>
                  <w:vMerge/>
                </w:tcPr>
                <w:p w:rsidR="004031C1" w:rsidRPr="005A07C7" w:rsidRDefault="004031C1" w:rsidP="00CD3208">
                  <w:pPr>
                    <w:pStyle w:val="TAC"/>
                    <w:rPr>
                      <w:rFonts w:cs="Arial"/>
                    </w:rPr>
                  </w:pPr>
                </w:p>
              </w:tc>
              <w:tc>
                <w:tcPr>
                  <w:tcW w:w="1007" w:type="dxa"/>
                  <w:vMerge w:val="restart"/>
                </w:tcPr>
                <w:p w:rsidR="004031C1" w:rsidRPr="005A07C7" w:rsidRDefault="004031C1" w:rsidP="00CD3208">
                  <w:pPr>
                    <w:pStyle w:val="TAC"/>
                    <w:rPr>
                      <w:rFonts w:cs="Arial"/>
                    </w:rPr>
                  </w:pPr>
                  <w:r w:rsidRPr="005A07C7">
                    <w:rPr>
                      <w:rFonts w:cs="Arial" w:hint="eastAsia"/>
                      <w:lang w:eastAsia="zh-CN"/>
                    </w:rPr>
                    <w:t>4</w:t>
                  </w:r>
                </w:p>
              </w:tc>
              <w:tc>
                <w:tcPr>
                  <w:tcW w:w="1572" w:type="dxa"/>
                </w:tcPr>
                <w:p w:rsidR="004031C1" w:rsidRPr="005A07C7" w:rsidRDefault="004031C1" w:rsidP="00CD3208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5A07C7">
                    <w:rPr>
                      <w:rFonts w:cs="Arial" w:hint="eastAsia"/>
                      <w:lang w:eastAsia="zh-CN"/>
                    </w:rPr>
                    <w:t>AWGN</w:t>
                  </w:r>
                </w:p>
              </w:tc>
              <w:tc>
                <w:tcPr>
                  <w:tcW w:w="1240" w:type="dxa"/>
                </w:tcPr>
                <w:p w:rsidR="004031C1" w:rsidRPr="005A07C7" w:rsidRDefault="004031C1" w:rsidP="00CD3208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5A07C7">
                    <w:rPr>
                      <w:rFonts w:cs="Arial" w:hint="eastAsia"/>
                      <w:lang w:eastAsia="zh-CN"/>
                    </w:rPr>
                    <w:t>0</w:t>
                  </w:r>
                </w:p>
              </w:tc>
              <w:tc>
                <w:tcPr>
                  <w:tcW w:w="917" w:type="dxa"/>
                </w:tcPr>
                <w:p w:rsidR="004031C1" w:rsidRPr="005A07C7" w:rsidRDefault="004031C1" w:rsidP="00CD3208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5A07C7">
                    <w:rPr>
                      <w:rFonts w:cs="Arial" w:hint="eastAsia"/>
                      <w:lang w:eastAsia="zh-CN"/>
                    </w:rPr>
                    <w:t>[-17.3]</w:t>
                  </w:r>
                </w:p>
              </w:tc>
            </w:tr>
            <w:tr w:rsidR="004031C1" w:rsidRPr="005A07C7" w:rsidTr="00CD3208">
              <w:trPr>
                <w:jc w:val="center"/>
              </w:trPr>
              <w:tc>
                <w:tcPr>
                  <w:tcW w:w="1010" w:type="dxa"/>
                  <w:vMerge/>
                </w:tcPr>
                <w:p w:rsidR="004031C1" w:rsidRPr="005A07C7" w:rsidRDefault="004031C1" w:rsidP="00CD3208">
                  <w:pPr>
                    <w:pStyle w:val="TAC"/>
                    <w:rPr>
                      <w:rFonts w:cs="Arial"/>
                    </w:rPr>
                  </w:pPr>
                </w:p>
              </w:tc>
              <w:tc>
                <w:tcPr>
                  <w:tcW w:w="1007" w:type="dxa"/>
                  <w:vMerge/>
                </w:tcPr>
                <w:p w:rsidR="004031C1" w:rsidRPr="005A07C7" w:rsidRDefault="004031C1" w:rsidP="00CD3208">
                  <w:pPr>
                    <w:pStyle w:val="TAC"/>
                    <w:rPr>
                      <w:rFonts w:cs="Arial"/>
                    </w:rPr>
                  </w:pPr>
                </w:p>
              </w:tc>
              <w:tc>
                <w:tcPr>
                  <w:tcW w:w="1572" w:type="dxa"/>
                </w:tcPr>
                <w:p w:rsidR="004031C1" w:rsidRPr="005A07C7" w:rsidRDefault="004031C1" w:rsidP="00CD3208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5A07C7">
                    <w:rPr>
                      <w:rFonts w:cs="Arial" w:hint="eastAsia"/>
                      <w:lang w:eastAsia="zh-CN"/>
                    </w:rPr>
                    <w:t>[TDLC300-100]</w:t>
                  </w:r>
                </w:p>
              </w:tc>
              <w:tc>
                <w:tcPr>
                  <w:tcW w:w="1240" w:type="dxa"/>
                </w:tcPr>
                <w:p w:rsidR="004031C1" w:rsidRPr="005A07C7" w:rsidRDefault="004031C1" w:rsidP="00CD3208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5A07C7">
                    <w:rPr>
                      <w:rFonts w:cs="Arial" w:hint="eastAsia"/>
                      <w:lang w:eastAsia="zh-CN"/>
                    </w:rPr>
                    <w:t xml:space="preserve">400 </w:t>
                  </w:r>
                  <w:r w:rsidRPr="005A07C7">
                    <w:rPr>
                      <w:rFonts w:cs="Arial"/>
                    </w:rPr>
                    <w:t>Hz</w:t>
                  </w:r>
                  <w:r w:rsidRPr="005A07C7" w:rsidDel="001B2AD9">
                    <w:rPr>
                      <w:rFonts w:cs="Arial" w:hint="eastAsia"/>
                      <w:lang w:eastAsia="zh-CN"/>
                    </w:rPr>
                    <w:t xml:space="preserve"> </w:t>
                  </w:r>
                </w:p>
              </w:tc>
              <w:tc>
                <w:tcPr>
                  <w:tcW w:w="917" w:type="dxa"/>
                </w:tcPr>
                <w:p w:rsidR="004031C1" w:rsidRPr="005A07C7" w:rsidRDefault="004031C1" w:rsidP="00CD3208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5A07C7">
                    <w:rPr>
                      <w:rFonts w:cs="Arial" w:hint="eastAsia"/>
                      <w:lang w:eastAsia="zh-CN"/>
                    </w:rPr>
                    <w:t>[-12.2]</w:t>
                  </w:r>
                </w:p>
              </w:tc>
            </w:tr>
            <w:tr w:rsidR="004031C1" w:rsidRPr="005A07C7" w:rsidTr="00CD3208">
              <w:trPr>
                <w:jc w:val="center"/>
              </w:trPr>
              <w:tc>
                <w:tcPr>
                  <w:tcW w:w="1010" w:type="dxa"/>
                  <w:vMerge/>
                </w:tcPr>
                <w:p w:rsidR="004031C1" w:rsidRPr="005A07C7" w:rsidRDefault="004031C1" w:rsidP="00CD3208">
                  <w:pPr>
                    <w:pStyle w:val="TAC"/>
                    <w:rPr>
                      <w:rFonts w:cs="Arial"/>
                    </w:rPr>
                  </w:pPr>
                </w:p>
              </w:tc>
              <w:tc>
                <w:tcPr>
                  <w:tcW w:w="1007" w:type="dxa"/>
                  <w:vMerge w:val="restart"/>
                </w:tcPr>
                <w:p w:rsidR="004031C1" w:rsidRPr="005A07C7" w:rsidRDefault="004031C1" w:rsidP="00CD3208">
                  <w:pPr>
                    <w:pStyle w:val="TAC"/>
                    <w:rPr>
                      <w:rFonts w:cs="Arial"/>
                    </w:rPr>
                  </w:pPr>
                  <w:r w:rsidRPr="005A07C7">
                    <w:rPr>
                      <w:rFonts w:cs="Arial" w:hint="eastAsia"/>
                      <w:lang w:eastAsia="zh-CN"/>
                    </w:rPr>
                    <w:t>8</w:t>
                  </w:r>
                </w:p>
              </w:tc>
              <w:tc>
                <w:tcPr>
                  <w:tcW w:w="1572" w:type="dxa"/>
                </w:tcPr>
                <w:p w:rsidR="004031C1" w:rsidRPr="005A07C7" w:rsidRDefault="004031C1" w:rsidP="00CD3208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5A07C7">
                    <w:rPr>
                      <w:rFonts w:cs="Arial" w:hint="eastAsia"/>
                      <w:lang w:eastAsia="zh-CN"/>
                    </w:rPr>
                    <w:t>AWGN</w:t>
                  </w:r>
                </w:p>
              </w:tc>
              <w:tc>
                <w:tcPr>
                  <w:tcW w:w="1240" w:type="dxa"/>
                </w:tcPr>
                <w:p w:rsidR="004031C1" w:rsidRPr="005A07C7" w:rsidRDefault="004031C1" w:rsidP="00CD3208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5A07C7">
                    <w:rPr>
                      <w:rFonts w:cs="Arial" w:hint="eastAsia"/>
                      <w:lang w:eastAsia="zh-CN"/>
                    </w:rPr>
                    <w:t>0</w:t>
                  </w:r>
                </w:p>
              </w:tc>
              <w:tc>
                <w:tcPr>
                  <w:tcW w:w="917" w:type="dxa"/>
                </w:tcPr>
                <w:p w:rsidR="004031C1" w:rsidRPr="005A07C7" w:rsidRDefault="004031C1" w:rsidP="00CD3208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5A07C7">
                    <w:rPr>
                      <w:rFonts w:cs="Arial" w:hint="eastAsia"/>
                      <w:lang w:eastAsia="zh-CN"/>
                    </w:rPr>
                    <w:t>[-19.6]</w:t>
                  </w:r>
                </w:p>
              </w:tc>
            </w:tr>
            <w:tr w:rsidR="004031C1" w:rsidRPr="005A07C7" w:rsidTr="00CD3208">
              <w:trPr>
                <w:jc w:val="center"/>
              </w:trPr>
              <w:tc>
                <w:tcPr>
                  <w:tcW w:w="1010" w:type="dxa"/>
                  <w:vMerge/>
                </w:tcPr>
                <w:p w:rsidR="004031C1" w:rsidRPr="005A07C7" w:rsidRDefault="004031C1" w:rsidP="00CD3208">
                  <w:pPr>
                    <w:pStyle w:val="TAC"/>
                    <w:rPr>
                      <w:rFonts w:cs="Arial"/>
                    </w:rPr>
                  </w:pPr>
                </w:p>
              </w:tc>
              <w:tc>
                <w:tcPr>
                  <w:tcW w:w="1007" w:type="dxa"/>
                  <w:vMerge/>
                </w:tcPr>
                <w:p w:rsidR="004031C1" w:rsidRPr="005A07C7" w:rsidRDefault="004031C1" w:rsidP="00CD3208">
                  <w:pPr>
                    <w:pStyle w:val="TAC"/>
                    <w:rPr>
                      <w:rFonts w:cs="Arial"/>
                    </w:rPr>
                  </w:pPr>
                </w:p>
              </w:tc>
              <w:tc>
                <w:tcPr>
                  <w:tcW w:w="1572" w:type="dxa"/>
                </w:tcPr>
                <w:p w:rsidR="004031C1" w:rsidRPr="005A07C7" w:rsidRDefault="004031C1" w:rsidP="00CD3208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5A07C7">
                    <w:rPr>
                      <w:rFonts w:cs="Arial" w:hint="eastAsia"/>
                      <w:lang w:eastAsia="zh-CN"/>
                    </w:rPr>
                    <w:t>[TDLC300-100]</w:t>
                  </w:r>
                </w:p>
              </w:tc>
              <w:tc>
                <w:tcPr>
                  <w:tcW w:w="1240" w:type="dxa"/>
                </w:tcPr>
                <w:p w:rsidR="004031C1" w:rsidRPr="005A07C7" w:rsidRDefault="004031C1" w:rsidP="00CD3208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5A07C7">
                    <w:rPr>
                      <w:rFonts w:cs="Arial" w:hint="eastAsia"/>
                      <w:lang w:eastAsia="zh-CN"/>
                    </w:rPr>
                    <w:t xml:space="preserve">400 </w:t>
                  </w:r>
                  <w:r w:rsidRPr="005A07C7">
                    <w:rPr>
                      <w:rFonts w:cs="Arial"/>
                    </w:rPr>
                    <w:t>Hz</w:t>
                  </w:r>
                  <w:r w:rsidRPr="005A07C7" w:rsidDel="001B2AD9">
                    <w:rPr>
                      <w:rFonts w:cs="Arial" w:hint="eastAsia"/>
                      <w:lang w:eastAsia="zh-CN"/>
                    </w:rPr>
                    <w:t xml:space="preserve"> </w:t>
                  </w:r>
                </w:p>
              </w:tc>
              <w:tc>
                <w:tcPr>
                  <w:tcW w:w="917" w:type="dxa"/>
                </w:tcPr>
                <w:p w:rsidR="004031C1" w:rsidRPr="005A07C7" w:rsidRDefault="004031C1" w:rsidP="00CD3208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5A07C7">
                    <w:rPr>
                      <w:rFonts w:cs="Arial" w:hint="eastAsia"/>
                      <w:lang w:eastAsia="zh-CN"/>
                    </w:rPr>
                    <w:t>[-16.3]</w:t>
                  </w:r>
                </w:p>
              </w:tc>
            </w:tr>
          </w:tbl>
          <w:p w:rsidR="004031C1" w:rsidRPr="00810B65" w:rsidRDefault="004031C1" w:rsidP="00A33BED">
            <w:pPr>
              <w:rPr>
                <w:rFonts w:ascii="Tms Rmn" w:hAnsi="Tms Rmn"/>
                <w:lang w:eastAsia="ja-JP"/>
              </w:rPr>
            </w:pPr>
            <w:r w:rsidRPr="00810B65">
              <w:rPr>
                <w:rFonts w:ascii="Tms Rmn" w:hAnsi="Tms Rmn" w:hint="eastAsia"/>
                <w:lang w:eastAsia="ja-JP"/>
              </w:rPr>
              <w:t xml:space="preserve"> </w:t>
            </w:r>
          </w:p>
          <w:p w:rsidR="004031C1" w:rsidRPr="00810B65" w:rsidRDefault="004031C1" w:rsidP="00810B65">
            <w:pPr>
              <w:pStyle w:val="TH"/>
              <w:jc w:val="left"/>
              <w:rPr>
                <w:u w:val="single"/>
                <w:lang w:eastAsia="ja-JP"/>
              </w:rPr>
            </w:pPr>
            <w:r w:rsidRPr="00810B65">
              <w:rPr>
                <w:rFonts w:hint="eastAsia"/>
                <w:u w:val="single"/>
                <w:lang w:eastAsia="ja-JP"/>
              </w:rPr>
              <w:t>TS 38.211</w:t>
            </w:r>
            <w:r w:rsidR="008E2F72">
              <w:rPr>
                <w:u w:val="single"/>
                <w:lang w:eastAsia="ja-JP"/>
              </w:rPr>
              <w:t xml:space="preserve"> [4]</w:t>
            </w:r>
          </w:p>
          <w:p w:rsidR="004031C1" w:rsidRPr="00810B65" w:rsidRDefault="004031C1" w:rsidP="004031C1">
            <w:pPr>
              <w:pStyle w:val="TH"/>
              <w:rPr>
                <w:rFonts w:eastAsia="SimSun"/>
              </w:rPr>
            </w:pPr>
            <w:r w:rsidRPr="00810B65">
              <w:rPr>
                <w:rFonts w:eastAsia="SimSun"/>
              </w:rPr>
              <w:t xml:space="preserve">Table 6.3.3.1-1: PRACH preamble formats for </w:t>
            </w:r>
            <w:r w:rsidRPr="00810B65">
              <w:rPr>
                <w:rFonts w:eastAsia="Batang"/>
                <w:position w:val="-10"/>
              </w:rPr>
              <w:object w:dxaOrig="920" w:dyaOrig="300" w14:anchorId="13B6C78A">
                <v:shape id="_x0000_i1026" type="#_x0000_t75" style="width:45.75pt;height:15pt" o:ole="">
                  <v:imagedata r:id="rId8" o:title=""/>
                </v:shape>
                <o:OLEObject Type="Embed" ProgID="Equation.3" ShapeID="_x0000_i1026" DrawAspect="Content" ObjectID="_1618455710" r:id="rId9"/>
              </w:object>
            </w:r>
            <w:r w:rsidRPr="00810B65">
              <w:rPr>
                <w:rFonts w:eastAsia="Batang"/>
              </w:rPr>
              <w:t xml:space="preserve"> and </w:t>
            </w:r>
            <w:r w:rsidRPr="00810B65">
              <w:rPr>
                <w:rFonts w:eastAsia="Batang"/>
              </w:rPr>
              <w:fldChar w:fldCharType="begin"/>
            </w:r>
            <w:r w:rsidRPr="00810B65">
              <w:rPr>
                <w:rFonts w:eastAsia="Batang"/>
              </w:rPr>
              <w:instrText xml:space="preserve"> QUOTE </w:instrText>
            </w:r>
            <w:r w:rsidR="00D14C1D">
              <w:rPr>
                <w:rFonts w:eastAsia="SimSun"/>
                <w:position w:val="-5"/>
              </w:rPr>
              <w:pict w14:anchorId="6611BA2B">
                <v:shape id="_x0000_i1027" type="#_x0000_t75" style="width:1in;height:1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38&quot;/&gt;&lt;w:printFractionalCharacterWidth/&gt;&lt;w:bordersDontSurroundHeader/&gt;&lt;w:bordersDontSurroundFooter/&gt;&lt;w:stylePaneFormatFilter w:val=&quot;3F2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validateAgainstSchema/&gt;&lt;w:saveInvalidXML w:val=&quot;off&quot;/&gt;&lt;w:ignoreMixedContent w:val=&quot;off&quot;/&gt;&lt;w:alwaysShowPlaceholderText w:val=&quot;off&quot;/&gt;&lt;w:footnotePr&gt;&lt;w:pos w:val=&quot;beneath-text&quot;/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282213&quot;/&gt;&lt;wsp:rsid wsp:val=&quot;000027ED&quot;/&gt;&lt;wsp:rsid wsp:val=&quot;0000379E&quot;/&gt;&lt;wsp:rsid wsp:val=&quot;000037AF&quot;/&gt;&lt;wsp:rsid wsp:val=&quot;00003C52&quot;/&gt;&lt;wsp:rsid wsp:val=&quot;00004537&quot;/&gt;&lt;wsp:rsid wsp:val=&quot;00007948&quot;/&gt;&lt;wsp:rsid wsp:val=&quot;000128F2&quot;/&gt;&lt;wsp:rsid wsp:val=&quot;00017799&quot;/&gt;&lt;wsp:rsid wsp:val=&quot;00017BDA&quot;/&gt;&lt;wsp:rsid wsp:val=&quot;0002036D&quot;/&gt;&lt;wsp:rsid wsp:val=&quot;00020852&quot;/&gt;&lt;wsp:rsid wsp:val=&quot;00020CB7&quot;/&gt;&lt;wsp:rsid wsp:val=&quot;0002191D&quot;/&gt;&lt;wsp:rsid wsp:val=&quot;00021E68&quot;/&gt;&lt;wsp:rsid wsp:val=&quot;000233B8&quot;/&gt;&lt;wsp:rsid wsp:val=&quot;000266A0&quot;/&gt;&lt;wsp:rsid wsp:val=&quot;00030E6C&quot;/&gt;&lt;wsp:rsid wsp:val=&quot;0003154D&quot;/&gt;&lt;wsp:rsid wsp:val=&quot;00031C1D&quot;/&gt;&lt;wsp:rsid wsp:val=&quot;000419BA&quot;/&gt;&lt;wsp:rsid wsp:val=&quot;00042E92&quot;/&gt;&lt;wsp:rsid wsp:val=&quot;0004483F&quot;/&gt;&lt;wsp:rsid wsp:val=&quot;00045666&quot;/&gt;&lt;wsp:rsid wsp:val=&quot;000456D7&quot;/&gt;&lt;wsp:rsid wsp:val=&quot;00045CBD&quot;/&gt;&lt;wsp:rsid wsp:val=&quot;00047943&quot;/&gt;&lt;wsp:rsid wsp:val=&quot;0005300E&quot;/&gt;&lt;wsp:rsid wsp:val=&quot;000612D1&quot;/&gt;&lt;wsp:rsid wsp:val=&quot;000621A8&quot;/&gt;&lt;wsp:rsid wsp:val=&quot;0006400E&quot;/&gt;&lt;wsp:rsid wsp:val=&quot;00064B3E&quot;/&gt;&lt;wsp:rsid wsp:val=&quot;00065F1C&quot;/&gt;&lt;wsp:rsid wsp:val=&quot;00066891&quot;/&gt;&lt;wsp:rsid wsp:val=&quot;0006768C&quot;/&gt;&lt;wsp:rsid wsp:val=&quot;00071032&quot;/&gt;&lt;wsp:rsid wsp:val=&quot;00073860&quot;/&gt;&lt;wsp:rsid wsp:val=&quot;00075B66&quot;/&gt;&lt;wsp:rsid wsp:val=&quot;000766B3&quot;/&gt;&lt;wsp:rsid wsp:val=&quot;000820DA&quot;/&gt;&lt;wsp:rsid wsp:val=&quot;0008313F&quot;/&gt;&lt;wsp:rsid wsp:val=&quot;000840C6&quot;/&gt;&lt;wsp:rsid wsp:val=&quot;00085F45&quot;/&gt;&lt;wsp:rsid wsp:val=&quot;00087322&quot;/&gt;&lt;wsp:rsid wsp:val=&quot;000911E4&quot;/&gt;&lt;wsp:rsid wsp:val=&quot;00093E7E&quot;/&gt;&lt;wsp:rsid wsp:val=&quot;00095795&quot;/&gt;&lt;wsp:rsid wsp:val=&quot;00097D22&quot;/&gt;&lt;wsp:rsid wsp:val=&quot;000A2C7E&quot;/&gt;&lt;wsp:rsid wsp:val=&quot;000A3F65&quot;/&gt;&lt;wsp:rsid wsp:val=&quot;000A45AC&quot;/&gt;&lt;wsp:rsid wsp:val=&quot;000A6235&quot;/&gt;&lt;wsp:rsid wsp:val=&quot;000A65BC&quot;/&gt;&lt;wsp:rsid wsp:val=&quot;000A7F9C&quot;/&gt;&lt;wsp:rsid wsp:val=&quot;000B0E72&quot;/&gt;&lt;wsp:rsid wsp:val=&quot;000B5813&quot;/&gt;&lt;wsp:rsid wsp:val=&quot;000B6115&quot;/&gt;&lt;wsp:rsid wsp:val=&quot;000B649E&quot;/&gt;&lt;wsp:rsid wsp:val=&quot;000B6723&quot;/&gt;&lt;wsp:rsid wsp:val=&quot;000C20DB&quot;/&gt;&lt;wsp:rsid wsp:val=&quot;000C2D28&quot;/&gt;&lt;wsp:rsid wsp:val=&quot;000C3691&quot;/&gt;&lt;wsp:rsid wsp:val=&quot;000C37E4&quot;/&gt;&lt;wsp:rsid wsp:val=&quot;000C5893&quot;/&gt;&lt;wsp:rsid wsp:val=&quot;000C7332&quot;/&gt;&lt;wsp:rsid wsp:val=&quot;000D0AFE&quot;/&gt;&lt;wsp:rsid wsp:val=&quot;000D1F67&quot;/&gt;&lt;wsp:rsid wsp:val=&quot;000D4510&quot;/&gt;&lt;wsp:rsid wsp:val=&quot;000D5153&quot;/&gt;&lt;wsp:rsid wsp:val=&quot;000D597F&quot;/&gt;&lt;wsp:rsid wsp:val=&quot;000D6CFC&quot;/&gt;&lt;wsp:rsid wsp:val=&quot;000E01D4&quot;/&gt;&lt;wsp:rsid wsp:val=&quot;000E198C&quot;/&gt;&lt;wsp:rsid wsp:val=&quot;000E1D6A&quot;/&gt;&lt;wsp:rsid wsp:val=&quot;000E434A&quot;/&gt;&lt;wsp:rsid wsp:val=&quot;000E441C&quot;/&gt;&lt;wsp:rsid wsp:val=&quot;000E6DEC&quot;/&gt;&lt;wsp:rsid wsp:val=&quot;000F0182&quot;/&gt;&lt;wsp:rsid wsp:val=&quot;000F22CE&quot;/&gt;&lt;wsp:rsid wsp:val=&quot;000F3C2A&quot;/&gt;&lt;wsp:rsid wsp:val=&quot;000F5102&quot;/&gt;&lt;wsp:rsid wsp:val=&quot;000F6F65&quot;/&gt;&lt;wsp:rsid wsp:val=&quot;0010127A&quot;/&gt;&lt;wsp:rsid wsp:val=&quot;00102AFA&quot;/&gt;&lt;wsp:rsid wsp:val=&quot;00106A9F&quot;/&gt;&lt;wsp:rsid wsp:val=&quot;001072A8&quot;/&gt;&lt;wsp:rsid wsp:val=&quot;0011424E&quot;/&gt;&lt;wsp:rsid wsp:val=&quot;00117291&quot;/&gt;&lt;wsp:rsid wsp:val=&quot;00123571&quot;/&gt;&lt;wsp:rsid wsp:val=&quot;00123B5C&quot;/&gt;&lt;wsp:rsid wsp:val=&quot;00124082&quot;/&gt;&lt;wsp:rsid wsp:val=&quot;001301B1&quot;/&gt;&lt;wsp:rsid wsp:val=&quot;00130E89&quot;/&gt;&lt;wsp:rsid wsp:val=&quot;00132D36&quot;/&gt;&lt;wsp:rsid wsp:val=&quot;00141A2F&quot;/&gt;&lt;wsp:rsid wsp:val=&quot;00142771&quot;/&gt;&lt;wsp:rsid wsp:val=&quot;00142831&quot;/&gt;&lt;wsp:rsid wsp:val=&quot;00142F43&quot;/&gt;&lt;wsp:rsid wsp:val=&quot;00143316&quot;/&gt;&lt;wsp:rsid wsp:val=&quot;00145505&quot;/&gt;&lt;wsp:rsid wsp:val=&quot;00152C33&quot;/&gt;&lt;wsp:rsid wsp:val=&quot;00153528&quot;/&gt;&lt;wsp:rsid wsp:val=&quot;00160A47&quot;/&gt;&lt;wsp:rsid wsp:val=&quot;00160B00&quot;/&gt;&lt;wsp:rsid wsp:val=&quot;00162698&quot;/&gt;&lt;wsp:rsid wsp:val=&quot;00162F78&quot;/&gt;&lt;wsp:rsid wsp:val=&quot;001643AC&quot;/&gt;&lt;wsp:rsid wsp:val=&quot;00171980&quot;/&gt;&lt;wsp:rsid wsp:val=&quot;00171D07&quot;/&gt;&lt;wsp:rsid wsp:val=&quot;0017516C&quot;/&gt;&lt;wsp:rsid wsp:val=&quot;00175AB9&quot;/&gt;&lt;wsp:rsid wsp:val=&quot;00181060&quot;/&gt;&lt;wsp:rsid wsp:val=&quot;00181490&quot;/&gt;&lt;wsp:rsid wsp:val=&quot;00182304&quot;/&gt;&lt;wsp:rsid wsp:val=&quot;0018379B&quot;/&gt;&lt;wsp:rsid wsp:val=&quot;0018585B&quot;/&gt;&lt;wsp:rsid wsp:val=&quot;00192CE3&quot;/&gt;&lt;wsp:rsid wsp:val=&quot;00193116&quot;/&gt;&lt;wsp:rsid wsp:val=&quot;001A08AA&quot;/&gt;&lt;wsp:rsid wsp:val=&quot;001A1DAC&quot;/&gt;&lt;wsp:rsid wsp:val=&quot;001A3120&quot;/&gt;&lt;wsp:rsid wsp:val=&quot;001B0237&quot;/&gt;&lt;wsp:rsid wsp:val=&quot;001B1C3C&quot;/&gt;&lt;wsp:rsid wsp:val=&quot;001B32BC&quot;/&gt;&lt;wsp:rsid wsp:val=&quot;001C3A35&quot;/&gt;&lt;wsp:rsid wsp:val=&quot;001C602C&quot;/&gt;&lt;wsp:rsid wsp:val=&quot;001C67F1&quot;/&gt;&lt;wsp:rsid wsp:val=&quot;001C7645&quot;/&gt;&lt;wsp:rsid wsp:val=&quot;001D17FE&quot;/&gt;&lt;wsp:rsid wsp:val=&quot;001D5FAC&quot;/&gt;&lt;wsp:rsid wsp:val=&quot;001D61DA&quot;/&gt;&lt;wsp:rsid wsp:val=&quot;001D6D1A&quot;/&gt;&lt;wsp:rsid wsp:val=&quot;001D7B96&quot;/&gt;&lt;wsp:rsid wsp:val=&quot;001E0240&quot;/&gt;&lt;wsp:rsid wsp:val=&quot;001E290B&quot;/&gt;&lt;wsp:rsid wsp:val=&quot;001E7AB9&quot;/&gt;&lt;wsp:rsid wsp:val=&quot;001F2D35&quot;/&gt;&lt;wsp:rsid wsp:val=&quot;001F2F6B&quot;/&gt;&lt;wsp:rsid wsp:val=&quot;001F4D0D&quot;/&gt;&lt;wsp:rsid wsp:val=&quot;001F51BB&quot;/&gt;&lt;wsp:rsid wsp:val=&quot;001F64A0&quot;/&gt;&lt;wsp:rsid wsp:val=&quot;002029A6&quot;/&gt;&lt;wsp:rsid wsp:val=&quot;0020352D&quot;/&gt;&lt;wsp:rsid wsp:val=&quot;0020374C&quot;/&gt;&lt;wsp:rsid wsp:val=&quot;002041AB&quot;/&gt;&lt;wsp:rsid wsp:val=&quot;002045C1&quot;/&gt;&lt;wsp:rsid wsp:val=&quot;00205968&quot;/&gt;&lt;wsp:rsid wsp:val=&quot;00207DB7&quot;/&gt;&lt;wsp:rsid wsp:val=&quot;002106C8&quot;/&gt;&lt;wsp:rsid wsp:val=&quot;00212373&quot;/&gt;&lt;wsp:rsid wsp:val=&quot;002138EA&quot;/&gt;&lt;wsp:rsid wsp:val=&quot;00214FBD&quot;/&gt;&lt;wsp:rsid wsp:val=&quot;00222897&quot;/&gt;&lt;wsp:rsid wsp:val=&quot;00222AD3&quot;/&gt;&lt;wsp:rsid wsp:val=&quot;00230C68&quot;/&gt;&lt;wsp:rsid wsp:val=&quot;00231775&quot;/&gt;&lt;wsp:rsid wsp:val=&quot;00231866&quot;/&gt;&lt;wsp:rsid wsp:val=&quot;00232268&quot;/&gt;&lt;wsp:rsid wsp:val=&quot;00232B45&quot;/&gt;&lt;wsp:rsid wsp:val=&quot;00234306&quot;/&gt;&lt;wsp:rsid wsp:val=&quot;0023446F&quot;/&gt;&lt;wsp:rsid wsp:val=&quot;00235127&quot;/&gt;&lt;wsp:rsid wsp:val=&quot;00235394&quot;/&gt;&lt;wsp:rsid wsp:val=&quot;002363F5&quot;/&gt;&lt;wsp:rsid wsp:val=&quot;00242DD8&quot;/&gt;&lt;wsp:rsid wsp:val=&quot;002447F0&quot;/&gt;&lt;wsp:rsid wsp:val=&quot;00245B6B&quot;/&gt;&lt;wsp:rsid wsp:val=&quot;00247295&quot;/&gt;&lt;wsp:rsid wsp:val=&quot;0025035E&quot;/&gt;&lt;wsp:rsid wsp:val=&quot;0025345F&quot;/&gt;&lt;wsp:rsid wsp:val=&quot;00254DE6&quot;/&gt;&lt;wsp:rsid wsp:val=&quot;00257632&quot;/&gt;&lt;wsp:rsid wsp:val=&quot;00260476&quot;/&gt;&lt;wsp:rsid wsp:val=&quot;00260D4B&quot;/&gt;&lt;wsp:rsid wsp:val=&quot;0026179F&quot;/&gt;&lt;wsp:rsid wsp:val=&quot;00261EF2&quot;/&gt;&lt;wsp:rsid wsp:val=&quot;00262278&quot;/&gt;&lt;wsp:rsid wsp:val=&quot;00265053&quot;/&gt;&lt;wsp:rsid wsp:val=&quot;002715D3&quot;/&gt;&lt;wsp:rsid wsp:val=&quot;002716E7&quot;/&gt;&lt;wsp:rsid wsp:val=&quot;00272BC8&quot;/&gt;&lt;wsp:rsid wsp:val=&quot;00274E1A&quot;/&gt;&lt;wsp:rsid wsp:val=&quot;0027582B&quot;/&gt;&lt;wsp:rsid wsp:val=&quot;00275B3C&quot;/&gt;&lt;wsp:rsid wsp:val=&quot;0027745D&quot;/&gt;&lt;wsp:rsid wsp:val=&quot;00280799&quot;/&gt;&lt;wsp:rsid wsp:val=&quot;00282213&quot;/&gt;&lt;wsp:rsid wsp:val=&quot;00283084&quot;/&gt;&lt;wsp:rsid wsp:val=&quot;0028309A&quot;/&gt;&lt;wsp:rsid wsp:val=&quot;00285046&quot;/&gt;&lt;wsp:rsid wsp:val=&quot;0028522B&quot;/&gt;&lt;wsp:rsid wsp:val=&quot;00290654&quot;/&gt;&lt;wsp:rsid wsp:val=&quot;00290810&quot;/&gt;&lt;wsp:rsid wsp:val=&quot;0029188D&quot;/&gt;&lt;wsp:rsid wsp:val=&quot;00291A21&quot;/&gt;&lt;wsp:rsid wsp:val=&quot;00294905&quot;/&gt;&lt;wsp:rsid wsp:val=&quot;00294FEF&quot;/&gt;&lt;wsp:rsid wsp:val=&quot;00296B3D&quot;/&gt;&lt;wsp:rsid wsp:val=&quot;002A05B0&quot;/&gt;&lt;wsp:rsid wsp:val=&quot;002A0EAF&quot;/&gt;&lt;wsp:rsid wsp:val=&quot;002A1FF0&quot;/&gt;&lt;wsp:rsid wsp:val=&quot;002A4F2C&quot;/&gt;&lt;wsp:rsid wsp:val=&quot;002A4F8E&quot;/&gt;&lt;wsp:rsid wsp:val=&quot;002A59D3&quot;/&gt;&lt;wsp:rsid wsp:val=&quot;002A5B17&quot;/&gt;&lt;wsp:rsid wsp:val=&quot;002B091A&quot;/&gt;&lt;wsp:rsid wsp:val=&quot;002B10A5&quot;/&gt;&lt;wsp:rsid wsp:val=&quot;002B3853&quot;/&gt;&lt;wsp:rsid wsp:val=&quot;002B4609&quot;/&gt;&lt;wsp:rsid wsp:val=&quot;002B6E44&quot;/&gt;&lt;wsp:rsid wsp:val=&quot;002C1FC4&quot;/&gt;&lt;wsp:rsid wsp:val=&quot;002C4696&quot;/&gt;&lt;wsp:rsid wsp:val=&quot;002D05DD&quot;/&gt;&lt;wsp:rsid wsp:val=&quot;002D44CF&quot;/&gt;&lt;wsp:rsid wsp:val=&quot;002D4648&quot;/&gt;&lt;wsp:rsid wsp:val=&quot;002E08A7&quot;/&gt;&lt;wsp:rsid wsp:val=&quot;002E12A7&quot;/&gt;&lt;wsp:rsid wsp:val=&quot;002E775B&quot;/&gt;&lt;wsp:rsid wsp:val=&quot;002F2CFB&quot;/&gt;&lt;wsp:rsid wsp:val=&quot;002F4093&quot;/&gt;&lt;wsp:rsid wsp:val=&quot;002F53BE&quot;/&gt;&lt;wsp:rsid wsp:val=&quot;002F6C9B&quot;/&gt;&lt;wsp:rsid wsp:val=&quot;002F6EF4&quot;/&gt;&lt;wsp:rsid wsp:val=&quot;002F796C&quot;/&gt;&lt;wsp:rsid wsp:val=&quot;00300C95&quot;/&gt;&lt;wsp:rsid wsp:val=&quot;003040AA&quot;/&gt;&lt;wsp:rsid wsp:val=&quot;00304E3F&quot;/&gt;&lt;wsp:rsid wsp:val=&quot;0030631E&quot;/&gt;&lt;wsp:rsid wsp:val=&quot;00306331&quot;/&gt;&lt;wsp:rsid wsp:val=&quot;00312538&quot;/&gt;&lt;wsp:rsid wsp:val=&quot;00312E62&quot;/&gt;&lt;wsp:rsid wsp:val=&quot;003140D7&quot;/&gt;&lt;wsp:rsid wsp:val=&quot;00314AF6&quot;/&gt;&lt;wsp:rsid wsp:val=&quot;003253ED&quot;/&gt;&lt;wsp:rsid wsp:val=&quot;00331476&quot;/&gt;&lt;wsp:rsid wsp:val=&quot;00341E05&quot;/&gt;&lt;wsp:rsid wsp:val=&quot;00341EE1&quot;/&gt;&lt;wsp:rsid wsp:val=&quot;003449E6&quot;/&gt;&lt;wsp:rsid wsp:val=&quot;003466ED&quot;/&gt;&lt;wsp:rsid wsp:val=&quot;003543FA&quot;/&gt;&lt;wsp:rsid wsp:val=&quot;00356B37&quot;/&gt;&lt;wsp:rsid wsp:val=&quot;00361187&quot;/&gt;&lt;wsp:rsid wsp:val=&quot;00361491&quot;/&gt;&lt;wsp:rsid wsp:val=&quot;003626D4&quot;/&gt;&lt;wsp:rsid wsp:val=&quot;003667FF&quot;/&gt;&lt;wsp:rsid wsp:val=&quot;00367724&quot;/&gt;&lt;wsp:rsid wsp:val=&quot;00372085&quot;/&gt;&lt;wsp:rsid wsp:val=&quot;00372B4D&quot;/&gt;&lt;wsp:rsid wsp:val=&quot;0037533A&quot;/&gt;&lt;wsp:rsid wsp:val=&quot;00376440&quot;/&gt;&lt;wsp:rsid wsp:val=&quot;003772F3&quot;/&gt;&lt;wsp:rsid wsp:val=&quot;00381C9C&quot;/&gt;&lt;wsp:rsid wsp:val=&quot;003823D1&quot;/&gt;&lt;wsp:rsid wsp:val=&quot;003919B6&quot;/&gt;&lt;wsp:rsid wsp:val=&quot;00394970&quot;/&gt;&lt;wsp:rsid wsp:val=&quot;00395673&quot;/&gt;&lt;wsp:rsid wsp:val=&quot;00396A8B&quot;/&gt;&lt;wsp:rsid wsp:val=&quot;003A0B5D&quot;/&gt;&lt;wsp:rsid wsp:val=&quot;003A1829&quot;/&gt;&lt;wsp:rsid wsp:val=&quot;003A377C&quot;/&gt;&lt;wsp:rsid wsp:val=&quot;003A4CB3&quot;/&gt;&lt;wsp:rsid wsp:val=&quot;003A665A&quot;/&gt;&lt;wsp:rsid wsp:val=&quot;003B3F20&quot;/&gt;&lt;wsp:rsid wsp:val=&quot;003B6D17&quot;/&gt;&lt;wsp:rsid wsp:val=&quot;003B7DAB&quot;/&gt;&lt;wsp:rsid wsp:val=&quot;003C05A5&quot;/&gt;&lt;wsp:rsid wsp:val=&quot;003C3DD0&quot;/&gt;&lt;wsp:rsid wsp:val=&quot;003C5577&quot;/&gt;&lt;wsp:rsid wsp:val=&quot;003C55D3&quot;/&gt;&lt;wsp:rsid wsp:val=&quot;003C7323&quot;/&gt;&lt;wsp:rsid wsp:val=&quot;003C74E2&quot;/&gt;&lt;wsp:rsid wsp:val=&quot;003C785B&quot;/&gt;&lt;wsp:rsid wsp:val=&quot;003D299E&quot;/&gt;&lt;wsp:rsid wsp:val=&quot;003D2B31&quot;/&gt;&lt;wsp:rsid wsp:val=&quot;003D44E8&quot;/&gt;&lt;wsp:rsid wsp:val=&quot;003D4EAA&quot;/&gt;&lt;wsp:rsid wsp:val=&quot;003D50A9&quot;/&gt;&lt;wsp:rsid wsp:val=&quot;003D56C3&quot;/&gt;&lt;wsp:rsid wsp:val=&quot;003E1394&quot;/&gt;&lt;wsp:rsid wsp:val=&quot;003E2BDE&quot;/&gt;&lt;wsp:rsid wsp:val=&quot;003E369A&quot;/&gt;&lt;wsp:rsid wsp:val=&quot;003E3A7C&quot;/&gt;&lt;wsp:rsid wsp:val=&quot;003E3CD8&quot;/&gt;&lt;wsp:rsid wsp:val=&quot;003E604E&quot;/&gt;&lt;wsp:rsid wsp:val=&quot;003F038E&quot;/&gt;&lt;wsp:rsid wsp:val=&quot;003F1D9E&quot;/&gt;&lt;wsp:rsid wsp:val=&quot;003F2E02&quot;/&gt;&lt;wsp:rsid wsp:val=&quot;003F41C4&quot;/&gt;&lt;wsp:rsid wsp:val=&quot;003F4CA1&quot;/&gt;&lt;wsp:rsid wsp:val=&quot;003F51B5&quot;/&gt;&lt;wsp:rsid wsp:val=&quot;003F6038&quot;/&gt;&lt;wsp:rsid wsp:val=&quot;00400263&quot;/&gt;&lt;wsp:rsid wsp:val=&quot;00400ADD&quot;/&gt;&lt;wsp:rsid wsp:val=&quot;004017C2&quot;/&gt;&lt;wsp:rsid wsp:val=&quot;004031C1&quot;/&gt;&lt;wsp:rsid wsp:val=&quot;0040419A&quot;/&gt;&lt;wsp:rsid wsp:val=&quot;00406887&quot;/&gt;&lt;wsp:rsid wsp:val=&quot;0040756A&quot;/&gt;&lt;wsp:rsid wsp:val=&quot;00415B46&quot;/&gt;&lt;wsp:rsid wsp:val=&quot;004217AC&quot;/&gt;&lt;wsp:rsid wsp:val=&quot;00421A46&quot;/&gt;&lt;wsp:rsid wsp:val=&quot;00422BAA&quot;/&gt;&lt;wsp:rsid wsp:val=&quot;004237D4&quot;/&gt;&lt;wsp:rsid wsp:val=&quot;00430E86&quot;/&gt;&lt;wsp:rsid wsp:val=&quot;00431856&quot;/&gt;&lt;wsp:rsid wsp:val=&quot;00432377&quot;/&gt;&lt;wsp:rsid wsp:val=&quot;00433282&quot;/&gt;&lt;wsp:rsid wsp:val=&quot;004361B4&quot;/&gt;&lt;wsp:rsid wsp:val=&quot;00440E4B&quot;/&gt;&lt;wsp:rsid wsp:val=&quot;00441C2A&quot;/&gt;&lt;wsp:rsid wsp:val=&quot;00441C6D&quot;/&gt;&lt;wsp:rsid wsp:val=&quot;00442568&quot;/&gt;&lt;wsp:rsid wsp:val=&quot;004430CF&quot;/&gt;&lt;wsp:rsid wsp:val=&quot;00443CC6&quot;/&gt;&lt;wsp:rsid wsp:val=&quot;00444225&quot;/&gt;&lt;wsp:rsid wsp:val=&quot;00444D6C&quot;/&gt;&lt;wsp:rsid wsp:val=&quot;004453BB&quot;/&gt;&lt;wsp:rsid wsp:val=&quot;00450EF8&quot;/&gt;&lt;wsp:rsid wsp:val=&quot;004543ED&quot;/&gt;&lt;wsp:rsid wsp:val=&quot;0046402B&quot;/&gt;&lt;wsp:rsid wsp:val=&quot;004645B3&quot;/&gt;&lt;wsp:rsid wsp:val=&quot;00465F13&quot;/&gt;&lt;wsp:rsid wsp:val=&quot;0046699D&quot;/&gt;&lt;wsp:rsid wsp:val=&quot;00474FA0&quot;/&gt;&lt;wsp:rsid wsp:val=&quot;0049156D&quot;/&gt;&lt;wsp:rsid wsp:val=&quot;00492FDA&quot;/&gt;&lt;wsp:rsid wsp:val=&quot;00497809&quot;/&gt;&lt;wsp:rsid wsp:val=&quot;004A0D35&quot;/&gt;&lt;wsp:rsid wsp:val=&quot;004A17C7&quot;/&gt;&lt;wsp:rsid wsp:val=&quot;004A41BD&quot;/&gt;&lt;wsp:rsid wsp:val=&quot;004A782C&quot;/&gt;&lt;wsp:rsid wsp:val=&quot;004A7ADF&quot;/&gt;&lt;wsp:rsid wsp:val=&quot;004B03DA&quot;/&gt;&lt;wsp:rsid wsp:val=&quot;004B1EF8&quot;/&gt;&lt;wsp:rsid wsp:val=&quot;004B5CEC&quot;/&gt;&lt;wsp:rsid wsp:val=&quot;004B693D&quot;/&gt;&lt;wsp:rsid wsp:val=&quot;004B7715&quot;/&gt;&lt;wsp:rsid wsp:val=&quot;004B7C86&quot;/&gt;&lt;wsp:rsid wsp:val=&quot;004C58AD&quot;/&gt;&lt;wsp:rsid wsp:val=&quot;004C72B1&quot;/&gt;&lt;wsp:rsid wsp:val=&quot;004D072B&quot;/&gt;&lt;wsp:rsid wsp:val=&quot;004D0C02&quot;/&gt;&lt;wsp:rsid wsp:val=&quot;004D1DFD&quot;/&gt;&lt;wsp:rsid wsp:val=&quot;004D2B59&quot;/&gt;&lt;wsp:rsid wsp:val=&quot;004D3995&quot;/&gt;&lt;wsp:rsid wsp:val=&quot;004D3B52&quot;/&gt;&lt;wsp:rsid wsp:val=&quot;004D42E8&quot;/&gt;&lt;wsp:rsid wsp:val=&quot;004D521F&quot;/&gt;&lt;wsp:rsid wsp:val=&quot;004D77DD&quot;/&gt;&lt;wsp:rsid wsp:val=&quot;004D7E24&quot;/&gt;&lt;wsp:rsid wsp:val=&quot;004D7F48&quot;/&gt;&lt;wsp:rsid wsp:val=&quot;004E2E83&quot;/&gt;&lt;wsp:rsid wsp:val=&quot;004E73B0&quot;/&gt;&lt;wsp:rsid wsp:val=&quot;004F2F68&quot;/&gt;&lt;wsp:rsid wsp:val=&quot;004F6299&quot;/&gt;&lt;wsp:rsid wsp:val=&quot;004F7A3D&quot;/&gt;&lt;wsp:rsid wsp:val=&quot;00505026&quot;/&gt;&lt;wsp:rsid wsp:val=&quot;00505BFA&quot;/&gt;&lt;wsp:rsid wsp:val=&quot;00515234&quot;/&gt;&lt;wsp:rsid wsp:val=&quot;00517172&quot;/&gt;&lt;wsp:rsid wsp:val=&quot;00517307&quot;/&gt;&lt;wsp:rsid wsp:val=&quot;00521AAC&quot;/&gt;&lt;wsp:rsid wsp:val=&quot;00521B8C&quot;/&gt;&lt;wsp:rsid wsp:val=&quot;00526B6F&quot;/&gt;&lt;wsp:rsid wsp:val=&quot;0053142A&quot;/&gt;&lt;wsp:rsid wsp:val=&quot;005347FC&quot;/&gt;&lt;wsp:rsid wsp:val=&quot;00540A87&quot;/&gt;&lt;wsp:rsid wsp:val=&quot;005434D7&quot;/&gt;&lt;wsp:rsid wsp:val=&quot;005479F5&quot;/&gt;&lt;wsp:rsid wsp:val=&quot;00551B83&quot;/&gt;&lt;wsp:rsid wsp:val=&quot;005558CF&quot;/&gt;&lt;wsp:rsid wsp:val=&quot;00556E1D&quot;/&gt;&lt;wsp:rsid wsp:val=&quot;00557502&quot;/&gt;&lt;wsp:rsid wsp:val=&quot;00560492&quot;/&gt;&lt;wsp:rsid wsp:val=&quot;00561D8D&quot;/&gt;&lt;wsp:rsid wsp:val=&quot;005655DA&quot;/&gt;&lt;wsp:rsid wsp:val=&quot;0056763E&quot;/&gt;&lt;wsp:rsid wsp:val=&quot;00570EB9&quot;/&gt;&lt;wsp:rsid wsp:val=&quot;005713B7&quot;/&gt;&lt;wsp:rsid wsp:val=&quot;0057169E&quot;/&gt;&lt;wsp:rsid wsp:val=&quot;00577A52&quot;/&gt;&lt;wsp:rsid wsp:val=&quot;005811BC&quot;/&gt;&lt;wsp:rsid wsp:val=&quot;00586C80&quot;/&gt;&lt;wsp:rsid wsp:val=&quot;0058747E&quot;/&gt;&lt;wsp:rsid wsp:val=&quot;005910B3&quot;/&gt;&lt;wsp:rsid wsp:val=&quot;005927CF&quot;/&gt;&lt;wsp:rsid wsp:val=&quot;00592DE5&quot;/&gt;&lt;wsp:rsid wsp:val=&quot;005939A4&quot;/&gt;&lt;wsp:rsid wsp:val=&quot;00597DA3&quot;/&gt;&lt;wsp:rsid wsp:val=&quot;005A1864&quot;/&gt;&lt;wsp:rsid wsp:val=&quot;005A1B40&quot;/&gt;&lt;wsp:rsid wsp:val=&quot;005A718C&quot;/&gt;&lt;wsp:rsid wsp:val=&quot;005A7306&quot;/&gt;&lt;wsp:rsid wsp:val=&quot;005A7381&quot;/&gt;&lt;wsp:rsid wsp:val=&quot;005A772A&quot;/&gt;&lt;wsp:rsid wsp:val=&quot;005B207E&quot;/&gt;&lt;wsp:rsid wsp:val=&quot;005B41E8&quot;/&gt;&lt;wsp:rsid wsp:val=&quot;005B653A&quot;/&gt;&lt;wsp:rsid wsp:val=&quot;005B7115&quot;/&gt;&lt;wsp:rsid wsp:val=&quot;005C6516&quot;/&gt;&lt;wsp:rsid wsp:val=&quot;005D1F5B&quot;/&gt;&lt;wsp:rsid wsp:val=&quot;005D21ED&quot;/&gt;&lt;wsp:rsid wsp:val=&quot;005D2248&quot;/&gt;&lt;wsp:rsid wsp:val=&quot;005D23E2&quot;/&gt;&lt;wsp:rsid wsp:val=&quot;005D3F3A&quot;/&gt;&lt;wsp:rsid wsp:val=&quot;005D4B05&quot;/&gt;&lt;wsp:rsid wsp:val=&quot;005D6D26&quot;/&gt;&lt;wsp:rsid wsp:val=&quot;005D761F&quot;/&gt;&lt;wsp:rsid wsp:val=&quot;005E624D&quot;/&gt;&lt;wsp:rsid wsp:val=&quot;005F4A7E&quot;/&gt;&lt;wsp:rsid wsp:val=&quot;005F4D2C&quot;/&gt;&lt;wsp:rsid wsp:val=&quot;005F7356&quot;/&gt;&lt;wsp:rsid wsp:val=&quot;00600AD8&quot;/&gt;&lt;wsp:rsid wsp:val=&quot;00602FBB&quot;/&gt;&lt;wsp:rsid wsp:val=&quot;00603C1C&quot;/&gt;&lt;wsp:rsid wsp:val=&quot;00603D80&quot;/&gt;&lt;wsp:rsid wsp:val=&quot;00610D3E&quot;/&gt;&lt;wsp:rsid wsp:val=&quot;00611D97&quot;/&gt;&lt;wsp:rsid wsp:val=&quot;00612402&quot;/&gt;&lt;wsp:rsid wsp:val=&quot;0061646C&quot;/&gt;&lt;wsp:rsid wsp:val=&quot;00621109&quot;/&gt;&lt;wsp:rsid wsp:val=&quot;006235EE&quot;/&gt;&lt;wsp:rsid wsp:val=&quot;0062498C&quot;/&gt;&lt;wsp:rsid wsp:val=&quot;006301BA&quot;/&gt;&lt;wsp:rsid wsp:val=&quot;0063232A&quot;/&gt;&lt;wsp:rsid wsp:val=&quot;00634095&quot;/&gt;&lt;wsp:rsid wsp:val=&quot;006362FF&quot;/&gt;&lt;wsp:rsid wsp:val=&quot;006416FA&quot;/&gt;&lt;wsp:rsid wsp:val=&quot;00642564&quot;/&gt;&lt;wsp:rsid wsp:val=&quot;00642ED4&quot;/&gt;&lt;wsp:rsid wsp:val=&quot;00644B23&quot;/&gt;&lt;wsp:rsid wsp:val=&quot;00645857&quot;/&gt;&lt;wsp:rsid wsp:val=&quot;00646E36&quot;/&gt;&lt;wsp:rsid wsp:val=&quot;006475B9&quot;/&gt;&lt;wsp:rsid wsp:val=&quot;00650609&quot;/&gt;&lt;wsp:rsid wsp:val=&quot;00651FDE&quot;/&gt;&lt;wsp:rsid wsp:val=&quot;006529B7&quot;/&gt;&lt;wsp:rsid wsp:val=&quot;00654E66&quot;/&gt;&lt;wsp:rsid wsp:val=&quot;006550A5&quot;/&gt;&lt;wsp:rsid wsp:val=&quot;006604A7&quot;/&gt;&lt;wsp:rsid wsp:val=&quot;006604E7&quot;/&gt;&lt;wsp:rsid wsp:val=&quot;0066272C&quot;/&gt;&lt;wsp:rsid wsp:val=&quot;00662AB0&quot;/&gt;&lt;wsp:rsid wsp:val=&quot;00665483&quot;/&gt;&lt;wsp:rsid wsp:val=&quot;006670DA&quot;/&gt;&lt;wsp:rsid wsp:val=&quot;00670916&quot;/&gt;&lt;wsp:rsid wsp:val=&quot;00671A88&quot;/&gt;&lt;wsp:rsid wsp:val=&quot;00671E20&quot;/&gt;&lt;wsp:rsid wsp:val=&quot;00673BA4&quot;/&gt;&lt;wsp:rsid wsp:val=&quot;00676D1F&quot;/&gt;&lt;wsp:rsid wsp:val=&quot;00680165&quot;/&gt;&lt;wsp:rsid wsp:val=&quot;0068235D&quot;/&gt;&lt;wsp:rsid wsp:val=&quot;0068302C&quot;/&gt;&lt;wsp:rsid wsp:val=&quot;00685642&quot;/&gt;&lt;wsp:rsid wsp:val=&quot;006856E5&quot;/&gt;&lt;wsp:rsid wsp:val=&quot;00685A73&quot;/&gt;&lt;wsp:rsid wsp:val=&quot;00686FBC&quot;/&gt;&lt;wsp:rsid wsp:val=&quot;00692130&quot;/&gt;&lt;wsp:rsid wsp:val=&quot;00696E9D&quot;/&gt;&lt;wsp:rsid wsp:val=&quot;0069720F&quot;/&gt;&lt;wsp:rsid wsp:val=&quot;006A019B&quot;/&gt;&lt;wsp:rsid wsp:val=&quot;006A18D4&quot;/&gt;&lt;wsp:rsid wsp:val=&quot;006A3282&quot;/&gt;&lt;wsp:rsid wsp:val=&quot;006B0D02&quot;/&gt;&lt;wsp:rsid wsp:val=&quot;006B1EDA&quot;/&gt;&lt;wsp:rsid wsp:val=&quot;006B3906&quot;/&gt;&lt;wsp:rsid wsp:val=&quot;006B463E&quot;/&gt;&lt;wsp:rsid wsp:val=&quot;006B46D8&quot;/&gt;&lt;wsp:rsid wsp:val=&quot;006B572C&quot;/&gt;&lt;wsp:rsid wsp:val=&quot;006B6A9B&quot;/&gt;&lt;wsp:rsid wsp:val=&quot;006B6FF1&quot;/&gt;&lt;wsp:rsid wsp:val=&quot;006B7B74&quot;/&gt;&lt;wsp:rsid wsp:val=&quot;006C3095&quot;/&gt;&lt;wsp:rsid wsp:val=&quot;006C674B&quot;/&gt;&lt;wsp:rsid wsp:val=&quot;006D4225&quot;/&gt;&lt;wsp:rsid wsp:val=&quot;006D47D2&quot;/&gt;&lt;wsp:rsid wsp:val=&quot;006D611D&quot;/&gt;&lt;wsp:rsid wsp:val=&quot;006D77BB&quot;/&gt;&lt;wsp:rsid wsp:val=&quot;006E1144&quot;/&gt;&lt;wsp:rsid wsp:val=&quot;006E1DC2&quot;/&gt;&lt;wsp:rsid wsp:val=&quot;006E1E48&quot;/&gt;&lt;wsp:rsid wsp:val=&quot;006E2345&quot;/&gt;&lt;wsp:rsid wsp:val=&quot;006E4E35&quot;/&gt;&lt;wsp:rsid wsp:val=&quot;006E4F62&quot;/&gt;&lt;wsp:rsid wsp:val=&quot;006F2B4E&quot;/&gt;&lt;wsp:rsid wsp:val=&quot;0070646B&quot;/&gt;&lt;wsp:rsid wsp:val=&quot;007066FA&quot;/&gt;&lt;wsp:rsid wsp:val=&quot;00707941&quot;/&gt;&lt;wsp:rsid wsp:val=&quot;00710CF4&quot;/&gt;&lt;wsp:rsid wsp:val=&quot;00712498&quot;/&gt;&lt;wsp:rsid wsp:val=&quot;007128E1&quot;/&gt;&lt;wsp:rsid wsp:val=&quot;00712B9A&quot;/&gt;&lt;wsp:rsid wsp:val=&quot;00712FE7&quot;/&gt;&lt;wsp:rsid wsp:val=&quot;00712FE9&quot;/&gt;&lt;wsp:rsid wsp:val=&quot;00713D69&quot;/&gt;&lt;wsp:rsid wsp:val=&quot;00715BCC&quot;/&gt;&lt;wsp:rsid wsp:val=&quot;00716E9F&quot;/&gt;&lt;wsp:rsid wsp:val=&quot;00721FC8&quot;/&gt;&lt;wsp:rsid wsp:val=&quot;00722F56&quot;/&gt;&lt;wsp:rsid wsp:val=&quot;00723BD0&quot;/&gt;&lt;wsp:rsid wsp:val=&quot;00724F51&quot;/&gt;&lt;wsp:rsid wsp:val=&quot;00726D4D&quot;/&gt;&lt;wsp:rsid wsp:val=&quot;00727982&quot;/&gt;&lt;wsp:rsid wsp:val=&quot;007366B9&quot;/&gt;&lt;wsp:rsid wsp:val=&quot;00736A92&quot;/&gt;&lt;wsp:rsid wsp:val=&quot;0074030B&quot;/&gt;&lt;wsp:rsid wsp:val=&quot;0074101D&quot;/&gt;&lt;wsp:rsid wsp:val=&quot;00741A10&quot;/&gt;&lt;wsp:rsid wsp:val=&quot;00742689&quot;/&gt;&lt;wsp:rsid wsp:val=&quot;00747A2C&quot;/&gt;&lt;wsp:rsid wsp:val=&quot;00750CEB&quot;/&gt;&lt;wsp:rsid wsp:val=&quot;00752857&quot;/&gt;&lt;wsp:rsid wsp:val=&quot;00762C4B&quot;/&gt;&lt;wsp:rsid wsp:val=&quot;007649DD&quot;/&gt;&lt;wsp:rsid wsp:val=&quot;0076572F&quot;/&gt;&lt;wsp:rsid wsp:val=&quot;00765FC8&quot;/&gt;&lt;wsp:rsid wsp:val=&quot;007661AA&quot;/&gt;&lt;wsp:rsid wsp:val=&quot;007664C6&quot;/&gt;&lt;wsp:rsid wsp:val=&quot;0076656E&quot;/&gt;&lt;wsp:rsid wsp:val=&quot;00770473&quot;/&gt;&lt;wsp:rsid wsp:val=&quot;00770490&quot;/&gt;&lt;wsp:rsid wsp:val=&quot;00774217&quot;/&gt;&lt;wsp:rsid wsp:val=&quot;00774B4C&quot;/&gt;&lt;wsp:rsid wsp:val=&quot;007755E7&quot;/&gt;&lt;wsp:rsid wsp:val=&quot;007808DE&quot;/&gt;&lt;wsp:rsid wsp:val=&quot;00780A03&quot;/&gt;&lt;wsp:rsid wsp:val=&quot;0078274A&quot;/&gt;&lt;wsp:rsid wsp:val=&quot;00782BF1&quot;/&gt;&lt;wsp:rsid wsp:val=&quot;007834B7&quot;/&gt;&lt;wsp:rsid wsp:val=&quot;00785196&quot;/&gt;&lt;wsp:rsid wsp:val=&quot;00785654&quot;/&gt;&lt;wsp:rsid wsp:val=&quot;00793494&quot;/&gt;&lt;wsp:rsid wsp:val=&quot;007A28DC&quot;/&gt;&lt;wsp:rsid wsp:val=&quot;007A29A0&quot;/&gt;&lt;wsp:rsid wsp:val=&quot;007A446F&quot;/&gt;&lt;wsp:rsid wsp:val=&quot;007A52C4&quot;/&gt;&lt;wsp:rsid wsp:val=&quot;007A6272&quot;/&gt;&lt;wsp:rsid wsp:val=&quot;007B0D50&quot;/&gt;&lt;wsp:rsid wsp:val=&quot;007B0E1D&quot;/&gt;&lt;wsp:rsid wsp:val=&quot;007B21C5&quot;/&gt;&lt;wsp:rsid wsp:val=&quot;007B319F&quot;/&gt;&lt;wsp:rsid wsp:val=&quot;007B3B93&quot;/&gt;&lt;wsp:rsid wsp:val=&quot;007B505C&quot;/&gt;&lt;wsp:rsid wsp:val=&quot;007C0B20&quot;/&gt;&lt;wsp:rsid wsp:val=&quot;007C2B61&quot;/&gt;&lt;wsp:rsid wsp:val=&quot;007C3B6C&quot;/&gt;&lt;wsp:rsid wsp:val=&quot;007C3C41&quot;/&gt;&lt;wsp:rsid wsp:val=&quot;007C742F&quot;/&gt;&lt;wsp:rsid wsp:val=&quot;007C772F&quot;/&gt;&lt;wsp:rsid wsp:val=&quot;007D4E54&quot;/&gt;&lt;wsp:rsid wsp:val=&quot;007D5A9E&quot;/&gt;&lt;wsp:rsid wsp:val=&quot;007D6048&quot;/&gt;&lt;wsp:rsid wsp:val=&quot;007D6C01&quot;/&gt;&lt;wsp:rsid wsp:val=&quot;007E1F3B&quot;/&gt;&lt;wsp:rsid wsp:val=&quot;007E26EC&quot;/&gt;&lt;wsp:rsid wsp:val=&quot;007E4809&quot;/&gt;&lt;wsp:rsid wsp:val=&quot;007E56D8&quot;/&gt;&lt;wsp:rsid wsp:val=&quot;007E5C87&quot;/&gt;&lt;wsp:rsid wsp:val=&quot;007F015A&quot;/&gt;&lt;wsp:rsid wsp:val=&quot;007F0E1E&quot;/&gt;&lt;wsp:rsid wsp:val=&quot;007F13F5&quot;/&gt;&lt;wsp:rsid wsp:val=&quot;007F182F&quot;/&gt;&lt;wsp:rsid wsp:val=&quot;007F628B&quot;/&gt;&lt;wsp:rsid wsp:val=&quot;007F62EA&quot;/&gt;&lt;wsp:rsid wsp:val=&quot;007F700C&quot;/&gt;&lt;wsp:rsid wsp:val=&quot;00801967&quot;/&gt;&lt;wsp:rsid wsp:val=&quot;0080248E&quot;/&gt;&lt;wsp:rsid wsp:val=&quot;008031B5&quot;/&gt;&lt;wsp:rsid wsp:val=&quot;008072FF&quot;/&gt;&lt;wsp:rsid wsp:val=&quot;00810FB0&quot;/&gt;&lt;wsp:rsid wsp:val=&quot;0081689A&quot;/&gt;&lt;wsp:rsid wsp:val=&quot;008240E1&quot;/&gt;&lt;wsp:rsid wsp:val=&quot;0082583A&quot;/&gt;&lt;wsp:rsid wsp:val=&quot;00826532&quot;/&gt;&lt;wsp:rsid wsp:val=&quot;0083389F&quot;/&gt;&lt;wsp:rsid wsp:val=&quot;00835C3C&quot;/&gt;&lt;wsp:rsid wsp:val=&quot;00836C44&quot;/&gt;&lt;wsp:rsid wsp:val=&quot;00842B4F&quot;/&gt;&lt;wsp:rsid wsp:val=&quot;00843AAA&quot;/&gt;&lt;wsp:rsid wsp:val=&quot;008510F1&quot;/&gt;&lt;wsp:rsid wsp:val=&quot;00853D81&quot;/&gt;&lt;wsp:rsid wsp:val=&quot;008556A6&quot;/&gt;&lt;wsp:rsid wsp:val=&quot;00856FDC&quot;/&gt;&lt;wsp:rsid wsp:val=&quot;00861537&quot;/&gt;&lt;wsp:rsid wsp:val=&quot;008627A1&quot;/&gt;&lt;wsp:rsid wsp:val=&quot;00863EBB&quot;/&gt;&lt;wsp:rsid wsp:val=&quot;00864664&quot;/&gt;&lt;wsp:rsid wsp:val=&quot;00866314&quot;/&gt;&lt;wsp:rsid wsp:val=&quot;008671F5&quot;/&gt;&lt;wsp:rsid wsp:val=&quot;00871645&quot;/&gt;&lt;wsp:rsid wsp:val=&quot;00873715&quot;/&gt;&lt;wsp:rsid wsp:val=&quot;0087373E&quot;/&gt;&lt;wsp:rsid wsp:val=&quot;00874FE0&quot;/&gt;&lt;wsp:rsid wsp:val=&quot;00875CB4&quot;/&gt;&lt;wsp:rsid wsp:val=&quot;008764E7&quot;/&gt;&lt;wsp:rsid wsp:val=&quot;00884014&quot;/&gt;&lt;wsp:rsid wsp:val=&quot;00885543&quot;/&gt;&lt;wsp:rsid wsp:val=&quot;00885DDB&quot;/&gt;&lt;wsp:rsid wsp:val=&quot;008921D3&quot;/&gt;&lt;wsp:rsid wsp:val=&quot;00893454&quot;/&gt;&lt;wsp:rsid wsp:val=&quot;008A0249&quot;/&gt;&lt;wsp:rsid wsp:val=&quot;008A0996&quot;/&gt;&lt;wsp:rsid wsp:val=&quot;008A24BF&quot;/&gt;&lt;wsp:rsid wsp:val=&quot;008A4BA1&quot;/&gt;&lt;wsp:rsid wsp:val=&quot;008B24BB&quot;/&gt;&lt;wsp:rsid wsp:val=&quot;008B4235&quot;/&gt;&lt;wsp:rsid wsp:val=&quot;008B6A34&quot;/&gt;&lt;wsp:rsid wsp:val=&quot;008B6E98&quot;/&gt;&lt;wsp:rsid wsp:val=&quot;008B7DF8&quot;/&gt;&lt;wsp:rsid wsp:val=&quot;008C597F&quot;/&gt;&lt;wsp:rsid wsp:val=&quot;008C5EEC&quot;/&gt;&lt;wsp:rsid wsp:val=&quot;008C60E9&quot;/&gt;&lt;wsp:rsid wsp:val=&quot;008D1631&quot;/&gt;&lt;wsp:rsid wsp:val=&quot;008D73E1&quot;/&gt;&lt;wsp:rsid wsp:val=&quot;008E0A4B&quot;/&gt;&lt;wsp:rsid wsp:val=&quot;008E314F&quot;/&gt;&lt;wsp:rsid wsp:val=&quot;008E4A88&quot;/&gt;&lt;wsp:rsid wsp:val=&quot;008E715E&quot;/&gt;&lt;wsp:rsid wsp:val=&quot;008F2C5A&quot;/&gt;&lt;wsp:rsid wsp:val=&quot;008F616D&quot;/&gt;&lt;wsp:rsid wsp:val=&quot;008F6413&quot;/&gt;&lt;wsp:rsid wsp:val=&quot;008F68CF&quot;/&gt;&lt;wsp:rsid wsp:val=&quot;008F7D93&quot;/&gt;&lt;wsp:rsid wsp:val=&quot;0090028C&quot;/&gt;&lt;wsp:rsid wsp:val=&quot;00901ECE&quot;/&gt;&lt;wsp:rsid wsp:val=&quot;00904C88&quot;/&gt;&lt;wsp:rsid wsp:val=&quot;009050A8&quot;/&gt;&lt;wsp:rsid wsp:val=&quot;00906173&quot;/&gt;&lt;wsp:rsid wsp:val=&quot;00906356&quot;/&gt;&lt;wsp:rsid wsp:val=&quot;00906895&quot;/&gt;&lt;wsp:rsid wsp:val=&quot;0090773A&quot;/&gt;&lt;wsp:rsid wsp:val=&quot;009100AC&quot;/&gt;&lt;wsp:rsid wsp:val=&quot;009112A9&quot;/&gt;&lt;wsp:rsid wsp:val=&quot;00912016&quot;/&gt;&lt;wsp:rsid wsp:val=&quot;009147F7&quot;/&gt;&lt;wsp:rsid wsp:val=&quot;00922EBD&quot;/&gt;&lt;wsp:rsid wsp:val=&quot;00923B69&quot;/&gt;&lt;wsp:rsid wsp:val=&quot;00924953&quot;/&gt;&lt;wsp:rsid wsp:val=&quot;009308CF&quot;/&gt;&lt;wsp:rsid wsp:val=&quot;00930C81&quot;/&gt;&lt;wsp:rsid wsp:val=&quot;00930D32&quot;/&gt;&lt;wsp:rsid wsp:val=&quot;00931377&quot;/&gt;&lt;wsp:rsid wsp:val=&quot;00931702&quot;/&gt;&lt;wsp:rsid wsp:val=&quot;00931937&quot;/&gt;&lt;wsp:rsid wsp:val=&quot;00933D69&quot;/&gt;&lt;wsp:rsid wsp:val=&quot;00934967&quot;/&gt;&lt;wsp:rsid wsp:val=&quot;00934D4B&quot;/&gt;&lt;wsp:rsid wsp:val=&quot;00935866&quot;/&gt;&lt;wsp:rsid wsp:val=&quot;00937AEE&quot;/&gt;&lt;wsp:rsid wsp:val=&quot;009403DA&quot;/&gt;&lt;wsp:rsid wsp:val=&quot;00944AB4&quot;/&gt;&lt;wsp:rsid wsp:val=&quot;0094533F&quot;/&gt;&lt;wsp:rsid wsp:val=&quot;0095748C&quot;/&gt;&lt;wsp:rsid wsp:val=&quot;0096268B&quot;/&gt;&lt;wsp:rsid wsp:val=&quot;009626F8&quot;/&gt;&lt;wsp:rsid wsp:val=&quot;00965EC6&quot;/&gt;&lt;wsp:rsid wsp:val=&quot;00966889&quot;/&gt;&lt;wsp:rsid wsp:val=&quot;009733BF&quot;/&gt;&lt;wsp:rsid wsp:val=&quot;009776DE&quot;/&gt;&lt;wsp:rsid wsp:val=&quot;0098134C&quot;/&gt;&lt;wsp:rsid wsp:val=&quot;009819AE&quot;/&gt;&lt;wsp:rsid wsp:val=&quot;009829B0&quot;/&gt;&lt;wsp:rsid wsp:val=&quot;00983910&quot;/&gt;&lt;wsp:rsid wsp:val=&quot;00983A27&quot;/&gt;&lt;wsp:rsid wsp:val=&quot;00983FE9&quot;/&gt;&lt;wsp:rsid wsp:val=&quot;009928D4&quot;/&gt;&lt;wsp:rsid wsp:val=&quot;00996AC8&quot;/&gt;&lt;wsp:rsid wsp:val=&quot;009A04AF&quot;/&gt;&lt;wsp:rsid wsp:val=&quot;009A2280&quot;/&gt;&lt;wsp:rsid wsp:val=&quot;009A2C6C&quot;/&gt;&lt;wsp:rsid wsp:val=&quot;009A43A2&quot;/&gt;&lt;wsp:rsid wsp:val=&quot;009B1D86&quot;/&gt;&lt;wsp:rsid wsp:val=&quot;009B2CB0&quot;/&gt;&lt;wsp:rsid wsp:val=&quot;009B34E2&quot;/&gt;&lt;wsp:rsid wsp:val=&quot;009B39E0&quot;/&gt;&lt;wsp:rsid wsp:val=&quot;009B3D9F&quot;/&gt;&lt;wsp:rsid wsp:val=&quot;009B48F1&quot;/&gt;&lt;wsp:rsid wsp:val=&quot;009B6CC1&quot;/&gt;&lt;wsp:rsid wsp:val=&quot;009C0727&quot;/&gt;&lt;wsp:rsid wsp:val=&quot;009C1AD5&quot;/&gt;&lt;wsp:rsid wsp:val=&quot;009C2D1D&quot;/&gt;&lt;wsp:rsid wsp:val=&quot;009C3890&quot;/&gt;&lt;wsp:rsid wsp:val=&quot;009C40E1&quot;/&gt;&lt;wsp:rsid wsp:val=&quot;009C4A6F&quot;/&gt;&lt;wsp:rsid wsp:val=&quot;009C628D&quot;/&gt;&lt;wsp:rsid wsp:val=&quot;009D0348&quot;/&gt;&lt;wsp:rsid wsp:val=&quot;009D1BE4&quot;/&gt;&lt;wsp:rsid wsp:val=&quot;009D5DE0&quot;/&gt;&lt;wsp:rsid wsp:val=&quot;009D62B1&quot;/&gt;&lt;wsp:rsid wsp:val=&quot;009E0843&quot;/&gt;&lt;wsp:rsid wsp:val=&quot;009E09B3&quot;/&gt;&lt;wsp:rsid wsp:val=&quot;009E2929&quot;/&gt;&lt;wsp:rsid wsp:val=&quot;009E5870&quot;/&gt;&lt;wsp:rsid wsp:val=&quot;009F3F7E&quot;/&gt;&lt;wsp:rsid wsp:val=&quot;00A0219E&quot;/&gt;&lt;wsp:rsid wsp:val=&quot;00A0535F&quot;/&gt;&lt;wsp:rsid wsp:val=&quot;00A05FD2&quot;/&gt;&lt;wsp:rsid wsp:val=&quot;00A126D8&quot;/&gt;&lt;wsp:rsid wsp:val=&quot;00A15D47&quot;/&gt;&lt;wsp:rsid wsp:val=&quot;00A16E19&quot;/&gt;&lt;wsp:rsid wsp:val=&quot;00A17573&quot;/&gt;&lt;wsp:rsid wsp:val=&quot;00A25923&quot;/&gt;&lt;wsp:rsid wsp:val=&quot;00A33BED&quot;/&gt;&lt;wsp:rsid wsp:val=&quot;00A33FD3&quot;/&gt;&lt;wsp:rsid wsp:val=&quot;00A34818&quot;/&gt;&lt;wsp:rsid wsp:val=&quot;00A35A6B&quot;/&gt;&lt;wsp:rsid wsp:val=&quot;00A37125&quot;/&gt;&lt;wsp:rsid wsp:val=&quot;00A50244&quot;/&gt;&lt;wsp:rsid wsp:val=&quot;00A50E31&quot;/&gt;&lt;wsp:rsid wsp:val=&quot;00A525AA&quot;/&gt;&lt;wsp:rsid wsp:val=&quot;00A53DA9&quot;/&gt;&lt;wsp:rsid wsp:val=&quot;00A55F4E&quot;/&gt;&lt;wsp:rsid wsp:val=&quot;00A57448&quot;/&gt;&lt;wsp:rsid wsp:val=&quot;00A57ACE&quot;/&gt;&lt;wsp:rsid wsp:val=&quot;00A61831&quot;/&gt;&lt;wsp:rsid wsp:val=&quot;00A6446C&quot;/&gt;&lt;wsp:rsid wsp:val=&quot;00A653A6&quot;/&gt;&lt;wsp:rsid wsp:val=&quot;00A65439&quot;/&gt;&lt;wsp:rsid wsp:val=&quot;00A65BF6&quot;/&gt;&lt;wsp:rsid wsp:val=&quot;00A66640&quot;/&gt;&lt;wsp:rsid wsp:val=&quot;00A66F72&quot;/&gt;&lt;wsp:rsid wsp:val=&quot;00A67A2B&quot;/&gt;&lt;wsp:rsid wsp:val=&quot;00A72864&quot;/&gt;&lt;wsp:rsid wsp:val=&quot;00A73A6E&quot;/&gt;&lt;wsp:rsid wsp:val=&quot;00A73DDE&quot;/&gt;&lt;wsp:rsid wsp:val=&quot;00A81045&quot;/&gt;&lt;wsp:rsid wsp:val=&quot;00A81933&quot;/&gt;&lt;wsp:rsid wsp:val=&quot;00A81B15&quot;/&gt;&lt;wsp:rsid wsp:val=&quot;00A85234&quot;/&gt;&lt;wsp:rsid wsp:val=&quot;00A85DBC&quot;/&gt;&lt;wsp:rsid wsp:val=&quot;00A86D7E&quot;/&gt;&lt;wsp:rsid wsp:val=&quot;00A87366&quot;/&gt;&lt;wsp:rsid wsp:val=&quot;00A878EF&quot;/&gt;&lt;wsp:rsid wsp:val=&quot;00A9656B&quot;/&gt;&lt;wsp:rsid wsp:val=&quot;00AA24C1&quot;/&gt;&lt;wsp:rsid wsp:val=&quot;00AA4CA6&quot;/&gt;&lt;wsp:rsid wsp:val=&quot;00AA4DD5&quot;/&gt;&lt;wsp:rsid wsp:val=&quot;00AA5DEE&quot;/&gt;&lt;wsp:rsid wsp:val=&quot;00AB3F85&quot;/&gt;&lt;wsp:rsid wsp:val=&quot;00AB7F9E&quot;/&gt;&lt;wsp:rsid wsp:val=&quot;00AC04CD&quot;/&gt;&lt;wsp:rsid wsp:val=&quot;00AC0B13&quot;/&gt;&lt;wsp:rsid wsp:val=&quot;00AC0B5C&quot;/&gt;&lt;wsp:rsid wsp:val=&quot;00AC0EFF&quot;/&gt;&lt;wsp:rsid wsp:val=&quot;00AC12AF&quot;/&gt;&lt;wsp:rsid wsp:val=&quot;00AC2665&quot;/&gt;&lt;wsp:rsid wsp:val=&quot;00AC2EEB&quot;/&gt;&lt;wsp:rsid wsp:val=&quot;00AC306A&quot;/&gt;&lt;wsp:rsid wsp:val=&quot;00AC5005&quot;/&gt;&lt;wsp:rsid wsp:val=&quot;00AC654A&quot;/&gt;&lt;wsp:rsid wsp:val=&quot;00AC670F&quot;/&gt;&lt;wsp:rsid wsp:val=&quot;00AC6B3D&quot;/&gt;&lt;wsp:rsid wsp:val=&quot;00AC6DB8&quot;/&gt;&lt;wsp:rsid wsp:val=&quot;00AD19C3&quot;/&gt;&lt;wsp:rsid wsp:val=&quot;00AD2058&quot;/&gt;&lt;wsp:rsid wsp:val=&quot;00AD6613&quot;/&gt;&lt;wsp:rsid wsp:val=&quot;00AD6D86&quot;/&gt;&lt;wsp:rsid wsp:val=&quot;00AE2DD6&quot;/&gt;&lt;wsp:rsid wsp:val=&quot;00AE35E4&quot;/&gt;&lt;wsp:rsid wsp:val=&quot;00AE747D&quot;/&gt;&lt;wsp:rsid wsp:val=&quot;00AE77EC&quot;/&gt;&lt;wsp:rsid wsp:val=&quot;00AF1CC9&quot;/&gt;&lt;wsp:rsid wsp:val=&quot;00B01679&quot;/&gt;&lt;wsp:rsid wsp:val=&quot;00B02F68&quot;/&gt;&lt;wsp:rsid wsp:val=&quot;00B03CAE&quot;/&gt;&lt;wsp:rsid wsp:val=&quot;00B05546&quot;/&gt;&lt;wsp:rsid wsp:val=&quot;00B05946&quot;/&gt;&lt;wsp:rsid wsp:val=&quot;00B067A5&quot;/&gt;&lt;wsp:rsid wsp:val=&quot;00B06E27&quot;/&gt;&lt;wsp:rsid wsp:val=&quot;00B12421&quot;/&gt;&lt;wsp:rsid wsp:val=&quot;00B12FE2&quot;/&gt;&lt;wsp:rsid wsp:val=&quot;00B15E24&quot;/&gt;&lt;wsp:rsid wsp:val=&quot;00B226D0&quot;/&gt;&lt;wsp:rsid wsp:val=&quot;00B22E92&quot;/&gt;&lt;wsp:rsid wsp:val=&quot;00B30F2A&quot;/&gt;&lt;wsp:rsid wsp:val=&quot;00B31FB5&quot;/&gt;&lt;wsp:rsid wsp:val=&quot;00B3223D&quot;/&gt;&lt;wsp:rsid wsp:val=&quot;00B34988&quot;/&gt;&lt;wsp:rsid wsp:val=&quot;00B3698F&quot;/&gt;&lt;wsp:rsid wsp:val=&quot;00B406C1&quot;/&gt;&lt;wsp:rsid wsp:val=&quot;00B42372&quot;/&gt;&lt;wsp:rsid wsp:val=&quot;00B42C7A&quot;/&gt;&lt;wsp:rsid wsp:val=&quot;00B44009&quot;/&gt;&lt;wsp:rsid wsp:val=&quot;00B463E3&quot;/&gt;&lt;wsp:rsid wsp:val=&quot;00B47B48&quot;/&gt;&lt;wsp:rsid wsp:val=&quot;00B5001E&quot;/&gt;&lt;wsp:rsid wsp:val=&quot;00B52C8A&quot;/&gt;&lt;wsp:rsid wsp:val=&quot;00B5445A&quot;/&gt;&lt;wsp:rsid wsp:val=&quot;00B558AB&quot;/&gt;&lt;wsp:rsid wsp:val=&quot;00B606D9&quot;/&gt;&lt;wsp:rsid wsp:val=&quot;00B60991&quot;/&gt;&lt;wsp:rsid wsp:val=&quot;00B62D3B&quot;/&gt;&lt;wsp:rsid wsp:val=&quot;00B64ABD&quot;/&gt;&lt;wsp:rsid wsp:val=&quot;00B65225&quot;/&gt;&lt;wsp:rsid wsp:val=&quot;00B70989&quot;/&gt;&lt;wsp:rsid wsp:val=&quot;00B73543&quot;/&gt;&lt;wsp:rsid wsp:val=&quot;00B739BA&quot;/&gt;&lt;wsp:rsid wsp:val=&quot;00B73AE2&quot;/&gt;&lt;wsp:rsid wsp:val=&quot;00B73BFC&quot;/&gt;&lt;wsp:rsid wsp:val=&quot;00B80274&quot;/&gt;&lt;wsp:rsid wsp:val=&quot;00B8397B&quot;/&gt;&lt;wsp:rsid wsp:val=&quot;00B8446C&quot;/&gt;&lt;wsp:rsid wsp:val=&quot;00B84970&quot;/&gt;&lt;wsp:rsid wsp:val=&quot;00B876F0&quot;/&gt;&lt;wsp:rsid wsp:val=&quot;00B87ECE&quot;/&gt;&lt;wsp:rsid wsp:val=&quot;00B9181B&quot;/&gt;&lt;wsp:rsid wsp:val=&quot;00B925DD&quot;/&gt;&lt;wsp:rsid wsp:val=&quot;00B9543F&quot;/&gt;&lt;wsp:rsid wsp:val=&quot;00B95A46&quot;/&gt;&lt;wsp:rsid wsp:val=&quot;00BA146A&quot;/&gt;&lt;wsp:rsid wsp:val=&quot;00BA1CBC&quot;/&gt;&lt;wsp:rsid wsp:val=&quot;00BA1D66&quot;/&gt;&lt;wsp:rsid wsp:val=&quot;00BB087F&quot;/&gt;&lt;wsp:rsid wsp:val=&quot;00BB16F4&quot;/&gt;&lt;wsp:rsid wsp:val=&quot;00BB5FFE&quot;/&gt;&lt;wsp:rsid wsp:val=&quot;00BB6A38&quot;/&gt;&lt;wsp:rsid wsp:val=&quot;00BC40A6&quot;/&gt;&lt;wsp:rsid wsp:val=&quot;00BC4CBB&quot;/&gt;&lt;wsp:rsid wsp:val=&quot;00BC5AE7&quot;/&gt;&lt;wsp:rsid wsp:val=&quot;00BC7FED&quot;/&gt;&lt;wsp:rsid wsp:val=&quot;00BD14EA&quot;/&gt;&lt;wsp:rsid wsp:val=&quot;00BD3CDD&quot;/&gt;&lt;wsp:rsid wsp:val=&quot;00BD7B79&quot;/&gt;&lt;wsp:rsid wsp:val=&quot;00BE1672&quot;/&gt;&lt;wsp:rsid wsp:val=&quot;00BE31EA&quot;/&gt;&lt;wsp:rsid wsp:val=&quot;00BE3E00&quot;/&gt;&lt;wsp:rsid wsp:val=&quot;00BE48B6&quot;/&gt;&lt;wsp:rsid wsp:val=&quot;00BE7095&quot;/&gt;&lt;wsp:rsid wsp:val=&quot;00BE78BD&quot;/&gt;&lt;wsp:rsid wsp:val=&quot;00BF03BB&quot;/&gt;&lt;wsp:rsid wsp:val=&quot;00BF15F6&quot;/&gt;&lt;wsp:rsid wsp:val=&quot;00BF28CB&quot;/&gt;&lt;wsp:rsid wsp:val=&quot;00BF50DB&quot;/&gt;&lt;wsp:rsid wsp:val=&quot;00BF62CD&quot;/&gt;&lt;wsp:rsid wsp:val=&quot;00BF7F29&quot;/&gt;&lt;wsp:rsid wsp:val=&quot;00BF7F3A&quot;/&gt;&lt;wsp:rsid wsp:val=&quot;00C04118&quot;/&gt;&lt;wsp:rsid wsp:val=&quot;00C07A28&quot;/&gt;&lt;wsp:rsid wsp:val=&quot;00C16EAA&quot;/&gt;&lt;wsp:rsid wsp:val=&quot;00C20409&quot;/&gt;&lt;wsp:rsid wsp:val=&quot;00C26212&quot;/&gt;&lt;wsp:rsid wsp:val=&quot;00C26985&quot;/&gt;&lt;wsp:rsid wsp:val=&quot;00C3198F&quot;/&gt;&lt;wsp:rsid wsp:val=&quot;00C329CB&quot;/&gt;&lt;wsp:rsid wsp:val=&quot;00C34F14&quot;/&gt;&lt;wsp:rsid wsp:val=&quot;00C36435&quot;/&gt;&lt;wsp:rsid wsp:val=&quot;00C42EA1&quot;/&gt;&lt;wsp:rsid wsp:val=&quot;00C50891&quot;/&gt;&lt;wsp:rsid wsp:val=&quot;00C51228&quot;/&gt;&lt;wsp:rsid wsp:val=&quot;00C51ECB&quot;/&gt;&lt;wsp:rsid wsp:val=&quot;00C53A1A&quot;/&gt;&lt;wsp:rsid wsp:val=&quot;00C53B3C&quot;/&gt;&lt;wsp:rsid wsp:val=&quot;00C546CF&quot;/&gt;&lt;wsp:rsid wsp:val=&quot;00C56601&quot;/&gt;&lt;wsp:rsid wsp:val=&quot;00C575F0&quot;/&gt;&lt;wsp:rsid wsp:val=&quot;00C578B3&quot;/&gt;&lt;wsp:rsid wsp:val=&quot;00C70E7D&quot;/&gt;&lt;wsp:rsid wsp:val=&quot;00C73658&quot;/&gt;&lt;wsp:rsid wsp:val=&quot;00C80CB7&quot;/&gt;&lt;wsp:rsid wsp:val=&quot;00C816A2&quot;/&gt;&lt;wsp:rsid wsp:val=&quot;00C8176D&quot;/&gt;&lt;wsp:rsid wsp:val=&quot;00C81962&quot;/&gt;&lt;wsp:rsid wsp:val=&quot;00C82C1B&quot;/&gt;&lt;wsp:rsid wsp:val=&quot;00C83065&quot;/&gt;&lt;wsp:rsid wsp:val=&quot;00C8380C&quot;/&gt;&lt;wsp:rsid wsp:val=&quot;00C84376&quot;/&gt;&lt;wsp:rsid wsp:val=&quot;00C847AC&quot;/&gt;&lt;wsp:rsid wsp:val=&quot;00C91E2D&quot;/&gt;&lt;wsp:rsid wsp:val=&quot;00C93060&quot;/&gt;&lt;wsp:rsid wsp:val=&quot;00C94692&quot;/&gt;&lt;wsp:rsid wsp:val=&quot;00C96A24&quot;/&gt;&lt;wsp:rsid wsp:val=&quot;00C97B91&quot;/&gt;&lt;wsp:rsid wsp:val=&quot;00CA3229&quot;/&gt;&lt;wsp:rsid wsp:val=&quot;00CA32E8&quot;/&gt;&lt;wsp:rsid wsp:val=&quot;00CA40DE&quot;/&gt;&lt;wsp:rsid wsp:val=&quot;00CA559C&quot;/&gt;&lt;wsp:rsid wsp:val=&quot;00CA6520&quot;/&gt;&lt;wsp:rsid wsp:val=&quot;00CB1793&quot;/&gt;&lt;wsp:rsid wsp:val=&quot;00CB203F&quot;/&gt;&lt;wsp:rsid wsp:val=&quot;00CB2E29&quot;/&gt;&lt;wsp:rsid wsp:val=&quot;00CB3271&quot;/&gt;&lt;wsp:rsid wsp:val=&quot;00CB3746&quot;/&gt;&lt;wsp:rsid wsp:val=&quot;00CB5123&quot;/&gt;&lt;wsp:rsid wsp:val=&quot;00CB77C1&quot;/&gt;&lt;wsp:rsid wsp:val=&quot;00CC10BE&quot;/&gt;&lt;wsp:rsid wsp:val=&quot;00CC26C6&quot;/&gt;&lt;wsp:rsid wsp:val=&quot;00CC742C&quot;/&gt;&lt;wsp:rsid wsp:val=&quot;00CD03C9&quot;/&gt;&lt;wsp:rsid wsp:val=&quot;00CD2A32&quot;/&gt;&lt;wsp:rsid wsp:val=&quot;00CD4DC8&quot;/&gt;&lt;wsp:rsid wsp:val=&quot;00CD6473&quot;/&gt;&lt;wsp:rsid wsp:val=&quot;00CE0F68&quot;/&gt;&lt;wsp:rsid wsp:val=&quot;00CE5D2F&quot;/&gt;&lt;wsp:rsid wsp:val=&quot;00CE64A9&quot;/&gt;&lt;wsp:rsid wsp:val=&quot;00CE6621&quot;/&gt;&lt;wsp:rsid wsp:val=&quot;00CE6B6C&quot;/&gt;&lt;wsp:rsid wsp:val=&quot;00CF0B10&quot;/&gt;&lt;wsp:rsid wsp:val=&quot;00CF1288&quot;/&gt;&lt;wsp:rsid wsp:val=&quot;00CF1369&quot;/&gt;&lt;wsp:rsid wsp:val=&quot;00CF1BA7&quot;/&gt;&lt;wsp:rsid wsp:val=&quot;00CF21D8&quot;/&gt;&lt;wsp:rsid wsp:val=&quot;00CF3CC6&quot;/&gt;&lt;wsp:rsid wsp:val=&quot;00CF6D00&quot;/&gt;&lt;wsp:rsid wsp:val=&quot;00CF71D1&quot;/&gt;&lt;wsp:rsid wsp:val=&quot;00D0117C&quot;/&gt;&lt;wsp:rsid wsp:val=&quot;00D04B8B&quot;/&gt;&lt;wsp:rsid wsp:val=&quot;00D058C4&quot;/&gt;&lt;wsp:rsid wsp:val=&quot;00D072A2&quot;/&gt;&lt;wsp:rsid wsp:val=&quot;00D07CEE&quot;/&gt;&lt;wsp:rsid wsp:val=&quot;00D12280&quot;/&gt;&lt;wsp:rsid wsp:val=&quot;00D1300C&quot;/&gt;&lt;wsp:rsid wsp:val=&quot;00D150B1&quot;/&gt;&lt;wsp:rsid wsp:val=&quot;00D150DB&quot;/&gt;&lt;wsp:rsid wsp:val=&quot;00D1579D&quot;/&gt;&lt;wsp:rsid wsp:val=&quot;00D176E0&quot;/&gt;&lt;wsp:rsid wsp:val=&quot;00D17A79&quot;/&gt;&lt;wsp:rsid wsp:val=&quot;00D17F4D&quot;/&gt;&lt;wsp:rsid wsp:val=&quot;00D262B4&quot;/&gt;&lt;wsp:rsid wsp:val=&quot;00D264AA&quot;/&gt;&lt;wsp:rsid wsp:val=&quot;00D34921&quot;/&gt;&lt;wsp:rsid wsp:val=&quot;00D34A98&quot;/&gt;&lt;wsp:rsid wsp:val=&quot;00D34DA4&quot;/&gt;&lt;wsp:rsid wsp:val=&quot;00D36614&quot;/&gt;&lt;wsp:rsid wsp:val=&quot;00D37BD0&quot;/&gt;&lt;wsp:rsid wsp:val=&quot;00D40239&quot;/&gt;&lt;wsp:rsid wsp:val=&quot;00D40266&quot;/&gt;&lt;wsp:rsid wsp:val=&quot;00D40E06&quot;/&gt;&lt;wsp:rsid wsp:val=&quot;00D50D6E&quot;/&gt;&lt;wsp:rsid wsp:val=&quot;00D50DBD&quot;/&gt;&lt;wsp:rsid wsp:val=&quot;00D520E4&quot;/&gt;&lt;wsp:rsid wsp:val=&quot;00D526A5&quot;/&gt;&lt;wsp:rsid wsp:val=&quot;00D53BFB&quot;/&gt;&lt;wsp:rsid wsp:val=&quot;00D5415B&quot;/&gt;&lt;wsp:rsid wsp:val=&quot;00D55F77&quot;/&gt;&lt;wsp:rsid wsp:val=&quot;00D575F4&quot;/&gt;&lt;wsp:rsid wsp:val=&quot;00D5781D&quot;/&gt;&lt;wsp:rsid wsp:val=&quot;00D57DFA&quot;/&gt;&lt;wsp:rsid wsp:val=&quot;00D60B9E&quot;/&gt;&lt;wsp:rsid wsp:val=&quot;00D651AF&quot;/&gt;&lt;wsp:rsid wsp:val=&quot;00D66315&quot;/&gt;&lt;wsp:rsid wsp:val=&quot;00D70E88&quot;/&gt;&lt;wsp:rsid wsp:val=&quot;00D70F9D&quot;/&gt;&lt;wsp:rsid wsp:val=&quot;00D71D3B&quot;/&gt;&lt;wsp:rsid wsp:val=&quot;00D72253&quot;/&gt;&lt;wsp:rsid wsp:val=&quot;00D75D35&quot;/&gt;&lt;wsp:rsid wsp:val=&quot;00D80F86&quot;/&gt;&lt;wsp:rsid wsp:val=&quot;00D82619&quot;/&gt;&lt;wsp:rsid wsp:val=&quot;00D831F6&quot;/&gt;&lt;wsp:rsid wsp:val=&quot;00D839B8&quot;/&gt;&lt;wsp:rsid wsp:val=&quot;00D83AAD&quot;/&gt;&lt;wsp:rsid wsp:val=&quot;00D84411&quot;/&gt;&lt;wsp:rsid wsp:val=&quot;00D90132&quot;/&gt;&lt;wsp:rsid wsp:val=&quot;00D9135B&quot;/&gt;&lt;wsp:rsid wsp:val=&quot;00D91D89&quot;/&gt;&lt;wsp:rsid wsp:val=&quot;00DA025E&quot;/&gt;&lt;wsp:rsid wsp:val=&quot;00DA518A&quot;/&gt;&lt;wsp:rsid wsp:val=&quot;00DA706D&quot;/&gt;&lt;wsp:rsid wsp:val=&quot;00DB0073&quot;/&gt;&lt;wsp:rsid wsp:val=&quot;00DB0BA5&quot;/&gt;&lt;wsp:rsid wsp:val=&quot;00DC1331&quot;/&gt;&lt;wsp:rsid wsp:val=&quot;00DC39A9&quot;/&gt;&lt;wsp:rsid wsp:val=&quot;00DC53E7&quot;/&gt;&lt;wsp:rsid wsp:val=&quot;00DC756C&quot;/&gt;&lt;wsp:rsid wsp:val=&quot;00DC7BB8&quot;/&gt;&lt;wsp:rsid wsp:val=&quot;00DD00AF&quot;/&gt;&lt;wsp:rsid wsp:val=&quot;00DD0C2C&quot;/&gt;&lt;wsp:rsid wsp:val=&quot;00DD3142&quot;/&gt;&lt;wsp:rsid wsp:val=&quot;00DD576B&quot;/&gt;&lt;wsp:rsid wsp:val=&quot;00DE22B1&quot;/&gt;&lt;wsp:rsid wsp:val=&quot;00DE263D&quot;/&gt;&lt;wsp:rsid wsp:val=&quot;00DE283D&quot;/&gt;&lt;wsp:rsid wsp:val=&quot;00DE4455&quot;/&gt;&lt;wsp:rsid wsp:val=&quot;00DE60C1&quot;/&gt;&lt;wsp:rsid wsp:val=&quot;00DE67FC&quot;/&gt;&lt;wsp:rsid wsp:val=&quot;00DF0815&quot;/&gt;&lt;wsp:rsid wsp:val=&quot;00DF30DF&quot;/&gt;&lt;wsp:rsid wsp:val=&quot;00DF5A00&quot;/&gt;&lt;wsp:rsid wsp:val=&quot;00E02397&quot;/&gt;&lt;wsp:rsid wsp:val=&quot;00E064D0&quot;/&gt;&lt;wsp:rsid wsp:val=&quot;00E06B0C&quot;/&gt;&lt;wsp:rsid wsp:val=&quot;00E07B9A&quot;/&gt;&lt;wsp:rsid wsp:val=&quot;00E11534&quot;/&gt;&lt;wsp:rsid wsp:val=&quot;00E15F57&quot;/&gt;&lt;wsp:rsid wsp:val=&quot;00E22B3F&quot;/&gt;&lt;wsp:rsid wsp:val=&quot;00E237F4&quot;/&gt;&lt;wsp:rsid wsp:val=&quot;00E238E4&quot;/&gt;&lt;wsp:rsid wsp:val=&quot;00E23E48&quot;/&gt;&lt;wsp:rsid wsp:val=&quot;00E253B2&quot;/&gt;&lt;wsp:rsid wsp:val=&quot;00E26073&quot;/&gt;&lt;wsp:rsid wsp:val=&quot;00E26F58&quot;/&gt;&lt;wsp:rsid wsp:val=&quot;00E30FEC&quot;/&gt;&lt;wsp:rsid wsp:val=&quot;00E31CCF&quot;/&gt;&lt;wsp:rsid wsp:val=&quot;00E32A4A&quot;/&gt;&lt;wsp:rsid wsp:val=&quot;00E4069E&quot;/&gt;&lt;wsp:rsid wsp:val=&quot;00E4076B&quot;/&gt;&lt;wsp:rsid wsp:val=&quot;00E43552&quot;/&gt;&lt;wsp:rsid wsp:val=&quot;00E45EF3&quot;/&gt;&lt;wsp:rsid wsp:val=&quot;00E519C5&quot;/&gt;&lt;wsp:rsid wsp:val=&quot;00E52777&quot;/&gt;&lt;wsp:rsid wsp:val=&quot;00E5329C&quot;/&gt;&lt;wsp:rsid wsp:val=&quot;00E5363C&quot;/&gt;&lt;wsp:rsid wsp:val=&quot;00E539AC&quot;/&gt;&lt;wsp:rsid wsp:val=&quot;00E54AF8&quot;/&gt;&lt;wsp:rsid wsp:val=&quot;00E55ABC&quot;/&gt;&lt;wsp:rsid wsp:val=&quot;00E57518&quot;/&gt;&lt;wsp:rsid wsp:val=&quot;00E57B74&quot;/&gt;&lt;wsp:rsid wsp:val=&quot;00E6150C&quot;/&gt;&lt;wsp:rsid wsp:val=&quot;00E61DFE&quot;/&gt;&lt;wsp:rsid wsp:val=&quot;00E62283&quot;/&gt;&lt;wsp:rsid wsp:val=&quot;00E70031&quot;/&gt;&lt;wsp:rsid wsp:val=&quot;00E73617&quot;/&gt;&lt;wsp:rsid wsp:val=&quot;00E7460A&quot;/&gt;&lt;wsp:rsid wsp:val=&quot;00E75C57&quot;/&gt;&lt;wsp:rsid wsp:val=&quot;00E81E3D&quot;/&gt;&lt;wsp:rsid wsp:val=&quot;00E83BD8&quot;/&gt;&lt;wsp:rsid wsp:val=&quot;00E845C2&quot;/&gt;&lt;wsp:rsid wsp:val=&quot;00E852A0&quot;/&gt;&lt;wsp:rsid wsp:val=&quot;00E85872&quot;/&gt;&lt;wsp:rsid wsp:val=&quot;00E8629F&quot;/&gt;&lt;wsp:rsid wsp:val=&quot;00E86553&quot;/&gt;&lt;wsp:rsid wsp:val=&quot;00E902E8&quot;/&gt;&lt;wsp:rsid wsp:val=&quot;00E908D1&quot;/&gt;&lt;wsp:rsid wsp:val=&quot;00E90F26&quot;/&gt;&lt;wsp:rsid wsp:val=&quot;00E924F9&quot;/&gt;&lt;wsp:rsid wsp:val=&quot;00E977FD&quot;/&gt;&lt;wsp:rsid wsp:val=&quot;00EA1146&quot;/&gt;&lt;wsp:rsid wsp:val=&quot;00EA15EB&quot;/&gt;&lt;wsp:rsid wsp:val=&quot;00EA20D4&quot;/&gt;&lt;wsp:rsid wsp:val=&quot;00EA3C24&quot;/&gt;&lt;wsp:rsid wsp:val=&quot;00EA5C32&quot;/&gt;&lt;wsp:rsid wsp:val=&quot;00EA7566&quot;/&gt;&lt;wsp:rsid wsp:val=&quot;00EA7B28&quot;/&gt;&lt;wsp:rsid wsp:val=&quot;00EB2122&quot;/&gt;&lt;wsp:rsid wsp:val=&quot;00EB342C&quot;/&gt;&lt;wsp:rsid wsp:val=&quot;00EB47AD&quot;/&gt;&lt;wsp:rsid wsp:val=&quot;00EC2A82&quot;/&gt;&lt;wsp:rsid wsp:val=&quot;00EC44C8&quot;/&gt;&lt;wsp:rsid wsp:val=&quot;00EC556A&quot;/&gt;&lt;wsp:rsid wsp:val=&quot;00EC7140&quot;/&gt;&lt;wsp:rsid wsp:val=&quot;00EC722B&quot;/&gt;&lt;wsp:rsid wsp:val=&quot;00ED509A&quot;/&gt;&lt;wsp:rsid wsp:val=&quot;00ED5262&quot;/&gt;&lt;wsp:rsid wsp:val=&quot;00ED5719&quot;/&gt;&lt;wsp:rsid wsp:val=&quot;00ED5D0F&quot;/&gt;&lt;wsp:rsid wsp:val=&quot;00EE11B3&quot;/&gt;&lt;wsp:rsid wsp:val=&quot;00EE2E65&quot;/&gt;&lt;wsp:rsid wsp:val=&quot;00EE3C68&quot;/&gt;&lt;wsp:rsid wsp:val=&quot;00EF0A71&quot;/&gt;&lt;wsp:rsid wsp:val=&quot;00EF2D85&quot;/&gt;&lt;wsp:rsid wsp:val=&quot;00EF3549&quot;/&gt;&lt;wsp:rsid wsp:val=&quot;00EF3BAD&quot;/&gt;&lt;wsp:rsid wsp:val=&quot;00EF3D28&quot;/&gt;&lt;wsp:rsid wsp:val=&quot;00EF4968&quot;/&gt;&lt;wsp:rsid wsp:val=&quot;00EF5D37&quot;/&gt;&lt;wsp:rsid wsp:val=&quot;00EF74A9&quot;/&gt;&lt;wsp:rsid wsp:val=&quot;00EF7BA9&quot;/&gt;&lt;wsp:rsid wsp:val=&quot;00F00944&quot;/&gt;&lt;wsp:rsid wsp:val=&quot;00F023A9&quot;/&gt;&lt;wsp:rsid wsp:val=&quot;00F0343A&quot;/&gt;&lt;wsp:rsid wsp:val=&quot;00F06B98&quot;/&gt;&lt;wsp:rsid wsp:val=&quot;00F06C54&quot;/&gt;&lt;wsp:rsid wsp:val=&quot;00F06DD8&quot;/&gt;&lt;wsp:rsid wsp:val=&quot;00F072D8&quot;/&gt;&lt;wsp:rsid wsp:val=&quot;00F10825&quot;/&gt;&lt;wsp:rsid wsp:val=&quot;00F15C84&quot;/&gt;&lt;wsp:rsid wsp:val=&quot;00F16188&quot;/&gt;&lt;wsp:rsid wsp:val=&quot;00F176F7&quot;/&gt;&lt;wsp:rsid wsp:val=&quot;00F20B94&quot;/&gt;&lt;wsp:rsid wsp:val=&quot;00F21AA3&quot;/&gt;&lt;wsp:rsid wsp:val=&quot;00F21B36&quot;/&gt;&lt;wsp:rsid wsp:val=&quot;00F21FA0&quot;/&gt;&lt;wsp:rsid wsp:val=&quot;00F22AF9&quot;/&gt;&lt;wsp:rsid wsp:val=&quot;00F260BB&quot;/&gt;&lt;wsp:rsid wsp:val=&quot;00F262D7&quot;/&gt;&lt;wsp:rsid wsp:val=&quot;00F30B22&quot;/&gt;&lt;wsp:rsid wsp:val=&quot;00F31369&quot;/&gt;&lt;wsp:rsid wsp:val=&quot;00F31F73&quot;/&gt;&lt;wsp:rsid wsp:val=&quot;00F3281B&quot;/&gt;&lt;wsp:rsid wsp:val=&quot;00F33C35&quot;/&gt;&lt;wsp:rsid wsp:val=&quot;00F35313&quot;/&gt;&lt;wsp:rsid wsp:val=&quot;00F3578A&quot;/&gt;&lt;wsp:rsid wsp:val=&quot;00F43104&quot;/&gt;&lt;wsp:rsid wsp:val=&quot;00F44A61&quot;/&gt;&lt;wsp:rsid wsp:val=&quot;00F4734D&quot;/&gt;&lt;wsp:rsid wsp:val=&quot;00F47D81&quot;/&gt;&lt;wsp:rsid wsp:val=&quot;00F52F19&quot;/&gt;&lt;wsp:rsid wsp:val=&quot;00F55467&quot;/&gt;&lt;wsp:rsid wsp:val=&quot;00F56DD6&quot;/&gt;&lt;wsp:rsid wsp:val=&quot;00F63A09&quot;/&gt;&lt;wsp:rsid wsp:val=&quot;00F640C8&quot;/&gt;&lt;wsp:rsid wsp:val=&quot;00F64E51&quot;/&gt;&lt;wsp:rsid wsp:val=&quot;00F66A1B&quot;/&gt;&lt;wsp:rsid wsp:val=&quot;00F7146E&quot;/&gt;&lt;wsp:rsid wsp:val=&quot;00F739ED&quot;/&gt;&lt;wsp:rsid wsp:val=&quot;00F75DB0&quot;/&gt;&lt;wsp:rsid wsp:val=&quot;00F76FBE&quot;/&gt;&lt;wsp:rsid wsp:val=&quot;00F7778F&quot;/&gt;&lt;wsp:rsid wsp:val=&quot;00F77D34&quot;/&gt;&lt;wsp:rsid wsp:val=&quot;00F825CC&quot;/&gt;&lt;wsp:rsid wsp:val=&quot;00F835C1&quot;/&gt;&lt;wsp:rsid wsp:val=&quot;00F84B44&quot;/&gt;&lt;wsp:rsid wsp:val=&quot;00F84CC4&quot;/&gt;&lt;wsp:rsid wsp:val=&quot;00F86875&quot;/&gt;&lt;wsp:rsid wsp:val=&quot;00F8704F&quot;/&gt;&lt;wsp:rsid wsp:val=&quot;00F87B0C&quot;/&gt;&lt;wsp:rsid wsp:val=&quot;00F91E93&quot;/&gt;&lt;wsp:rsid wsp:val=&quot;00FA0423&quot;/&gt;&lt;wsp:rsid wsp:val=&quot;00FA2CF7&quot;/&gt;&lt;wsp:rsid wsp:val=&quot;00FA2E18&quot;/&gt;&lt;wsp:rsid wsp:val=&quot;00FA6851&quot;/&gt;&lt;wsp:rsid wsp:val=&quot;00FA76C0&quot;/&gt;&lt;wsp:rsid wsp:val=&quot;00FB0D2D&quot;/&gt;&lt;wsp:rsid wsp:val=&quot;00FB2CCA&quot;/&gt;&lt;wsp:rsid wsp:val=&quot;00FB52C2&quot;/&gt;&lt;wsp:rsid wsp:val=&quot;00FB58D3&quot;/&gt;&lt;wsp:rsid wsp:val=&quot;00FB6375&quot;/&gt;&lt;wsp:rsid wsp:val=&quot;00FC051F&quot;/&gt;&lt;wsp:rsid wsp:val=&quot;00FC542F&quot;/&gt;&lt;wsp:rsid wsp:val=&quot;00FC6C4B&quot;/&gt;&lt;wsp:rsid wsp:val=&quot;00FC7090&quot;/&gt;&lt;wsp:rsid wsp:val=&quot;00FC713E&quot;/&gt;&lt;wsp:rsid wsp:val=&quot;00FD2747&quot;/&gt;&lt;wsp:rsid wsp:val=&quot;00FD650F&quot;/&gt;&lt;wsp:rsid wsp:val=&quot;00FF2E3D&quot;/&gt;&lt;wsp:rsid wsp:val=&quot;00FF4D6B&quot;/&gt;&lt;wsp:rsid wsp:val=&quot;00FF68C6&quot;/&gt;&lt;/wsp:rsids&gt;&lt;/w:docPr&gt;&lt;w:body&gt;&lt;wx:sect&gt;&lt;w:p wsp:rsidR=&quot;00000000&quot; wsp:rsidRDefault=&quot;007E26EC&quot; wsp:rsidP=&quot;007E26EC&quot;&gt;&lt;m:oMathPara&gt;&lt;m:oMath&gt;&lt;m:r&gt;&lt;m:rPr&gt;&lt;m:sty m:val=&quot;bi&quot;/&gt;&lt;/m:rPr&gt;&lt;w:rPr&gt;&lt;w:rFonts w:ascii=&quot;Cambria Math&quot; w:fareast=&quot;Batang&quot; w:h-ansi=&quot;Cambria Math&quot;/&gt;&lt;wx:font wx:val=&quot;Cambria Math&quot;/&gt;&lt;w:b/&gt;&lt;w:i/&gt;&lt;/w:rPr&gt;&lt;m:t&gt;_・/m:t&gt;&lt;/m:r&gt;&lt;m:sSup&gt;&lt;m:sSupPr&gt;&lt;m:ctrlPr&gt;&lt;w:rPr&gt;&lt;w:rFonts w:ascii=&quot;Cambria Math&quot; w:fareast=&quot;Batang&quot; w:h-ansi=&quot;Cambria Math&quot;/&gt;&lt;wx:font wx:val=&quot;Cambria Math&quot;/&gt;aaaaaaaaaaaa&lt;w:i/&gt;&lt;/w:rPr&gt;&lt;/m:ctrlPr&gt;&lt;/m:sSupPr&gt;&lt;m:e&gt;&lt;m:r&gt;&lt;m:rPr&gt;&lt;m:sty m:val=&quot;bi&quot;/&gt;&lt;/m:rPr&gt;&lt;w:rPr&gt;&lt;w:rFonts w:ascii=&quot;Cambria Math&quot; w:fareast=&quot;Batang&quot; w:h-ansi=&quot;Cambria Math&quot;/&gt;&lt;wx:font wx:val=&quot;Cambria Math&quot;/&gt;&lt;w:b/&gt;&lt;w:i/&gt;&lt;/w:rPr&gt;&lt;m:t&gt;f&lt;/m:t&gt;&lt;/m:r&gt;&lt;/m:e&gt;&lt;m:sup&gt;&lt;m:r&gt;&lt;m:rPr&gt;&lt;m:nor/&gt;&lt;/m:rPr&gt;&lt;w:rPr&gt;&lt;w:rFonts w:ascii=&quot;Cambria Math&quot; w:fareast=&quot;Batang&quot; w:h-ansi=&quot;Cambria Math&quot;/&gt;&lt;wx:font wx:val=&quot;Cambria Math&quot;/&gt;&lt;/w:rPr&gt;&lt;m:t&gt;RA&lt;/m:t&gt;&lt;/m:r&gt;&lt;/m:sup&gt;&lt;/m:sSup&gt;&lt;m:r&gt;&lt;m:rPr&gt;&lt;m:sty m:val=&quot;bi&quot;/&gt;&lt;/m:rPr&gt;&lt;w:rPr&gt;&lt;w:rFonts w:ascii=&quot;Cambria Math&quot; w:fareast=&quot;Batang&quot; w:h-ansi=&quot;Cambria Math&quot;/&gt;&lt;wx:font wx:val=&quot;Cambria Math&quot;/&gt;&lt;w:b/&gt;&lt;w:i/&gt;&lt;/w:rPr&gt;&lt;m:t&gt;__・/m:t&gt;&lt;/m:r&gt;&lt;m:d&gt;&lt;m:dPr&gt;&lt;m:begChr m:val=&quot;{&quot;/&gt;&lt;m:endChr m:val=&quot;}&quot;/&gt;&lt;m:ctrlPr&gt;&lt;w:rPr&gt;&lt;w:rFonts w:ascii=&quot;Cambria Math&quot; w:fareast=&quot;Batang&quot; w=:&quot;hC-aamnbsrii=a&quot; CMaMambria Math&quot;/&gt;&lt;wx:font wx:val=&quot;Cambria Math&quot;/&gt;&lt;w:i/&gt;&lt;/w:rPr&gt;&lt;/m:ctrlPr&gt;&lt;/m:dPr&gt;&lt;m:e&gt;&lt;m:r&gt;&lt;m:rPr&gt;&lt;m:sty m:val=&quot;bi&quot;/&gt;&lt;/m:rPr&gt;&lt;w:rPr&gt;&lt;w:rFonts w:ascii=&quot;Cambria Math&quot; w:fareast=&quot;Batang&quot; w:h-ansi=&quot;Cambria Math&quot;/&gt;&lt;wx:font wx:val=&quot;Cambria Math&quot;/&gt;&lt;w:b/&gt;&lt;w:i/&gt;&lt;/w:rPr&gt;&lt;m:t&gt;1.25, 5&lt;/m:t&gt;&lt;/m:r&gt;&lt;/m:e&gt;&lt;/m:d&gt;&lt;/m:oMath&gt;&lt;/m:oMathPara&gt;&lt;/w:p&gt;&lt;w:sectPr wsp:rsidR=&quot;00000000&quot;&gt;&lt;w:pgSz w:w=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      <v:imagedata r:id="rId10" o:title="" chromakey="white"/>
                </v:shape>
              </w:pict>
            </w:r>
            <w:r w:rsidRPr="00810B65">
              <w:rPr>
                <w:rFonts w:eastAsia="Batang"/>
              </w:rPr>
              <w:instrText xml:space="preserve"> </w:instrText>
            </w:r>
            <w:r w:rsidRPr="00810B65">
              <w:rPr>
                <w:rFonts w:eastAsia="Batang"/>
              </w:rPr>
              <w:fldChar w:fldCharType="separate"/>
            </w:r>
            <w:r w:rsidR="00D14C1D">
              <w:rPr>
                <w:rFonts w:eastAsia="SimSun"/>
                <w:position w:val="-5"/>
              </w:rPr>
              <w:pict w14:anchorId="511FF6EF">
                <v:shape id="_x0000_i1028" type="#_x0000_t75" style="width:1in;height:1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38&quot;/&gt;&lt;w:printFractionalCharacterWidth/&gt;&lt;w:bordersDontSurroundHeader/&gt;&lt;w:bordersDontSurroundFooter/&gt;&lt;w:stylePaneFormatFilter w:val=&quot;3F2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validateAgainstSchema/&gt;&lt;w:saveInvalidXML w:val=&quot;off&quot;/&gt;&lt;w:ignoreMixedContent w:val=&quot;off&quot;/&gt;&lt;w:alwaysShowPlaceholderText w:val=&quot;off&quot;/&gt;&lt;w:footnotePr&gt;&lt;w:pos w:val=&quot;beneath-text&quot;/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282213&quot;/&gt;&lt;wsp:rsid wsp:val=&quot;000027ED&quot;/&gt;&lt;wsp:rsid wsp:val=&quot;0000379E&quot;/&gt;&lt;wsp:rsid wsp:val=&quot;000037AF&quot;/&gt;&lt;wsp:rsid wsp:val=&quot;00003C52&quot;/&gt;&lt;wsp:rsid wsp:val=&quot;00004537&quot;/&gt;&lt;wsp:rsid wsp:val=&quot;00007948&quot;/&gt;&lt;wsp:rsid wsp:val=&quot;000128F2&quot;/&gt;&lt;wsp:rsid wsp:val=&quot;00017799&quot;/&gt;&lt;wsp:rsid wsp:val=&quot;00017BDA&quot;/&gt;&lt;wsp:rsid wsp:val=&quot;0002036D&quot;/&gt;&lt;wsp:rsid wsp:val=&quot;00020852&quot;/&gt;&lt;wsp:rsid wsp:val=&quot;00020CB7&quot;/&gt;&lt;wsp:rsid wsp:val=&quot;0002191D&quot;/&gt;&lt;wsp:rsid wsp:val=&quot;00021E68&quot;/&gt;&lt;wsp:rsid wsp:val=&quot;000233B8&quot;/&gt;&lt;wsp:rsid wsp:val=&quot;000266A0&quot;/&gt;&lt;wsp:rsid wsp:val=&quot;00030E6C&quot;/&gt;&lt;wsp:rsid wsp:val=&quot;0003154D&quot;/&gt;&lt;wsp:rsid wsp:val=&quot;00031C1D&quot;/&gt;&lt;wsp:rsid wsp:val=&quot;000419BA&quot;/&gt;&lt;wsp:rsid wsp:val=&quot;00042E92&quot;/&gt;&lt;wsp:rsid wsp:val=&quot;0004483F&quot;/&gt;&lt;wsp:rsid wsp:val=&quot;00045666&quot;/&gt;&lt;wsp:rsid wsp:val=&quot;000456D7&quot;/&gt;&lt;wsp:rsid wsp:val=&quot;00045CBD&quot;/&gt;&lt;wsp:rsid wsp:val=&quot;00047943&quot;/&gt;&lt;wsp:rsid wsp:val=&quot;0005300E&quot;/&gt;&lt;wsp:rsid wsp:val=&quot;000612D1&quot;/&gt;&lt;wsp:rsid wsp:val=&quot;000621A8&quot;/&gt;&lt;wsp:rsid wsp:val=&quot;0006400E&quot;/&gt;&lt;wsp:rsid wsp:val=&quot;00064B3E&quot;/&gt;&lt;wsp:rsid wsp:val=&quot;00065F1C&quot;/&gt;&lt;wsp:rsid wsp:val=&quot;00066891&quot;/&gt;&lt;wsp:rsid wsp:val=&quot;0006768C&quot;/&gt;&lt;wsp:rsid wsp:val=&quot;00071032&quot;/&gt;&lt;wsp:rsid wsp:val=&quot;00073860&quot;/&gt;&lt;wsp:rsid wsp:val=&quot;00075B66&quot;/&gt;&lt;wsp:rsid wsp:val=&quot;000766B3&quot;/&gt;&lt;wsp:rsid wsp:val=&quot;000820DA&quot;/&gt;&lt;wsp:rsid wsp:val=&quot;0008313F&quot;/&gt;&lt;wsp:rsid wsp:val=&quot;000840C6&quot;/&gt;&lt;wsp:rsid wsp:val=&quot;00085F45&quot;/&gt;&lt;wsp:rsid wsp:val=&quot;00087322&quot;/&gt;&lt;wsp:rsid wsp:val=&quot;000911E4&quot;/&gt;&lt;wsp:rsid wsp:val=&quot;00093E7E&quot;/&gt;&lt;wsp:rsid wsp:val=&quot;00095795&quot;/&gt;&lt;wsp:rsid wsp:val=&quot;00097D22&quot;/&gt;&lt;wsp:rsid wsp:val=&quot;000A2C7E&quot;/&gt;&lt;wsp:rsid wsp:val=&quot;000A3F65&quot;/&gt;&lt;wsp:rsid wsp:val=&quot;000A45AC&quot;/&gt;&lt;wsp:rsid wsp:val=&quot;000A6235&quot;/&gt;&lt;wsp:rsid wsp:val=&quot;000A65BC&quot;/&gt;&lt;wsp:rsid wsp:val=&quot;000A7F9C&quot;/&gt;&lt;wsp:rsid wsp:val=&quot;000B0E72&quot;/&gt;&lt;wsp:rsid wsp:val=&quot;000B5813&quot;/&gt;&lt;wsp:rsid wsp:val=&quot;000B6115&quot;/&gt;&lt;wsp:rsid wsp:val=&quot;000B649E&quot;/&gt;&lt;wsp:rsid wsp:val=&quot;000B6723&quot;/&gt;&lt;wsp:rsid wsp:val=&quot;000C20DB&quot;/&gt;&lt;wsp:rsid wsp:val=&quot;000C2D28&quot;/&gt;&lt;wsp:rsid wsp:val=&quot;000C3691&quot;/&gt;&lt;wsp:rsid wsp:val=&quot;000C37E4&quot;/&gt;&lt;wsp:rsid wsp:val=&quot;000C5893&quot;/&gt;&lt;wsp:rsid wsp:val=&quot;000C7332&quot;/&gt;&lt;wsp:rsid wsp:val=&quot;000D0AFE&quot;/&gt;&lt;wsp:rsid wsp:val=&quot;000D1F67&quot;/&gt;&lt;wsp:rsid wsp:val=&quot;000D4510&quot;/&gt;&lt;wsp:rsid wsp:val=&quot;000D5153&quot;/&gt;&lt;wsp:rsid wsp:val=&quot;000D597F&quot;/&gt;&lt;wsp:rsid wsp:val=&quot;000D6CFC&quot;/&gt;&lt;wsp:rsid wsp:val=&quot;000E01D4&quot;/&gt;&lt;wsp:rsid wsp:val=&quot;000E198C&quot;/&gt;&lt;wsp:rsid wsp:val=&quot;000E1D6A&quot;/&gt;&lt;wsp:rsid wsp:val=&quot;000E434A&quot;/&gt;&lt;wsp:rsid wsp:val=&quot;000E441C&quot;/&gt;&lt;wsp:rsid wsp:val=&quot;000E6DEC&quot;/&gt;&lt;wsp:rsid wsp:val=&quot;000F0182&quot;/&gt;&lt;wsp:rsid wsp:val=&quot;000F22CE&quot;/&gt;&lt;wsp:rsid wsp:val=&quot;000F3C2A&quot;/&gt;&lt;wsp:rsid wsp:val=&quot;000F5102&quot;/&gt;&lt;wsp:rsid wsp:val=&quot;000F6F65&quot;/&gt;&lt;wsp:rsid wsp:val=&quot;0010127A&quot;/&gt;&lt;wsp:rsid wsp:val=&quot;00102AFA&quot;/&gt;&lt;wsp:rsid wsp:val=&quot;00106A9F&quot;/&gt;&lt;wsp:rsid wsp:val=&quot;001072A8&quot;/&gt;&lt;wsp:rsid wsp:val=&quot;0011424E&quot;/&gt;&lt;wsp:rsid wsp:val=&quot;00117291&quot;/&gt;&lt;wsp:rsid wsp:val=&quot;00123571&quot;/&gt;&lt;wsp:rsid wsp:val=&quot;00123B5C&quot;/&gt;&lt;wsp:rsid wsp:val=&quot;00124082&quot;/&gt;&lt;wsp:rsid wsp:val=&quot;001301B1&quot;/&gt;&lt;wsp:rsid wsp:val=&quot;00130E89&quot;/&gt;&lt;wsp:rsid wsp:val=&quot;00132D36&quot;/&gt;&lt;wsp:rsid wsp:val=&quot;00141A2F&quot;/&gt;&lt;wsp:rsid wsp:val=&quot;00142771&quot;/&gt;&lt;wsp:rsid wsp:val=&quot;00142831&quot;/&gt;&lt;wsp:rsid wsp:val=&quot;00142F43&quot;/&gt;&lt;wsp:rsid wsp:val=&quot;00143316&quot;/&gt;&lt;wsp:rsid wsp:val=&quot;00145505&quot;/&gt;&lt;wsp:rsid wsp:val=&quot;00152C33&quot;/&gt;&lt;wsp:rsid wsp:val=&quot;00153528&quot;/&gt;&lt;wsp:rsid wsp:val=&quot;00160A47&quot;/&gt;&lt;wsp:rsid wsp:val=&quot;00160B00&quot;/&gt;&lt;wsp:rsid wsp:val=&quot;00162698&quot;/&gt;&lt;wsp:rsid wsp:val=&quot;00162F78&quot;/&gt;&lt;wsp:rsid wsp:val=&quot;001643AC&quot;/&gt;&lt;wsp:rsid wsp:val=&quot;00171980&quot;/&gt;&lt;wsp:rsid wsp:val=&quot;00171D07&quot;/&gt;&lt;wsp:rsid wsp:val=&quot;0017516C&quot;/&gt;&lt;wsp:rsid wsp:val=&quot;00175AB9&quot;/&gt;&lt;wsp:rsid wsp:val=&quot;00181060&quot;/&gt;&lt;wsp:rsid wsp:val=&quot;00181490&quot;/&gt;&lt;wsp:rsid wsp:val=&quot;00182304&quot;/&gt;&lt;wsp:rsid wsp:val=&quot;0018379B&quot;/&gt;&lt;wsp:rsid wsp:val=&quot;0018585B&quot;/&gt;&lt;wsp:rsid wsp:val=&quot;00192CE3&quot;/&gt;&lt;wsp:rsid wsp:val=&quot;00193116&quot;/&gt;&lt;wsp:rsid wsp:val=&quot;001A08AA&quot;/&gt;&lt;wsp:rsid wsp:val=&quot;001A1DAC&quot;/&gt;&lt;wsp:rsid wsp:val=&quot;001A3120&quot;/&gt;&lt;wsp:rsid wsp:val=&quot;001B0237&quot;/&gt;&lt;wsp:rsid wsp:val=&quot;001B1C3C&quot;/&gt;&lt;wsp:rsid wsp:val=&quot;001B32BC&quot;/&gt;&lt;wsp:rsid wsp:val=&quot;001C3A35&quot;/&gt;&lt;wsp:rsid wsp:val=&quot;001C602C&quot;/&gt;&lt;wsp:rsid wsp:val=&quot;001C67F1&quot;/&gt;&lt;wsp:rsid wsp:val=&quot;001C7645&quot;/&gt;&lt;wsp:rsid wsp:val=&quot;001D17FE&quot;/&gt;&lt;wsp:rsid wsp:val=&quot;001D5FAC&quot;/&gt;&lt;wsp:rsid wsp:val=&quot;001D61DA&quot;/&gt;&lt;wsp:rsid wsp:val=&quot;001D6D1A&quot;/&gt;&lt;wsp:rsid wsp:val=&quot;001D7B96&quot;/&gt;&lt;wsp:rsid wsp:val=&quot;001E0240&quot;/&gt;&lt;wsp:rsid wsp:val=&quot;001E290B&quot;/&gt;&lt;wsp:rsid wsp:val=&quot;001E7AB9&quot;/&gt;&lt;wsp:rsid wsp:val=&quot;001F2D35&quot;/&gt;&lt;wsp:rsid wsp:val=&quot;001F2F6B&quot;/&gt;&lt;wsp:rsid wsp:val=&quot;001F4D0D&quot;/&gt;&lt;wsp:rsid wsp:val=&quot;001F51BB&quot;/&gt;&lt;wsp:rsid wsp:val=&quot;001F64A0&quot;/&gt;&lt;wsp:rsid wsp:val=&quot;002029A6&quot;/&gt;&lt;wsp:rsid wsp:val=&quot;0020352D&quot;/&gt;&lt;wsp:rsid wsp:val=&quot;0020374C&quot;/&gt;&lt;wsp:rsid wsp:val=&quot;002041AB&quot;/&gt;&lt;wsp:rsid wsp:val=&quot;002045C1&quot;/&gt;&lt;wsp:rsid wsp:val=&quot;00205968&quot;/&gt;&lt;wsp:rsid wsp:val=&quot;00207DB7&quot;/&gt;&lt;wsp:rsid wsp:val=&quot;002106C8&quot;/&gt;&lt;wsp:rsid wsp:val=&quot;00212373&quot;/&gt;&lt;wsp:rsid wsp:val=&quot;002138EA&quot;/&gt;&lt;wsp:rsid wsp:val=&quot;00214FBD&quot;/&gt;&lt;wsp:rsid wsp:val=&quot;00222897&quot;/&gt;&lt;wsp:rsid wsp:val=&quot;00222AD3&quot;/&gt;&lt;wsp:rsid wsp:val=&quot;00230C68&quot;/&gt;&lt;wsp:rsid wsp:val=&quot;00231775&quot;/&gt;&lt;wsp:rsid wsp:val=&quot;00231866&quot;/&gt;&lt;wsp:rsid wsp:val=&quot;00232268&quot;/&gt;&lt;wsp:rsid wsp:val=&quot;00232B45&quot;/&gt;&lt;wsp:rsid wsp:val=&quot;00234306&quot;/&gt;&lt;wsp:rsid wsp:val=&quot;0023446F&quot;/&gt;&lt;wsp:rsid wsp:val=&quot;00235127&quot;/&gt;&lt;wsp:rsid wsp:val=&quot;00235394&quot;/&gt;&lt;wsp:rsid wsp:val=&quot;002363F5&quot;/&gt;&lt;wsp:rsid wsp:val=&quot;00242DD8&quot;/&gt;&lt;wsp:rsid wsp:val=&quot;002447F0&quot;/&gt;&lt;wsp:rsid wsp:val=&quot;00245B6B&quot;/&gt;&lt;wsp:rsid wsp:val=&quot;00247295&quot;/&gt;&lt;wsp:rsid wsp:val=&quot;0025035E&quot;/&gt;&lt;wsp:rsid wsp:val=&quot;0025345F&quot;/&gt;&lt;wsp:rsid wsp:val=&quot;00254DE6&quot;/&gt;&lt;wsp:rsid wsp:val=&quot;00257632&quot;/&gt;&lt;wsp:rsid wsp:val=&quot;00260476&quot;/&gt;&lt;wsp:rsid wsp:val=&quot;00260D4B&quot;/&gt;&lt;wsp:rsid wsp:val=&quot;0026179F&quot;/&gt;&lt;wsp:rsid wsp:val=&quot;00261EF2&quot;/&gt;&lt;wsp:rsid wsp:val=&quot;00262278&quot;/&gt;&lt;wsp:rsid wsp:val=&quot;00265053&quot;/&gt;&lt;wsp:rsid wsp:val=&quot;002715D3&quot;/&gt;&lt;wsp:rsid wsp:val=&quot;002716E7&quot;/&gt;&lt;wsp:rsid wsp:val=&quot;00272BC8&quot;/&gt;&lt;wsp:rsid wsp:val=&quot;00274E1A&quot;/&gt;&lt;wsp:rsid wsp:val=&quot;0027582B&quot;/&gt;&lt;wsp:rsid wsp:val=&quot;00275B3C&quot;/&gt;&lt;wsp:rsid wsp:val=&quot;0027745D&quot;/&gt;&lt;wsp:rsid wsp:val=&quot;00280799&quot;/&gt;&lt;wsp:rsid wsp:val=&quot;00282213&quot;/&gt;&lt;wsp:rsid wsp:val=&quot;00283084&quot;/&gt;&lt;wsp:rsid wsp:val=&quot;0028309A&quot;/&gt;&lt;wsp:rsid wsp:val=&quot;00285046&quot;/&gt;&lt;wsp:rsid wsp:val=&quot;0028522B&quot;/&gt;&lt;wsp:rsid wsp:val=&quot;00290654&quot;/&gt;&lt;wsp:rsid wsp:val=&quot;00290810&quot;/&gt;&lt;wsp:rsid wsp:val=&quot;0029188D&quot;/&gt;&lt;wsp:rsid wsp:val=&quot;00291A21&quot;/&gt;&lt;wsp:rsid wsp:val=&quot;00294905&quot;/&gt;&lt;wsp:rsid wsp:val=&quot;00294FEF&quot;/&gt;&lt;wsp:rsid wsp:val=&quot;00296B3D&quot;/&gt;&lt;wsp:rsid wsp:val=&quot;002A05B0&quot;/&gt;&lt;wsp:rsid wsp:val=&quot;002A0EAF&quot;/&gt;&lt;wsp:rsid wsp:val=&quot;002A1FF0&quot;/&gt;&lt;wsp:rsid wsp:val=&quot;002A4F2C&quot;/&gt;&lt;wsp:rsid wsp:val=&quot;002A4F8E&quot;/&gt;&lt;wsp:rsid wsp:val=&quot;002A59D3&quot;/&gt;&lt;wsp:rsid wsp:val=&quot;002A5B17&quot;/&gt;&lt;wsp:rsid wsp:val=&quot;002B091A&quot;/&gt;&lt;wsp:rsid wsp:val=&quot;002B10A5&quot;/&gt;&lt;wsp:rsid wsp:val=&quot;002B3853&quot;/&gt;&lt;wsp:rsid wsp:val=&quot;002B4609&quot;/&gt;&lt;wsp:rsid wsp:val=&quot;002B6E44&quot;/&gt;&lt;wsp:rsid wsp:val=&quot;002C1FC4&quot;/&gt;&lt;wsp:rsid wsp:val=&quot;002C4696&quot;/&gt;&lt;wsp:rsid wsp:val=&quot;002D05DD&quot;/&gt;&lt;wsp:rsid wsp:val=&quot;002D44CF&quot;/&gt;&lt;wsp:rsid wsp:val=&quot;002D4648&quot;/&gt;&lt;wsp:rsid wsp:val=&quot;002E08A7&quot;/&gt;&lt;wsp:rsid wsp:val=&quot;002E12A7&quot;/&gt;&lt;wsp:rsid wsp:val=&quot;002E775B&quot;/&gt;&lt;wsp:rsid wsp:val=&quot;002F2CFB&quot;/&gt;&lt;wsp:rsid wsp:val=&quot;002F4093&quot;/&gt;&lt;wsp:rsid wsp:val=&quot;002F53BE&quot;/&gt;&lt;wsp:rsid wsp:val=&quot;002F6C9B&quot;/&gt;&lt;wsp:rsid wsp:val=&quot;002F6EF4&quot;/&gt;&lt;wsp:rsid wsp:val=&quot;002F796C&quot;/&gt;&lt;wsp:rsid wsp:val=&quot;00300C95&quot;/&gt;&lt;wsp:rsid wsp:val=&quot;003040AA&quot;/&gt;&lt;wsp:rsid wsp:val=&quot;00304E3F&quot;/&gt;&lt;wsp:rsid wsp:val=&quot;0030631E&quot;/&gt;&lt;wsp:rsid wsp:val=&quot;00306331&quot;/&gt;&lt;wsp:rsid wsp:val=&quot;00312538&quot;/&gt;&lt;wsp:rsid wsp:val=&quot;00312E62&quot;/&gt;&lt;wsp:rsid wsp:val=&quot;003140D7&quot;/&gt;&lt;wsp:rsid wsp:val=&quot;00314AF6&quot;/&gt;&lt;wsp:rsid wsp:val=&quot;003253ED&quot;/&gt;&lt;wsp:rsid wsp:val=&quot;00331476&quot;/&gt;&lt;wsp:rsid wsp:val=&quot;00341E05&quot;/&gt;&lt;wsp:rsid wsp:val=&quot;00341EE1&quot;/&gt;&lt;wsp:rsid wsp:val=&quot;003449E6&quot;/&gt;&lt;wsp:rsid wsp:val=&quot;003466ED&quot;/&gt;&lt;wsp:rsid wsp:val=&quot;003543FA&quot;/&gt;&lt;wsp:rsid wsp:val=&quot;00356B37&quot;/&gt;&lt;wsp:rsid wsp:val=&quot;00361187&quot;/&gt;&lt;wsp:rsid wsp:val=&quot;00361491&quot;/&gt;&lt;wsp:rsid wsp:val=&quot;003626D4&quot;/&gt;&lt;wsp:rsid wsp:val=&quot;003667FF&quot;/&gt;&lt;wsp:rsid wsp:val=&quot;00367724&quot;/&gt;&lt;wsp:rsid wsp:val=&quot;00372085&quot;/&gt;&lt;wsp:rsid wsp:val=&quot;00372B4D&quot;/&gt;&lt;wsp:rsid wsp:val=&quot;0037533A&quot;/&gt;&lt;wsp:rsid wsp:val=&quot;00376440&quot;/&gt;&lt;wsp:rsid wsp:val=&quot;003772F3&quot;/&gt;&lt;wsp:rsid wsp:val=&quot;00381C9C&quot;/&gt;&lt;wsp:rsid wsp:val=&quot;003823D1&quot;/&gt;&lt;wsp:rsid wsp:val=&quot;003919B6&quot;/&gt;&lt;wsp:rsid wsp:val=&quot;00394970&quot;/&gt;&lt;wsp:rsid wsp:val=&quot;00395673&quot;/&gt;&lt;wsp:rsid wsp:val=&quot;00396A8B&quot;/&gt;&lt;wsp:rsid wsp:val=&quot;003A0B5D&quot;/&gt;&lt;wsp:rsid wsp:val=&quot;003A1829&quot;/&gt;&lt;wsp:rsid wsp:val=&quot;003A377C&quot;/&gt;&lt;wsp:rsid wsp:val=&quot;003A4CB3&quot;/&gt;&lt;wsp:rsid wsp:val=&quot;003A665A&quot;/&gt;&lt;wsp:rsid wsp:val=&quot;003B3F20&quot;/&gt;&lt;wsp:rsid wsp:val=&quot;003B6D17&quot;/&gt;&lt;wsp:rsid wsp:val=&quot;003B7DAB&quot;/&gt;&lt;wsp:rsid wsp:val=&quot;003C05A5&quot;/&gt;&lt;wsp:rsid wsp:val=&quot;003C3DD0&quot;/&gt;&lt;wsp:rsid wsp:val=&quot;003C5577&quot;/&gt;&lt;wsp:rsid wsp:val=&quot;003C55D3&quot;/&gt;&lt;wsp:rsid wsp:val=&quot;003C7323&quot;/&gt;&lt;wsp:rsid wsp:val=&quot;003C74E2&quot;/&gt;&lt;wsp:rsid wsp:val=&quot;003C785B&quot;/&gt;&lt;wsp:rsid wsp:val=&quot;003D299E&quot;/&gt;&lt;wsp:rsid wsp:val=&quot;003D2B31&quot;/&gt;&lt;wsp:rsid wsp:val=&quot;003D44E8&quot;/&gt;&lt;wsp:rsid wsp:val=&quot;003D4EAA&quot;/&gt;&lt;wsp:rsid wsp:val=&quot;003D50A9&quot;/&gt;&lt;wsp:rsid wsp:val=&quot;003D56C3&quot;/&gt;&lt;wsp:rsid wsp:val=&quot;003E1394&quot;/&gt;&lt;wsp:rsid wsp:val=&quot;003E2BDE&quot;/&gt;&lt;wsp:rsid wsp:val=&quot;003E369A&quot;/&gt;&lt;wsp:rsid wsp:val=&quot;003E3A7C&quot;/&gt;&lt;wsp:rsid wsp:val=&quot;003E3CD8&quot;/&gt;&lt;wsp:rsid wsp:val=&quot;003E604E&quot;/&gt;&lt;wsp:rsid wsp:val=&quot;003F038E&quot;/&gt;&lt;wsp:rsid wsp:val=&quot;003F1D9E&quot;/&gt;&lt;wsp:rsid wsp:val=&quot;003F2E02&quot;/&gt;&lt;wsp:rsid wsp:val=&quot;003F41C4&quot;/&gt;&lt;wsp:rsid wsp:val=&quot;003F4CA1&quot;/&gt;&lt;wsp:rsid wsp:val=&quot;003F51B5&quot;/&gt;&lt;wsp:rsid wsp:val=&quot;003F6038&quot;/&gt;&lt;wsp:rsid wsp:val=&quot;00400263&quot;/&gt;&lt;wsp:rsid wsp:val=&quot;00400ADD&quot;/&gt;&lt;wsp:rsid wsp:val=&quot;004017C2&quot;/&gt;&lt;wsp:rsid wsp:val=&quot;004031C1&quot;/&gt;&lt;wsp:rsid wsp:val=&quot;0040419A&quot;/&gt;&lt;wsp:rsid wsp:val=&quot;00406887&quot;/&gt;&lt;wsp:rsid wsp:val=&quot;0040756A&quot;/&gt;&lt;wsp:rsid wsp:val=&quot;00415B46&quot;/&gt;&lt;wsp:rsid wsp:val=&quot;004217AC&quot;/&gt;&lt;wsp:rsid wsp:val=&quot;00421A46&quot;/&gt;&lt;wsp:rsid wsp:val=&quot;00422BAA&quot;/&gt;&lt;wsp:rsid wsp:val=&quot;004237D4&quot;/&gt;&lt;wsp:rsid wsp:val=&quot;00430E86&quot;/&gt;&lt;wsp:rsid wsp:val=&quot;00431856&quot;/&gt;&lt;wsp:rsid wsp:val=&quot;00432377&quot;/&gt;&lt;wsp:rsid wsp:val=&quot;00433282&quot;/&gt;&lt;wsp:rsid wsp:val=&quot;004361B4&quot;/&gt;&lt;wsp:rsid wsp:val=&quot;00440E4B&quot;/&gt;&lt;wsp:rsid wsp:val=&quot;00441C2A&quot;/&gt;&lt;wsp:rsid wsp:val=&quot;00441C6D&quot;/&gt;&lt;wsp:rsid wsp:val=&quot;00442568&quot;/&gt;&lt;wsp:rsid wsp:val=&quot;004430CF&quot;/&gt;&lt;wsp:rsid wsp:val=&quot;00443CC6&quot;/&gt;&lt;wsp:rsid wsp:val=&quot;00444225&quot;/&gt;&lt;wsp:rsid wsp:val=&quot;00444D6C&quot;/&gt;&lt;wsp:rsid wsp:val=&quot;004453BB&quot;/&gt;&lt;wsp:rsid wsp:val=&quot;00450EF8&quot;/&gt;&lt;wsp:rsid wsp:val=&quot;004543ED&quot;/&gt;&lt;wsp:rsid wsp:val=&quot;0046402B&quot;/&gt;&lt;wsp:rsid wsp:val=&quot;004645B3&quot;/&gt;&lt;wsp:rsid wsp:val=&quot;00465F13&quot;/&gt;&lt;wsp:rsid wsp:val=&quot;0046699D&quot;/&gt;&lt;wsp:rsid wsp:val=&quot;00474FA0&quot;/&gt;&lt;wsp:rsid wsp:val=&quot;0049156D&quot;/&gt;&lt;wsp:rsid wsp:val=&quot;00492FDA&quot;/&gt;&lt;wsp:rsid wsp:val=&quot;00497809&quot;/&gt;&lt;wsp:rsid wsp:val=&quot;004A0D35&quot;/&gt;&lt;wsp:rsid wsp:val=&quot;004A17C7&quot;/&gt;&lt;wsp:rsid wsp:val=&quot;004A41BD&quot;/&gt;&lt;wsp:rsid wsp:val=&quot;004A782C&quot;/&gt;&lt;wsp:rsid wsp:val=&quot;004A7ADF&quot;/&gt;&lt;wsp:rsid wsp:val=&quot;004B03DA&quot;/&gt;&lt;wsp:rsid wsp:val=&quot;004B1EF8&quot;/&gt;&lt;wsp:rsid wsp:val=&quot;004B5CEC&quot;/&gt;&lt;wsp:rsid wsp:val=&quot;004B693D&quot;/&gt;&lt;wsp:rsid wsp:val=&quot;004B7715&quot;/&gt;&lt;wsp:rsid wsp:val=&quot;004B7C86&quot;/&gt;&lt;wsp:rsid wsp:val=&quot;004C58AD&quot;/&gt;&lt;wsp:rsid wsp:val=&quot;004C72B1&quot;/&gt;&lt;wsp:rsid wsp:val=&quot;004D072B&quot;/&gt;&lt;wsp:rsid wsp:val=&quot;004D0C02&quot;/&gt;&lt;wsp:rsid wsp:val=&quot;004D1DFD&quot;/&gt;&lt;wsp:rsid wsp:val=&quot;004D2B59&quot;/&gt;&lt;wsp:rsid wsp:val=&quot;004D3995&quot;/&gt;&lt;wsp:rsid wsp:val=&quot;004D3B52&quot;/&gt;&lt;wsp:rsid wsp:val=&quot;004D42E8&quot;/&gt;&lt;wsp:rsid wsp:val=&quot;004D521F&quot;/&gt;&lt;wsp:rsid wsp:val=&quot;004D77DD&quot;/&gt;&lt;wsp:rsid wsp:val=&quot;004D7E24&quot;/&gt;&lt;wsp:rsid wsp:val=&quot;004D7F48&quot;/&gt;&lt;wsp:rsid wsp:val=&quot;004E2E83&quot;/&gt;&lt;wsp:rsid wsp:val=&quot;004E73B0&quot;/&gt;&lt;wsp:rsid wsp:val=&quot;004F2F68&quot;/&gt;&lt;wsp:rsid wsp:val=&quot;004F6299&quot;/&gt;&lt;wsp:rsid wsp:val=&quot;004F7A3D&quot;/&gt;&lt;wsp:rsid wsp:val=&quot;00505026&quot;/&gt;&lt;wsp:rsid wsp:val=&quot;00505BFA&quot;/&gt;&lt;wsp:rsid wsp:val=&quot;00515234&quot;/&gt;&lt;wsp:rsid wsp:val=&quot;00517172&quot;/&gt;&lt;wsp:rsid wsp:val=&quot;00517307&quot;/&gt;&lt;wsp:rsid wsp:val=&quot;00521AAC&quot;/&gt;&lt;wsp:rsid wsp:val=&quot;00521B8C&quot;/&gt;&lt;wsp:rsid wsp:val=&quot;00526B6F&quot;/&gt;&lt;wsp:rsid wsp:val=&quot;0053142A&quot;/&gt;&lt;wsp:rsid wsp:val=&quot;005347FC&quot;/&gt;&lt;wsp:rsid wsp:val=&quot;00540A87&quot;/&gt;&lt;wsp:rsid wsp:val=&quot;005434D7&quot;/&gt;&lt;wsp:rsid wsp:val=&quot;005479F5&quot;/&gt;&lt;wsp:rsid wsp:val=&quot;00551B83&quot;/&gt;&lt;wsp:rsid wsp:val=&quot;005558CF&quot;/&gt;&lt;wsp:rsid wsp:val=&quot;00556E1D&quot;/&gt;&lt;wsp:rsid wsp:val=&quot;00557502&quot;/&gt;&lt;wsp:rsid wsp:val=&quot;00560492&quot;/&gt;&lt;wsp:rsid wsp:val=&quot;00561D8D&quot;/&gt;&lt;wsp:rsid wsp:val=&quot;005655DA&quot;/&gt;&lt;wsp:rsid wsp:val=&quot;0056763E&quot;/&gt;&lt;wsp:rsid wsp:val=&quot;00570EB9&quot;/&gt;&lt;wsp:rsid wsp:val=&quot;005713B7&quot;/&gt;&lt;wsp:rsid wsp:val=&quot;0057169E&quot;/&gt;&lt;wsp:rsid wsp:val=&quot;00577A52&quot;/&gt;&lt;wsp:rsid wsp:val=&quot;005811BC&quot;/&gt;&lt;wsp:rsid wsp:val=&quot;00586C80&quot;/&gt;&lt;wsp:rsid wsp:val=&quot;0058747E&quot;/&gt;&lt;wsp:rsid wsp:val=&quot;005910B3&quot;/&gt;&lt;wsp:rsid wsp:val=&quot;005927CF&quot;/&gt;&lt;wsp:rsid wsp:val=&quot;00592DE5&quot;/&gt;&lt;wsp:rsid wsp:val=&quot;005939A4&quot;/&gt;&lt;wsp:rsid wsp:val=&quot;00597DA3&quot;/&gt;&lt;wsp:rsid wsp:val=&quot;005A1864&quot;/&gt;&lt;wsp:rsid wsp:val=&quot;005A1B40&quot;/&gt;&lt;wsp:rsid wsp:val=&quot;005A718C&quot;/&gt;&lt;wsp:rsid wsp:val=&quot;005A7306&quot;/&gt;&lt;wsp:rsid wsp:val=&quot;005A7381&quot;/&gt;&lt;wsp:rsid wsp:val=&quot;005A772A&quot;/&gt;&lt;wsp:rsid wsp:val=&quot;005B207E&quot;/&gt;&lt;wsp:rsid wsp:val=&quot;005B41E8&quot;/&gt;&lt;wsp:rsid wsp:val=&quot;005B653A&quot;/&gt;&lt;wsp:rsid wsp:val=&quot;005B7115&quot;/&gt;&lt;wsp:rsid wsp:val=&quot;005C6516&quot;/&gt;&lt;wsp:rsid wsp:val=&quot;005D1F5B&quot;/&gt;&lt;wsp:rsid wsp:val=&quot;005D21ED&quot;/&gt;&lt;wsp:rsid wsp:val=&quot;005D2248&quot;/&gt;&lt;wsp:rsid wsp:val=&quot;005D23E2&quot;/&gt;&lt;wsp:rsid wsp:val=&quot;005D3F3A&quot;/&gt;&lt;wsp:rsid wsp:val=&quot;005D4B05&quot;/&gt;&lt;wsp:rsid wsp:val=&quot;005D6D26&quot;/&gt;&lt;wsp:rsid wsp:val=&quot;005D761F&quot;/&gt;&lt;wsp:rsid wsp:val=&quot;005E624D&quot;/&gt;&lt;wsp:rsid wsp:val=&quot;005F4A7E&quot;/&gt;&lt;wsp:rsid wsp:val=&quot;005F4D2C&quot;/&gt;&lt;wsp:rsid wsp:val=&quot;005F7356&quot;/&gt;&lt;wsp:rsid wsp:val=&quot;00600AD8&quot;/&gt;&lt;wsp:rsid wsp:val=&quot;00602FBB&quot;/&gt;&lt;wsp:rsid wsp:val=&quot;00603C1C&quot;/&gt;&lt;wsp:rsid wsp:val=&quot;00603D80&quot;/&gt;&lt;wsp:rsid wsp:val=&quot;00610D3E&quot;/&gt;&lt;wsp:rsid wsp:val=&quot;00611D97&quot;/&gt;&lt;wsp:rsid wsp:val=&quot;00612402&quot;/&gt;&lt;wsp:rsid wsp:val=&quot;0061646C&quot;/&gt;&lt;wsp:rsid wsp:val=&quot;00621109&quot;/&gt;&lt;wsp:rsid wsp:val=&quot;006235EE&quot;/&gt;&lt;wsp:rsid wsp:val=&quot;0062498C&quot;/&gt;&lt;wsp:rsid wsp:val=&quot;006301BA&quot;/&gt;&lt;wsp:rsid wsp:val=&quot;0063232A&quot;/&gt;&lt;wsp:rsid wsp:val=&quot;00634095&quot;/&gt;&lt;wsp:rsid wsp:val=&quot;006362FF&quot;/&gt;&lt;wsp:rsid wsp:val=&quot;006416FA&quot;/&gt;&lt;wsp:rsid wsp:val=&quot;00642564&quot;/&gt;&lt;wsp:rsid wsp:val=&quot;00642ED4&quot;/&gt;&lt;wsp:rsid wsp:val=&quot;00644B23&quot;/&gt;&lt;wsp:rsid wsp:val=&quot;00645857&quot;/&gt;&lt;wsp:rsid wsp:val=&quot;00646E36&quot;/&gt;&lt;wsp:rsid wsp:val=&quot;006475B9&quot;/&gt;&lt;wsp:rsid wsp:val=&quot;00650609&quot;/&gt;&lt;wsp:rsid wsp:val=&quot;00651FDE&quot;/&gt;&lt;wsp:rsid wsp:val=&quot;006529B7&quot;/&gt;&lt;wsp:rsid wsp:val=&quot;00654E66&quot;/&gt;&lt;wsp:rsid wsp:val=&quot;006550A5&quot;/&gt;&lt;wsp:rsid wsp:val=&quot;006604A7&quot;/&gt;&lt;wsp:rsid wsp:val=&quot;006604E7&quot;/&gt;&lt;wsp:rsid wsp:val=&quot;0066272C&quot;/&gt;&lt;wsp:rsid wsp:val=&quot;00662AB0&quot;/&gt;&lt;wsp:rsid wsp:val=&quot;00665483&quot;/&gt;&lt;wsp:rsid wsp:val=&quot;006670DA&quot;/&gt;&lt;wsp:rsid wsp:val=&quot;00670916&quot;/&gt;&lt;wsp:rsid wsp:val=&quot;00671A88&quot;/&gt;&lt;wsp:rsid wsp:val=&quot;00671E20&quot;/&gt;&lt;wsp:rsid wsp:val=&quot;00673BA4&quot;/&gt;&lt;wsp:rsid wsp:val=&quot;00676D1F&quot;/&gt;&lt;wsp:rsid wsp:val=&quot;00680165&quot;/&gt;&lt;wsp:rsid wsp:val=&quot;0068235D&quot;/&gt;&lt;wsp:rsid wsp:val=&quot;0068302C&quot;/&gt;&lt;wsp:rsid wsp:val=&quot;00685642&quot;/&gt;&lt;wsp:rsid wsp:val=&quot;006856E5&quot;/&gt;&lt;wsp:rsid wsp:val=&quot;00685A73&quot;/&gt;&lt;wsp:rsid wsp:val=&quot;00686FBC&quot;/&gt;&lt;wsp:rsid wsp:val=&quot;00692130&quot;/&gt;&lt;wsp:rsid wsp:val=&quot;00696E9D&quot;/&gt;&lt;wsp:rsid wsp:val=&quot;0069720F&quot;/&gt;&lt;wsp:rsid wsp:val=&quot;006A019B&quot;/&gt;&lt;wsp:rsid wsp:val=&quot;006A18D4&quot;/&gt;&lt;wsp:rsid wsp:val=&quot;006A3282&quot;/&gt;&lt;wsp:rsid wsp:val=&quot;006B0D02&quot;/&gt;&lt;wsp:rsid wsp:val=&quot;006B1EDA&quot;/&gt;&lt;wsp:rsid wsp:val=&quot;006B3906&quot;/&gt;&lt;wsp:rsid wsp:val=&quot;006B463E&quot;/&gt;&lt;wsp:rsid wsp:val=&quot;006B46D8&quot;/&gt;&lt;wsp:rsid wsp:val=&quot;006B572C&quot;/&gt;&lt;wsp:rsid wsp:val=&quot;006B6A9B&quot;/&gt;&lt;wsp:rsid wsp:val=&quot;006B6FF1&quot;/&gt;&lt;wsp:rsid wsp:val=&quot;006B7B74&quot;/&gt;&lt;wsp:rsid wsp:val=&quot;006C3095&quot;/&gt;&lt;wsp:rsid wsp:val=&quot;006C674B&quot;/&gt;&lt;wsp:rsid wsp:val=&quot;006D4225&quot;/&gt;&lt;wsp:rsid wsp:val=&quot;006D47D2&quot;/&gt;&lt;wsp:rsid wsp:val=&quot;006D611D&quot;/&gt;&lt;wsp:rsid wsp:val=&quot;006D77BB&quot;/&gt;&lt;wsp:rsid wsp:val=&quot;006E1144&quot;/&gt;&lt;wsp:rsid wsp:val=&quot;006E1DC2&quot;/&gt;&lt;wsp:rsid wsp:val=&quot;006E1E48&quot;/&gt;&lt;wsp:rsid wsp:val=&quot;006E2345&quot;/&gt;&lt;wsp:rsid wsp:val=&quot;006E4E35&quot;/&gt;&lt;wsp:rsid wsp:val=&quot;006E4F62&quot;/&gt;&lt;wsp:rsid wsp:val=&quot;006F2B4E&quot;/&gt;&lt;wsp:rsid wsp:val=&quot;0070646B&quot;/&gt;&lt;wsp:rsid wsp:val=&quot;007066FA&quot;/&gt;&lt;wsp:rsid wsp:val=&quot;00707941&quot;/&gt;&lt;wsp:rsid wsp:val=&quot;00710CF4&quot;/&gt;&lt;wsp:rsid wsp:val=&quot;00712498&quot;/&gt;&lt;wsp:rsid wsp:val=&quot;007128E1&quot;/&gt;&lt;wsp:rsid wsp:val=&quot;00712B9A&quot;/&gt;&lt;wsp:rsid wsp:val=&quot;00712FE7&quot;/&gt;&lt;wsp:rsid wsp:val=&quot;00712FE9&quot;/&gt;&lt;wsp:rsid wsp:val=&quot;00713D69&quot;/&gt;&lt;wsp:rsid wsp:val=&quot;00715BCC&quot;/&gt;&lt;wsp:rsid wsp:val=&quot;00716E9F&quot;/&gt;&lt;wsp:rsid wsp:val=&quot;00721FC8&quot;/&gt;&lt;wsp:rsid wsp:val=&quot;00722F56&quot;/&gt;&lt;wsp:rsid wsp:val=&quot;00723BD0&quot;/&gt;&lt;wsp:rsid wsp:val=&quot;00724F51&quot;/&gt;&lt;wsp:rsid wsp:val=&quot;00726D4D&quot;/&gt;&lt;wsp:rsid wsp:val=&quot;00727982&quot;/&gt;&lt;wsp:rsid wsp:val=&quot;007366B9&quot;/&gt;&lt;wsp:rsid wsp:val=&quot;00736A92&quot;/&gt;&lt;wsp:rsid wsp:val=&quot;0074030B&quot;/&gt;&lt;wsp:rsid wsp:val=&quot;0074101D&quot;/&gt;&lt;wsp:rsid wsp:val=&quot;00741A10&quot;/&gt;&lt;wsp:rsid wsp:val=&quot;00742689&quot;/&gt;&lt;wsp:rsid wsp:val=&quot;00747A2C&quot;/&gt;&lt;wsp:rsid wsp:val=&quot;00750CEB&quot;/&gt;&lt;wsp:rsid wsp:val=&quot;00752857&quot;/&gt;&lt;wsp:rsid wsp:val=&quot;00762C4B&quot;/&gt;&lt;wsp:rsid wsp:val=&quot;007649DD&quot;/&gt;&lt;wsp:rsid wsp:val=&quot;0076572F&quot;/&gt;&lt;wsp:rsid wsp:val=&quot;00765FC8&quot;/&gt;&lt;wsp:rsid wsp:val=&quot;007661AA&quot;/&gt;&lt;wsp:rsid wsp:val=&quot;007664C6&quot;/&gt;&lt;wsp:rsid wsp:val=&quot;0076656E&quot;/&gt;&lt;wsp:rsid wsp:val=&quot;00770473&quot;/&gt;&lt;wsp:rsid wsp:val=&quot;00770490&quot;/&gt;&lt;wsp:rsid wsp:val=&quot;00774217&quot;/&gt;&lt;wsp:rsid wsp:val=&quot;00774B4C&quot;/&gt;&lt;wsp:rsid wsp:val=&quot;007755E7&quot;/&gt;&lt;wsp:rsid wsp:val=&quot;007808DE&quot;/&gt;&lt;wsp:rsid wsp:val=&quot;00780A03&quot;/&gt;&lt;wsp:rsid wsp:val=&quot;0078274A&quot;/&gt;&lt;wsp:rsid wsp:val=&quot;00782BF1&quot;/&gt;&lt;wsp:rsid wsp:val=&quot;007834B7&quot;/&gt;&lt;wsp:rsid wsp:val=&quot;00785196&quot;/&gt;&lt;wsp:rsid wsp:val=&quot;00785654&quot;/&gt;&lt;wsp:rsid wsp:val=&quot;00793494&quot;/&gt;&lt;wsp:rsid wsp:val=&quot;007A28DC&quot;/&gt;&lt;wsp:rsid wsp:val=&quot;007A29A0&quot;/&gt;&lt;wsp:rsid wsp:val=&quot;007A446F&quot;/&gt;&lt;wsp:rsid wsp:val=&quot;007A52C4&quot;/&gt;&lt;wsp:rsid wsp:val=&quot;007A6272&quot;/&gt;&lt;wsp:rsid wsp:val=&quot;007B0D50&quot;/&gt;&lt;wsp:rsid wsp:val=&quot;007B0E1D&quot;/&gt;&lt;wsp:rsid wsp:val=&quot;007B21C5&quot;/&gt;&lt;wsp:rsid wsp:val=&quot;007B319F&quot;/&gt;&lt;wsp:rsid wsp:val=&quot;007B3B93&quot;/&gt;&lt;wsp:rsid wsp:val=&quot;007B505C&quot;/&gt;&lt;wsp:rsid wsp:val=&quot;007C0B20&quot;/&gt;&lt;wsp:rsid wsp:val=&quot;007C2B61&quot;/&gt;&lt;wsp:rsid wsp:val=&quot;007C3B6C&quot;/&gt;&lt;wsp:rsid wsp:val=&quot;007C3C41&quot;/&gt;&lt;wsp:rsid wsp:val=&quot;007C742F&quot;/&gt;&lt;wsp:rsid wsp:val=&quot;007C772F&quot;/&gt;&lt;wsp:rsid wsp:val=&quot;007D4E54&quot;/&gt;&lt;wsp:rsid wsp:val=&quot;007D5A9E&quot;/&gt;&lt;wsp:rsid wsp:val=&quot;007D6048&quot;/&gt;&lt;wsp:rsid wsp:val=&quot;007D6C01&quot;/&gt;&lt;wsp:rsid wsp:val=&quot;007E1F3B&quot;/&gt;&lt;wsp:rsid wsp:val=&quot;007E26EC&quot;/&gt;&lt;wsp:rsid wsp:val=&quot;007E4809&quot;/&gt;&lt;wsp:rsid wsp:val=&quot;007E56D8&quot;/&gt;&lt;wsp:rsid wsp:val=&quot;007E5C87&quot;/&gt;&lt;wsp:rsid wsp:val=&quot;007F015A&quot;/&gt;&lt;wsp:rsid wsp:val=&quot;007F0E1E&quot;/&gt;&lt;wsp:rsid wsp:val=&quot;007F13F5&quot;/&gt;&lt;wsp:rsid wsp:val=&quot;007F182F&quot;/&gt;&lt;wsp:rsid wsp:val=&quot;007F628B&quot;/&gt;&lt;wsp:rsid wsp:val=&quot;007F62EA&quot;/&gt;&lt;wsp:rsid wsp:val=&quot;007F700C&quot;/&gt;&lt;wsp:rsid wsp:val=&quot;00801967&quot;/&gt;&lt;wsp:rsid wsp:val=&quot;0080248E&quot;/&gt;&lt;wsp:rsid wsp:val=&quot;008031B5&quot;/&gt;&lt;wsp:rsid wsp:val=&quot;008072FF&quot;/&gt;&lt;wsp:rsid wsp:val=&quot;00810FB0&quot;/&gt;&lt;wsp:rsid wsp:val=&quot;0081689A&quot;/&gt;&lt;wsp:rsid wsp:val=&quot;008240E1&quot;/&gt;&lt;wsp:rsid wsp:val=&quot;0082583A&quot;/&gt;&lt;wsp:rsid wsp:val=&quot;00826532&quot;/&gt;&lt;wsp:rsid wsp:val=&quot;0083389F&quot;/&gt;&lt;wsp:rsid wsp:val=&quot;00835C3C&quot;/&gt;&lt;wsp:rsid wsp:val=&quot;00836C44&quot;/&gt;&lt;wsp:rsid wsp:val=&quot;00842B4F&quot;/&gt;&lt;wsp:rsid wsp:val=&quot;00843AAA&quot;/&gt;&lt;wsp:rsid wsp:val=&quot;008510F1&quot;/&gt;&lt;wsp:rsid wsp:val=&quot;00853D81&quot;/&gt;&lt;wsp:rsid wsp:val=&quot;008556A6&quot;/&gt;&lt;wsp:rsid wsp:val=&quot;00856FDC&quot;/&gt;&lt;wsp:rsid wsp:val=&quot;00861537&quot;/&gt;&lt;wsp:rsid wsp:val=&quot;008627A1&quot;/&gt;&lt;wsp:rsid wsp:val=&quot;00863EBB&quot;/&gt;&lt;wsp:rsid wsp:val=&quot;00864664&quot;/&gt;&lt;wsp:rsid wsp:val=&quot;00866314&quot;/&gt;&lt;wsp:rsid wsp:val=&quot;008671F5&quot;/&gt;&lt;wsp:rsid wsp:val=&quot;00871645&quot;/&gt;&lt;wsp:rsid wsp:val=&quot;00873715&quot;/&gt;&lt;wsp:rsid wsp:val=&quot;0087373E&quot;/&gt;&lt;wsp:rsid wsp:val=&quot;00874FE0&quot;/&gt;&lt;wsp:rsid wsp:val=&quot;00875CB4&quot;/&gt;&lt;wsp:rsid wsp:val=&quot;008764E7&quot;/&gt;&lt;wsp:rsid wsp:val=&quot;00884014&quot;/&gt;&lt;wsp:rsid wsp:val=&quot;00885543&quot;/&gt;&lt;wsp:rsid wsp:val=&quot;00885DDB&quot;/&gt;&lt;wsp:rsid wsp:val=&quot;008921D3&quot;/&gt;&lt;wsp:rsid wsp:val=&quot;00893454&quot;/&gt;&lt;wsp:rsid wsp:val=&quot;008A0249&quot;/&gt;&lt;wsp:rsid wsp:val=&quot;008A0996&quot;/&gt;&lt;wsp:rsid wsp:val=&quot;008A24BF&quot;/&gt;&lt;wsp:rsid wsp:val=&quot;008A4BA1&quot;/&gt;&lt;wsp:rsid wsp:val=&quot;008B24BB&quot;/&gt;&lt;wsp:rsid wsp:val=&quot;008B4235&quot;/&gt;&lt;wsp:rsid wsp:val=&quot;008B6A34&quot;/&gt;&lt;wsp:rsid wsp:val=&quot;008B6E98&quot;/&gt;&lt;wsp:rsid wsp:val=&quot;008B7DF8&quot;/&gt;&lt;wsp:rsid wsp:val=&quot;008C597F&quot;/&gt;&lt;wsp:rsid wsp:val=&quot;008C5EEC&quot;/&gt;&lt;wsp:rsid wsp:val=&quot;008C60E9&quot;/&gt;&lt;wsp:rsid wsp:val=&quot;008D1631&quot;/&gt;&lt;wsp:rsid wsp:val=&quot;008D73E1&quot;/&gt;&lt;wsp:rsid wsp:val=&quot;008E0A4B&quot;/&gt;&lt;wsp:rsid wsp:val=&quot;008E314F&quot;/&gt;&lt;wsp:rsid wsp:val=&quot;008E4A88&quot;/&gt;&lt;wsp:rsid wsp:val=&quot;008E715E&quot;/&gt;&lt;wsp:rsid wsp:val=&quot;008F2C5A&quot;/&gt;&lt;wsp:rsid wsp:val=&quot;008F616D&quot;/&gt;&lt;wsp:rsid wsp:val=&quot;008F6413&quot;/&gt;&lt;wsp:rsid wsp:val=&quot;008F68CF&quot;/&gt;&lt;wsp:rsid wsp:val=&quot;008F7D93&quot;/&gt;&lt;wsp:rsid wsp:val=&quot;0090028C&quot;/&gt;&lt;wsp:rsid wsp:val=&quot;00901ECE&quot;/&gt;&lt;wsp:rsid wsp:val=&quot;00904C88&quot;/&gt;&lt;wsp:rsid wsp:val=&quot;009050A8&quot;/&gt;&lt;wsp:rsid wsp:val=&quot;00906173&quot;/&gt;&lt;wsp:rsid wsp:val=&quot;00906356&quot;/&gt;&lt;wsp:rsid wsp:val=&quot;00906895&quot;/&gt;&lt;wsp:rsid wsp:val=&quot;0090773A&quot;/&gt;&lt;wsp:rsid wsp:val=&quot;009100AC&quot;/&gt;&lt;wsp:rsid wsp:val=&quot;009112A9&quot;/&gt;&lt;wsp:rsid wsp:val=&quot;00912016&quot;/&gt;&lt;wsp:rsid wsp:val=&quot;009147F7&quot;/&gt;&lt;wsp:rsid wsp:val=&quot;00922EBD&quot;/&gt;&lt;wsp:rsid wsp:val=&quot;00923B69&quot;/&gt;&lt;wsp:rsid wsp:val=&quot;00924953&quot;/&gt;&lt;wsp:rsid wsp:val=&quot;009308CF&quot;/&gt;&lt;wsp:rsid wsp:val=&quot;00930C81&quot;/&gt;&lt;wsp:rsid wsp:val=&quot;00930D32&quot;/&gt;&lt;wsp:rsid wsp:val=&quot;00931377&quot;/&gt;&lt;wsp:rsid wsp:val=&quot;00931702&quot;/&gt;&lt;wsp:rsid wsp:val=&quot;00931937&quot;/&gt;&lt;wsp:rsid wsp:val=&quot;00933D69&quot;/&gt;&lt;wsp:rsid wsp:val=&quot;00934967&quot;/&gt;&lt;wsp:rsid wsp:val=&quot;00934D4B&quot;/&gt;&lt;wsp:rsid wsp:val=&quot;00935866&quot;/&gt;&lt;wsp:rsid wsp:val=&quot;00937AEE&quot;/&gt;&lt;wsp:rsid wsp:val=&quot;009403DA&quot;/&gt;&lt;wsp:rsid wsp:val=&quot;00944AB4&quot;/&gt;&lt;wsp:rsid wsp:val=&quot;0094533F&quot;/&gt;&lt;wsp:rsid wsp:val=&quot;0095748C&quot;/&gt;&lt;wsp:rsid wsp:val=&quot;0096268B&quot;/&gt;&lt;wsp:rsid wsp:val=&quot;009626F8&quot;/&gt;&lt;wsp:rsid wsp:val=&quot;00965EC6&quot;/&gt;&lt;wsp:rsid wsp:val=&quot;00966889&quot;/&gt;&lt;wsp:rsid wsp:val=&quot;009733BF&quot;/&gt;&lt;wsp:rsid wsp:val=&quot;009776DE&quot;/&gt;&lt;wsp:rsid wsp:val=&quot;0098134C&quot;/&gt;&lt;wsp:rsid wsp:val=&quot;009819AE&quot;/&gt;&lt;wsp:rsid wsp:val=&quot;009829B0&quot;/&gt;&lt;wsp:rsid wsp:val=&quot;00983910&quot;/&gt;&lt;wsp:rsid wsp:val=&quot;00983A27&quot;/&gt;&lt;wsp:rsid wsp:val=&quot;00983FE9&quot;/&gt;&lt;wsp:rsid wsp:val=&quot;009928D4&quot;/&gt;&lt;wsp:rsid wsp:val=&quot;00996AC8&quot;/&gt;&lt;wsp:rsid wsp:val=&quot;009A04AF&quot;/&gt;&lt;wsp:rsid wsp:val=&quot;009A2280&quot;/&gt;&lt;wsp:rsid wsp:val=&quot;009A2C6C&quot;/&gt;&lt;wsp:rsid wsp:val=&quot;009A43A2&quot;/&gt;&lt;wsp:rsid wsp:val=&quot;009B1D86&quot;/&gt;&lt;wsp:rsid wsp:val=&quot;009B2CB0&quot;/&gt;&lt;wsp:rsid wsp:val=&quot;009B34E2&quot;/&gt;&lt;wsp:rsid wsp:val=&quot;009B39E0&quot;/&gt;&lt;wsp:rsid wsp:val=&quot;009B3D9F&quot;/&gt;&lt;wsp:rsid wsp:val=&quot;009B48F1&quot;/&gt;&lt;wsp:rsid wsp:val=&quot;009B6CC1&quot;/&gt;&lt;wsp:rsid wsp:val=&quot;009C0727&quot;/&gt;&lt;wsp:rsid wsp:val=&quot;009C1AD5&quot;/&gt;&lt;wsp:rsid wsp:val=&quot;009C2D1D&quot;/&gt;&lt;wsp:rsid wsp:val=&quot;009C3890&quot;/&gt;&lt;wsp:rsid wsp:val=&quot;009C40E1&quot;/&gt;&lt;wsp:rsid wsp:val=&quot;009C4A6F&quot;/&gt;&lt;wsp:rsid wsp:val=&quot;009C628D&quot;/&gt;&lt;wsp:rsid wsp:val=&quot;009D0348&quot;/&gt;&lt;wsp:rsid wsp:val=&quot;009D1BE4&quot;/&gt;&lt;wsp:rsid wsp:val=&quot;009D5DE0&quot;/&gt;&lt;wsp:rsid wsp:val=&quot;009D62B1&quot;/&gt;&lt;wsp:rsid wsp:val=&quot;009E0843&quot;/&gt;&lt;wsp:rsid wsp:val=&quot;009E09B3&quot;/&gt;&lt;wsp:rsid wsp:val=&quot;009E2929&quot;/&gt;&lt;wsp:rsid wsp:val=&quot;009E5870&quot;/&gt;&lt;wsp:rsid wsp:val=&quot;009F3F7E&quot;/&gt;&lt;wsp:rsid wsp:val=&quot;00A0219E&quot;/&gt;&lt;wsp:rsid wsp:val=&quot;00A0535F&quot;/&gt;&lt;wsp:rsid wsp:val=&quot;00A05FD2&quot;/&gt;&lt;wsp:rsid wsp:val=&quot;00A126D8&quot;/&gt;&lt;wsp:rsid wsp:val=&quot;00A15D47&quot;/&gt;&lt;wsp:rsid wsp:val=&quot;00A16E19&quot;/&gt;&lt;wsp:rsid wsp:val=&quot;00A17573&quot;/&gt;&lt;wsp:rsid wsp:val=&quot;00A25923&quot;/&gt;&lt;wsp:rsid wsp:val=&quot;00A33BED&quot;/&gt;&lt;wsp:rsid wsp:val=&quot;00A33FD3&quot;/&gt;&lt;wsp:rsid wsp:val=&quot;00A34818&quot;/&gt;&lt;wsp:rsid wsp:val=&quot;00A35A6B&quot;/&gt;&lt;wsp:rsid wsp:val=&quot;00A37125&quot;/&gt;&lt;wsp:rsid wsp:val=&quot;00A50244&quot;/&gt;&lt;wsp:rsid wsp:val=&quot;00A50E31&quot;/&gt;&lt;wsp:rsid wsp:val=&quot;00A525AA&quot;/&gt;&lt;wsp:rsid wsp:val=&quot;00A53DA9&quot;/&gt;&lt;wsp:rsid wsp:val=&quot;00A55F4E&quot;/&gt;&lt;wsp:rsid wsp:val=&quot;00A57448&quot;/&gt;&lt;wsp:rsid wsp:val=&quot;00A57ACE&quot;/&gt;&lt;wsp:rsid wsp:val=&quot;00A61831&quot;/&gt;&lt;wsp:rsid wsp:val=&quot;00A6446C&quot;/&gt;&lt;wsp:rsid wsp:val=&quot;00A653A6&quot;/&gt;&lt;wsp:rsid wsp:val=&quot;00A65439&quot;/&gt;&lt;wsp:rsid wsp:val=&quot;00A65BF6&quot;/&gt;&lt;wsp:rsid wsp:val=&quot;00A66640&quot;/&gt;&lt;wsp:rsid wsp:val=&quot;00A66F72&quot;/&gt;&lt;wsp:rsid wsp:val=&quot;00A67A2B&quot;/&gt;&lt;wsp:rsid wsp:val=&quot;00A72864&quot;/&gt;&lt;wsp:rsid wsp:val=&quot;00A73A6E&quot;/&gt;&lt;wsp:rsid wsp:val=&quot;00A73DDE&quot;/&gt;&lt;wsp:rsid wsp:val=&quot;00A81045&quot;/&gt;&lt;wsp:rsid wsp:val=&quot;00A81933&quot;/&gt;&lt;wsp:rsid wsp:val=&quot;00A81B15&quot;/&gt;&lt;wsp:rsid wsp:val=&quot;00A85234&quot;/&gt;&lt;wsp:rsid wsp:val=&quot;00A85DBC&quot;/&gt;&lt;wsp:rsid wsp:val=&quot;00A86D7E&quot;/&gt;&lt;wsp:rsid wsp:val=&quot;00A87366&quot;/&gt;&lt;wsp:rsid wsp:val=&quot;00A878EF&quot;/&gt;&lt;wsp:rsid wsp:val=&quot;00A9656B&quot;/&gt;&lt;wsp:rsid wsp:val=&quot;00AA24C1&quot;/&gt;&lt;wsp:rsid wsp:val=&quot;00AA4CA6&quot;/&gt;&lt;wsp:rsid wsp:val=&quot;00AA4DD5&quot;/&gt;&lt;wsp:rsid wsp:val=&quot;00AA5DEE&quot;/&gt;&lt;wsp:rsid wsp:val=&quot;00AB3F85&quot;/&gt;&lt;wsp:rsid wsp:val=&quot;00AB7F9E&quot;/&gt;&lt;wsp:rsid wsp:val=&quot;00AC04CD&quot;/&gt;&lt;wsp:rsid wsp:val=&quot;00AC0B13&quot;/&gt;&lt;wsp:rsid wsp:val=&quot;00AC0B5C&quot;/&gt;&lt;wsp:rsid wsp:val=&quot;00AC0EFF&quot;/&gt;&lt;wsp:rsid wsp:val=&quot;00AC12AF&quot;/&gt;&lt;wsp:rsid wsp:val=&quot;00AC2665&quot;/&gt;&lt;wsp:rsid wsp:val=&quot;00AC2EEB&quot;/&gt;&lt;wsp:rsid wsp:val=&quot;00AC306A&quot;/&gt;&lt;wsp:rsid wsp:val=&quot;00AC5005&quot;/&gt;&lt;wsp:rsid wsp:val=&quot;00AC654A&quot;/&gt;&lt;wsp:rsid wsp:val=&quot;00AC670F&quot;/&gt;&lt;wsp:rsid wsp:val=&quot;00AC6B3D&quot;/&gt;&lt;wsp:rsid wsp:val=&quot;00AC6DB8&quot;/&gt;&lt;wsp:rsid wsp:val=&quot;00AD19C3&quot;/&gt;&lt;wsp:rsid wsp:val=&quot;00AD2058&quot;/&gt;&lt;wsp:rsid wsp:val=&quot;00AD6613&quot;/&gt;&lt;wsp:rsid wsp:val=&quot;00AD6D86&quot;/&gt;&lt;wsp:rsid wsp:val=&quot;00AE2DD6&quot;/&gt;&lt;wsp:rsid wsp:val=&quot;00AE35E4&quot;/&gt;&lt;wsp:rsid wsp:val=&quot;00AE747D&quot;/&gt;&lt;wsp:rsid wsp:val=&quot;00AE77EC&quot;/&gt;&lt;wsp:rsid wsp:val=&quot;00AF1CC9&quot;/&gt;&lt;wsp:rsid wsp:val=&quot;00B01679&quot;/&gt;&lt;wsp:rsid wsp:val=&quot;00B02F68&quot;/&gt;&lt;wsp:rsid wsp:val=&quot;00B03CAE&quot;/&gt;&lt;wsp:rsid wsp:val=&quot;00B05546&quot;/&gt;&lt;wsp:rsid wsp:val=&quot;00B05946&quot;/&gt;&lt;wsp:rsid wsp:val=&quot;00B067A5&quot;/&gt;&lt;wsp:rsid wsp:val=&quot;00B06E27&quot;/&gt;&lt;wsp:rsid wsp:val=&quot;00B12421&quot;/&gt;&lt;wsp:rsid wsp:val=&quot;00B12FE2&quot;/&gt;&lt;wsp:rsid wsp:val=&quot;00B15E24&quot;/&gt;&lt;wsp:rsid wsp:val=&quot;00B226D0&quot;/&gt;&lt;wsp:rsid wsp:val=&quot;00B22E92&quot;/&gt;&lt;wsp:rsid wsp:val=&quot;00B30F2A&quot;/&gt;&lt;wsp:rsid wsp:val=&quot;00B31FB5&quot;/&gt;&lt;wsp:rsid wsp:val=&quot;00B3223D&quot;/&gt;&lt;wsp:rsid wsp:val=&quot;00B34988&quot;/&gt;&lt;wsp:rsid wsp:val=&quot;00B3698F&quot;/&gt;&lt;wsp:rsid wsp:val=&quot;00B406C1&quot;/&gt;&lt;wsp:rsid wsp:val=&quot;00B42372&quot;/&gt;&lt;wsp:rsid wsp:val=&quot;00B42C7A&quot;/&gt;&lt;wsp:rsid wsp:val=&quot;00B44009&quot;/&gt;&lt;wsp:rsid wsp:val=&quot;00B463E3&quot;/&gt;&lt;wsp:rsid wsp:val=&quot;00B47B48&quot;/&gt;&lt;wsp:rsid wsp:val=&quot;00B5001E&quot;/&gt;&lt;wsp:rsid wsp:val=&quot;00B52C8A&quot;/&gt;&lt;wsp:rsid wsp:val=&quot;00B5445A&quot;/&gt;&lt;wsp:rsid wsp:val=&quot;00B558AB&quot;/&gt;&lt;wsp:rsid wsp:val=&quot;00B606D9&quot;/&gt;&lt;wsp:rsid wsp:val=&quot;00B60991&quot;/&gt;&lt;wsp:rsid wsp:val=&quot;00B62D3B&quot;/&gt;&lt;wsp:rsid wsp:val=&quot;00B64ABD&quot;/&gt;&lt;wsp:rsid wsp:val=&quot;00B65225&quot;/&gt;&lt;wsp:rsid wsp:val=&quot;00B70989&quot;/&gt;&lt;wsp:rsid wsp:val=&quot;00B73543&quot;/&gt;&lt;wsp:rsid wsp:val=&quot;00B739BA&quot;/&gt;&lt;wsp:rsid wsp:val=&quot;00B73AE2&quot;/&gt;&lt;wsp:rsid wsp:val=&quot;00B73BFC&quot;/&gt;&lt;wsp:rsid wsp:val=&quot;00B80274&quot;/&gt;&lt;wsp:rsid wsp:val=&quot;00B8397B&quot;/&gt;&lt;wsp:rsid wsp:val=&quot;00B8446C&quot;/&gt;&lt;wsp:rsid wsp:val=&quot;00B84970&quot;/&gt;&lt;wsp:rsid wsp:val=&quot;00B876F0&quot;/&gt;&lt;wsp:rsid wsp:val=&quot;00B87ECE&quot;/&gt;&lt;wsp:rsid wsp:val=&quot;00B9181B&quot;/&gt;&lt;wsp:rsid wsp:val=&quot;00B925DD&quot;/&gt;&lt;wsp:rsid wsp:val=&quot;00B9543F&quot;/&gt;&lt;wsp:rsid wsp:val=&quot;00B95A46&quot;/&gt;&lt;wsp:rsid wsp:val=&quot;00BA146A&quot;/&gt;&lt;wsp:rsid wsp:val=&quot;00BA1CBC&quot;/&gt;&lt;wsp:rsid wsp:val=&quot;00BA1D66&quot;/&gt;&lt;wsp:rsid wsp:val=&quot;00BB087F&quot;/&gt;&lt;wsp:rsid wsp:val=&quot;00BB16F4&quot;/&gt;&lt;wsp:rsid wsp:val=&quot;00BB5FFE&quot;/&gt;&lt;wsp:rsid wsp:val=&quot;00BB6A38&quot;/&gt;&lt;wsp:rsid wsp:val=&quot;00BC40A6&quot;/&gt;&lt;wsp:rsid wsp:val=&quot;00BC4CBB&quot;/&gt;&lt;wsp:rsid wsp:val=&quot;00BC5AE7&quot;/&gt;&lt;wsp:rsid wsp:val=&quot;00BC7FED&quot;/&gt;&lt;wsp:rsid wsp:val=&quot;00BD14EA&quot;/&gt;&lt;wsp:rsid wsp:val=&quot;00BD3CDD&quot;/&gt;&lt;wsp:rsid wsp:val=&quot;00BD7B79&quot;/&gt;&lt;wsp:rsid wsp:val=&quot;00BE1672&quot;/&gt;&lt;wsp:rsid wsp:val=&quot;00BE31EA&quot;/&gt;&lt;wsp:rsid wsp:val=&quot;00BE3E00&quot;/&gt;&lt;wsp:rsid wsp:val=&quot;00BE48B6&quot;/&gt;&lt;wsp:rsid wsp:val=&quot;00BE7095&quot;/&gt;&lt;wsp:rsid wsp:val=&quot;00BE78BD&quot;/&gt;&lt;wsp:rsid wsp:val=&quot;00BF03BB&quot;/&gt;&lt;wsp:rsid wsp:val=&quot;00BF15F6&quot;/&gt;&lt;wsp:rsid wsp:val=&quot;00BF28CB&quot;/&gt;&lt;wsp:rsid wsp:val=&quot;00BF50DB&quot;/&gt;&lt;wsp:rsid wsp:val=&quot;00BF62CD&quot;/&gt;&lt;wsp:rsid wsp:val=&quot;00BF7F29&quot;/&gt;&lt;wsp:rsid wsp:val=&quot;00BF7F3A&quot;/&gt;&lt;wsp:rsid wsp:val=&quot;00C04118&quot;/&gt;&lt;wsp:rsid wsp:val=&quot;00C07A28&quot;/&gt;&lt;wsp:rsid wsp:val=&quot;00C16EAA&quot;/&gt;&lt;wsp:rsid wsp:val=&quot;00C20409&quot;/&gt;&lt;wsp:rsid wsp:val=&quot;00C26212&quot;/&gt;&lt;wsp:rsid wsp:val=&quot;00C26985&quot;/&gt;&lt;wsp:rsid wsp:val=&quot;00C3198F&quot;/&gt;&lt;wsp:rsid wsp:val=&quot;00C329CB&quot;/&gt;&lt;wsp:rsid wsp:val=&quot;00C34F14&quot;/&gt;&lt;wsp:rsid wsp:val=&quot;00C36435&quot;/&gt;&lt;wsp:rsid wsp:val=&quot;00C42EA1&quot;/&gt;&lt;wsp:rsid wsp:val=&quot;00C50891&quot;/&gt;&lt;wsp:rsid wsp:val=&quot;00C51228&quot;/&gt;&lt;wsp:rsid wsp:val=&quot;00C51ECB&quot;/&gt;&lt;wsp:rsid wsp:val=&quot;00C53A1A&quot;/&gt;&lt;wsp:rsid wsp:val=&quot;00C53B3C&quot;/&gt;&lt;wsp:rsid wsp:val=&quot;00C546CF&quot;/&gt;&lt;wsp:rsid wsp:val=&quot;00C56601&quot;/&gt;&lt;wsp:rsid wsp:val=&quot;00C575F0&quot;/&gt;&lt;wsp:rsid wsp:val=&quot;00C578B3&quot;/&gt;&lt;wsp:rsid wsp:val=&quot;00C70E7D&quot;/&gt;&lt;wsp:rsid wsp:val=&quot;00C73658&quot;/&gt;&lt;wsp:rsid wsp:val=&quot;00C80CB7&quot;/&gt;&lt;wsp:rsid wsp:val=&quot;00C816A2&quot;/&gt;&lt;wsp:rsid wsp:val=&quot;00C8176D&quot;/&gt;&lt;wsp:rsid wsp:val=&quot;00C81962&quot;/&gt;&lt;wsp:rsid wsp:val=&quot;00C82C1B&quot;/&gt;&lt;wsp:rsid wsp:val=&quot;00C83065&quot;/&gt;&lt;wsp:rsid wsp:val=&quot;00C8380C&quot;/&gt;&lt;wsp:rsid wsp:val=&quot;00C84376&quot;/&gt;&lt;wsp:rsid wsp:val=&quot;00C847AC&quot;/&gt;&lt;wsp:rsid wsp:val=&quot;00C91E2D&quot;/&gt;&lt;wsp:rsid wsp:val=&quot;00C93060&quot;/&gt;&lt;wsp:rsid wsp:val=&quot;00C94692&quot;/&gt;&lt;wsp:rsid wsp:val=&quot;00C96A24&quot;/&gt;&lt;wsp:rsid wsp:val=&quot;00C97B91&quot;/&gt;&lt;wsp:rsid wsp:val=&quot;00CA3229&quot;/&gt;&lt;wsp:rsid wsp:val=&quot;00CA32E8&quot;/&gt;&lt;wsp:rsid wsp:val=&quot;00CA40DE&quot;/&gt;&lt;wsp:rsid wsp:val=&quot;00CA559C&quot;/&gt;&lt;wsp:rsid wsp:val=&quot;00CA6520&quot;/&gt;&lt;wsp:rsid wsp:val=&quot;00CB1793&quot;/&gt;&lt;wsp:rsid wsp:val=&quot;00CB203F&quot;/&gt;&lt;wsp:rsid wsp:val=&quot;00CB2E29&quot;/&gt;&lt;wsp:rsid wsp:val=&quot;00CB3271&quot;/&gt;&lt;wsp:rsid wsp:val=&quot;00CB3746&quot;/&gt;&lt;wsp:rsid wsp:val=&quot;00CB5123&quot;/&gt;&lt;wsp:rsid wsp:val=&quot;00CB77C1&quot;/&gt;&lt;wsp:rsid wsp:val=&quot;00CC10BE&quot;/&gt;&lt;wsp:rsid wsp:val=&quot;00CC26C6&quot;/&gt;&lt;wsp:rsid wsp:val=&quot;00CC742C&quot;/&gt;&lt;wsp:rsid wsp:val=&quot;00CD03C9&quot;/&gt;&lt;wsp:rsid wsp:val=&quot;00CD2A32&quot;/&gt;&lt;wsp:rsid wsp:val=&quot;00CD4DC8&quot;/&gt;&lt;wsp:rsid wsp:val=&quot;00CD6473&quot;/&gt;&lt;wsp:rsid wsp:val=&quot;00CE0F68&quot;/&gt;&lt;wsp:rsid wsp:val=&quot;00CE5D2F&quot;/&gt;&lt;wsp:rsid wsp:val=&quot;00CE64A9&quot;/&gt;&lt;wsp:rsid wsp:val=&quot;00CE6621&quot;/&gt;&lt;wsp:rsid wsp:val=&quot;00CE6B6C&quot;/&gt;&lt;wsp:rsid wsp:val=&quot;00CF0B10&quot;/&gt;&lt;wsp:rsid wsp:val=&quot;00CF1288&quot;/&gt;&lt;wsp:rsid wsp:val=&quot;00CF1369&quot;/&gt;&lt;wsp:rsid wsp:val=&quot;00CF1BA7&quot;/&gt;&lt;wsp:rsid wsp:val=&quot;00CF21D8&quot;/&gt;&lt;wsp:rsid wsp:val=&quot;00CF3CC6&quot;/&gt;&lt;wsp:rsid wsp:val=&quot;00CF6D00&quot;/&gt;&lt;wsp:rsid wsp:val=&quot;00CF71D1&quot;/&gt;&lt;wsp:rsid wsp:val=&quot;00D0117C&quot;/&gt;&lt;wsp:rsid wsp:val=&quot;00D04B8B&quot;/&gt;&lt;wsp:rsid wsp:val=&quot;00D058C4&quot;/&gt;&lt;wsp:rsid wsp:val=&quot;00D072A2&quot;/&gt;&lt;wsp:rsid wsp:val=&quot;00D07CEE&quot;/&gt;&lt;wsp:rsid wsp:val=&quot;00D12280&quot;/&gt;&lt;wsp:rsid wsp:val=&quot;00D1300C&quot;/&gt;&lt;wsp:rsid wsp:val=&quot;00D150B1&quot;/&gt;&lt;wsp:rsid wsp:val=&quot;00D150DB&quot;/&gt;&lt;wsp:rsid wsp:val=&quot;00D1579D&quot;/&gt;&lt;wsp:rsid wsp:val=&quot;00D176E0&quot;/&gt;&lt;wsp:rsid wsp:val=&quot;00D17A79&quot;/&gt;&lt;wsp:rsid wsp:val=&quot;00D17F4D&quot;/&gt;&lt;wsp:rsid wsp:val=&quot;00D262B4&quot;/&gt;&lt;wsp:rsid wsp:val=&quot;00D264AA&quot;/&gt;&lt;wsp:rsid wsp:val=&quot;00D34921&quot;/&gt;&lt;wsp:rsid wsp:val=&quot;00D34A98&quot;/&gt;&lt;wsp:rsid wsp:val=&quot;00D34DA4&quot;/&gt;&lt;wsp:rsid wsp:val=&quot;00D36614&quot;/&gt;&lt;wsp:rsid wsp:val=&quot;00D37BD0&quot;/&gt;&lt;wsp:rsid wsp:val=&quot;00D40239&quot;/&gt;&lt;wsp:rsid wsp:val=&quot;00D40266&quot;/&gt;&lt;wsp:rsid wsp:val=&quot;00D40E06&quot;/&gt;&lt;wsp:rsid wsp:val=&quot;00D50D6E&quot;/&gt;&lt;wsp:rsid wsp:val=&quot;00D50DBD&quot;/&gt;&lt;wsp:rsid wsp:val=&quot;00D520E4&quot;/&gt;&lt;wsp:rsid wsp:val=&quot;00D526A5&quot;/&gt;&lt;wsp:rsid wsp:val=&quot;00D53BFB&quot;/&gt;&lt;wsp:rsid wsp:val=&quot;00D5415B&quot;/&gt;&lt;wsp:rsid wsp:val=&quot;00D55F77&quot;/&gt;&lt;wsp:rsid wsp:val=&quot;00D575F4&quot;/&gt;&lt;wsp:rsid wsp:val=&quot;00D5781D&quot;/&gt;&lt;wsp:rsid wsp:val=&quot;00D57DFA&quot;/&gt;&lt;wsp:rsid wsp:val=&quot;00D60B9E&quot;/&gt;&lt;wsp:rsid wsp:val=&quot;00D651AF&quot;/&gt;&lt;wsp:rsid wsp:val=&quot;00D66315&quot;/&gt;&lt;wsp:rsid wsp:val=&quot;00D70E88&quot;/&gt;&lt;wsp:rsid wsp:val=&quot;00D70F9D&quot;/&gt;&lt;wsp:rsid wsp:val=&quot;00D71D3B&quot;/&gt;&lt;wsp:rsid wsp:val=&quot;00D72253&quot;/&gt;&lt;wsp:rsid wsp:val=&quot;00D75D35&quot;/&gt;&lt;wsp:rsid wsp:val=&quot;00D80F86&quot;/&gt;&lt;wsp:rsid wsp:val=&quot;00D82619&quot;/&gt;&lt;wsp:rsid wsp:val=&quot;00D831F6&quot;/&gt;&lt;wsp:rsid wsp:val=&quot;00D839B8&quot;/&gt;&lt;wsp:rsid wsp:val=&quot;00D83AAD&quot;/&gt;&lt;wsp:rsid wsp:val=&quot;00D84411&quot;/&gt;&lt;wsp:rsid wsp:val=&quot;00D90132&quot;/&gt;&lt;wsp:rsid wsp:val=&quot;00D9135B&quot;/&gt;&lt;wsp:rsid wsp:val=&quot;00D91D89&quot;/&gt;&lt;wsp:rsid wsp:val=&quot;00DA025E&quot;/&gt;&lt;wsp:rsid wsp:val=&quot;00DA518A&quot;/&gt;&lt;wsp:rsid wsp:val=&quot;00DA706D&quot;/&gt;&lt;wsp:rsid wsp:val=&quot;00DB0073&quot;/&gt;&lt;wsp:rsid wsp:val=&quot;00DB0BA5&quot;/&gt;&lt;wsp:rsid wsp:val=&quot;00DC1331&quot;/&gt;&lt;wsp:rsid wsp:val=&quot;00DC39A9&quot;/&gt;&lt;wsp:rsid wsp:val=&quot;00DC53E7&quot;/&gt;&lt;wsp:rsid wsp:val=&quot;00DC756C&quot;/&gt;&lt;wsp:rsid wsp:val=&quot;00DC7BB8&quot;/&gt;&lt;wsp:rsid wsp:val=&quot;00DD00AF&quot;/&gt;&lt;wsp:rsid wsp:val=&quot;00DD0C2C&quot;/&gt;&lt;wsp:rsid wsp:val=&quot;00DD3142&quot;/&gt;&lt;wsp:rsid wsp:val=&quot;00DD576B&quot;/&gt;&lt;wsp:rsid wsp:val=&quot;00DE22B1&quot;/&gt;&lt;wsp:rsid wsp:val=&quot;00DE263D&quot;/&gt;&lt;wsp:rsid wsp:val=&quot;00DE283D&quot;/&gt;&lt;wsp:rsid wsp:val=&quot;00DE4455&quot;/&gt;&lt;wsp:rsid wsp:val=&quot;00DE60C1&quot;/&gt;&lt;wsp:rsid wsp:val=&quot;00DE67FC&quot;/&gt;&lt;wsp:rsid wsp:val=&quot;00DF0815&quot;/&gt;&lt;wsp:rsid wsp:val=&quot;00DF30DF&quot;/&gt;&lt;wsp:rsid wsp:val=&quot;00DF5A00&quot;/&gt;&lt;wsp:rsid wsp:val=&quot;00E02397&quot;/&gt;&lt;wsp:rsid wsp:val=&quot;00E064D0&quot;/&gt;&lt;wsp:rsid wsp:val=&quot;00E06B0C&quot;/&gt;&lt;wsp:rsid wsp:val=&quot;00E07B9A&quot;/&gt;&lt;wsp:rsid wsp:val=&quot;00E11534&quot;/&gt;&lt;wsp:rsid wsp:val=&quot;00E15F57&quot;/&gt;&lt;wsp:rsid wsp:val=&quot;00E22B3F&quot;/&gt;&lt;wsp:rsid wsp:val=&quot;00E237F4&quot;/&gt;&lt;wsp:rsid wsp:val=&quot;00E238E4&quot;/&gt;&lt;wsp:rsid wsp:val=&quot;00E23E48&quot;/&gt;&lt;wsp:rsid wsp:val=&quot;00E253B2&quot;/&gt;&lt;wsp:rsid wsp:val=&quot;00E26073&quot;/&gt;&lt;wsp:rsid wsp:val=&quot;00E26F58&quot;/&gt;&lt;wsp:rsid wsp:val=&quot;00E30FEC&quot;/&gt;&lt;wsp:rsid wsp:val=&quot;00E31CCF&quot;/&gt;&lt;wsp:rsid wsp:val=&quot;00E32A4A&quot;/&gt;&lt;wsp:rsid wsp:val=&quot;00E4069E&quot;/&gt;&lt;wsp:rsid wsp:val=&quot;00E4076B&quot;/&gt;&lt;wsp:rsid wsp:val=&quot;00E43552&quot;/&gt;&lt;wsp:rsid wsp:val=&quot;00E45EF3&quot;/&gt;&lt;wsp:rsid wsp:val=&quot;00E519C5&quot;/&gt;&lt;wsp:rsid wsp:val=&quot;00E52777&quot;/&gt;&lt;wsp:rsid wsp:val=&quot;00E5329C&quot;/&gt;&lt;wsp:rsid wsp:val=&quot;00E5363C&quot;/&gt;&lt;wsp:rsid wsp:val=&quot;00E539AC&quot;/&gt;&lt;wsp:rsid wsp:val=&quot;00E54AF8&quot;/&gt;&lt;wsp:rsid wsp:val=&quot;00E55ABC&quot;/&gt;&lt;wsp:rsid wsp:val=&quot;00E57518&quot;/&gt;&lt;wsp:rsid wsp:val=&quot;00E57B74&quot;/&gt;&lt;wsp:rsid wsp:val=&quot;00E6150C&quot;/&gt;&lt;wsp:rsid wsp:val=&quot;00E61DFE&quot;/&gt;&lt;wsp:rsid wsp:val=&quot;00E62283&quot;/&gt;&lt;wsp:rsid wsp:val=&quot;00E70031&quot;/&gt;&lt;wsp:rsid wsp:val=&quot;00E73617&quot;/&gt;&lt;wsp:rsid wsp:val=&quot;00E7460A&quot;/&gt;&lt;wsp:rsid wsp:val=&quot;00E75C57&quot;/&gt;&lt;wsp:rsid wsp:val=&quot;00E81E3D&quot;/&gt;&lt;wsp:rsid wsp:val=&quot;00E83BD8&quot;/&gt;&lt;wsp:rsid wsp:val=&quot;00E845C2&quot;/&gt;&lt;wsp:rsid wsp:val=&quot;00E852A0&quot;/&gt;&lt;wsp:rsid wsp:val=&quot;00E85872&quot;/&gt;&lt;wsp:rsid wsp:val=&quot;00E8629F&quot;/&gt;&lt;wsp:rsid wsp:val=&quot;00E86553&quot;/&gt;&lt;wsp:rsid wsp:val=&quot;00E902E8&quot;/&gt;&lt;wsp:rsid wsp:val=&quot;00E908D1&quot;/&gt;&lt;wsp:rsid wsp:val=&quot;00E90F26&quot;/&gt;&lt;wsp:rsid wsp:val=&quot;00E924F9&quot;/&gt;&lt;wsp:rsid wsp:val=&quot;00E977FD&quot;/&gt;&lt;wsp:rsid wsp:val=&quot;00EA1146&quot;/&gt;&lt;wsp:rsid wsp:val=&quot;00EA15EB&quot;/&gt;&lt;wsp:rsid wsp:val=&quot;00EA20D4&quot;/&gt;&lt;wsp:rsid wsp:val=&quot;00EA3C24&quot;/&gt;&lt;wsp:rsid wsp:val=&quot;00EA5C32&quot;/&gt;&lt;wsp:rsid wsp:val=&quot;00EA7566&quot;/&gt;&lt;wsp:rsid wsp:val=&quot;00EA7B28&quot;/&gt;&lt;wsp:rsid wsp:val=&quot;00EB2122&quot;/&gt;&lt;wsp:rsid wsp:val=&quot;00EB342C&quot;/&gt;&lt;wsp:rsid wsp:val=&quot;00EB47AD&quot;/&gt;&lt;wsp:rsid wsp:val=&quot;00EC2A82&quot;/&gt;&lt;wsp:rsid wsp:val=&quot;00EC44C8&quot;/&gt;&lt;wsp:rsid wsp:val=&quot;00EC556A&quot;/&gt;&lt;wsp:rsid wsp:val=&quot;00EC7140&quot;/&gt;&lt;wsp:rsid wsp:val=&quot;00EC722B&quot;/&gt;&lt;wsp:rsid wsp:val=&quot;00ED509A&quot;/&gt;&lt;wsp:rsid wsp:val=&quot;00ED5262&quot;/&gt;&lt;wsp:rsid wsp:val=&quot;00ED5719&quot;/&gt;&lt;wsp:rsid wsp:val=&quot;00ED5D0F&quot;/&gt;&lt;wsp:rsid wsp:val=&quot;00EE11B3&quot;/&gt;&lt;wsp:rsid wsp:val=&quot;00EE2E65&quot;/&gt;&lt;wsp:rsid wsp:val=&quot;00EE3C68&quot;/&gt;&lt;wsp:rsid wsp:val=&quot;00EF0A71&quot;/&gt;&lt;wsp:rsid wsp:val=&quot;00EF2D85&quot;/&gt;&lt;wsp:rsid wsp:val=&quot;00EF3549&quot;/&gt;&lt;wsp:rsid wsp:val=&quot;00EF3BAD&quot;/&gt;&lt;wsp:rsid wsp:val=&quot;00EF3D28&quot;/&gt;&lt;wsp:rsid wsp:val=&quot;00EF4968&quot;/&gt;&lt;wsp:rsid wsp:val=&quot;00EF5D37&quot;/&gt;&lt;wsp:rsid wsp:val=&quot;00EF74A9&quot;/&gt;&lt;wsp:rsid wsp:val=&quot;00EF7BA9&quot;/&gt;&lt;wsp:rsid wsp:val=&quot;00F00944&quot;/&gt;&lt;wsp:rsid wsp:val=&quot;00F023A9&quot;/&gt;&lt;wsp:rsid wsp:val=&quot;00F0343A&quot;/&gt;&lt;wsp:rsid wsp:val=&quot;00F06B98&quot;/&gt;&lt;wsp:rsid wsp:val=&quot;00F06C54&quot;/&gt;&lt;wsp:rsid wsp:val=&quot;00F06DD8&quot;/&gt;&lt;wsp:rsid wsp:val=&quot;00F072D8&quot;/&gt;&lt;wsp:rsid wsp:val=&quot;00F10825&quot;/&gt;&lt;wsp:rsid wsp:val=&quot;00F15C84&quot;/&gt;&lt;wsp:rsid wsp:val=&quot;00F16188&quot;/&gt;&lt;wsp:rsid wsp:val=&quot;00F176F7&quot;/&gt;&lt;wsp:rsid wsp:val=&quot;00F20B94&quot;/&gt;&lt;wsp:rsid wsp:val=&quot;00F21AA3&quot;/&gt;&lt;wsp:rsid wsp:val=&quot;00F21B36&quot;/&gt;&lt;wsp:rsid wsp:val=&quot;00F21FA0&quot;/&gt;&lt;wsp:rsid wsp:val=&quot;00F22AF9&quot;/&gt;&lt;wsp:rsid wsp:val=&quot;00F260BB&quot;/&gt;&lt;wsp:rsid wsp:val=&quot;00F262D7&quot;/&gt;&lt;wsp:rsid wsp:val=&quot;00F30B22&quot;/&gt;&lt;wsp:rsid wsp:val=&quot;00F31369&quot;/&gt;&lt;wsp:rsid wsp:val=&quot;00F31F73&quot;/&gt;&lt;wsp:rsid wsp:val=&quot;00F3281B&quot;/&gt;&lt;wsp:rsid wsp:val=&quot;00F33C35&quot;/&gt;&lt;wsp:rsid wsp:val=&quot;00F35313&quot;/&gt;&lt;wsp:rsid wsp:val=&quot;00F3578A&quot;/&gt;&lt;wsp:rsid wsp:val=&quot;00F43104&quot;/&gt;&lt;wsp:rsid wsp:val=&quot;00F44A61&quot;/&gt;&lt;wsp:rsid wsp:val=&quot;00F4734D&quot;/&gt;&lt;wsp:rsid wsp:val=&quot;00F47D81&quot;/&gt;&lt;wsp:rsid wsp:val=&quot;00F52F19&quot;/&gt;&lt;wsp:rsid wsp:val=&quot;00F55467&quot;/&gt;&lt;wsp:rsid wsp:val=&quot;00F56DD6&quot;/&gt;&lt;wsp:rsid wsp:val=&quot;00F63A09&quot;/&gt;&lt;wsp:rsid wsp:val=&quot;00F640C8&quot;/&gt;&lt;wsp:rsid wsp:val=&quot;00F64E51&quot;/&gt;&lt;wsp:rsid wsp:val=&quot;00F66A1B&quot;/&gt;&lt;wsp:rsid wsp:val=&quot;00F7146E&quot;/&gt;&lt;wsp:rsid wsp:val=&quot;00F739ED&quot;/&gt;&lt;wsp:rsid wsp:val=&quot;00F75DB0&quot;/&gt;&lt;wsp:rsid wsp:val=&quot;00F76FBE&quot;/&gt;&lt;wsp:rsid wsp:val=&quot;00F7778F&quot;/&gt;&lt;wsp:rsid wsp:val=&quot;00F77D34&quot;/&gt;&lt;wsp:rsid wsp:val=&quot;00F825CC&quot;/&gt;&lt;wsp:rsid wsp:val=&quot;00F835C1&quot;/&gt;&lt;wsp:rsid wsp:val=&quot;00F84B44&quot;/&gt;&lt;wsp:rsid wsp:val=&quot;00F84CC4&quot;/&gt;&lt;wsp:rsid wsp:val=&quot;00F86875&quot;/&gt;&lt;wsp:rsid wsp:val=&quot;00F8704F&quot;/&gt;&lt;wsp:rsid wsp:val=&quot;00F87B0C&quot;/&gt;&lt;wsp:rsid wsp:val=&quot;00F91E93&quot;/&gt;&lt;wsp:rsid wsp:val=&quot;00FA0423&quot;/&gt;&lt;wsp:rsid wsp:val=&quot;00FA2CF7&quot;/&gt;&lt;wsp:rsid wsp:val=&quot;00FA2E18&quot;/&gt;&lt;wsp:rsid wsp:val=&quot;00FA6851&quot;/&gt;&lt;wsp:rsid wsp:val=&quot;00FA76C0&quot;/&gt;&lt;wsp:rsid wsp:val=&quot;00FB0D2D&quot;/&gt;&lt;wsp:rsid wsp:val=&quot;00FB2CCA&quot;/&gt;&lt;wsp:rsid wsp:val=&quot;00FB52C2&quot;/&gt;&lt;wsp:rsid wsp:val=&quot;00FB58D3&quot;/&gt;&lt;wsp:rsid wsp:val=&quot;00FB6375&quot;/&gt;&lt;wsp:rsid wsp:val=&quot;00FC051F&quot;/&gt;&lt;wsp:rsid wsp:val=&quot;00FC542F&quot;/&gt;&lt;wsp:rsid wsp:val=&quot;00FC6C4B&quot;/&gt;&lt;wsp:rsid wsp:val=&quot;00FC7090&quot;/&gt;&lt;wsp:rsid wsp:val=&quot;00FC713E&quot;/&gt;&lt;wsp:rsid wsp:val=&quot;00FD2747&quot;/&gt;&lt;wsp:rsid wsp:val=&quot;00FD650F&quot;/&gt;&lt;wsp:rsid wsp:val=&quot;00FF2E3D&quot;/&gt;&lt;wsp:rsid wsp:val=&quot;00FF4D6B&quot;/&gt;&lt;wsp:rsid wsp:val=&quot;00FF68C6&quot;/&gt;&lt;/wsp:rsids&gt;&lt;/w:docPr&gt;&lt;w:body&gt;&lt;wx:sect&gt;&lt;w:p wsp:rsidR=&quot;00000000&quot; wsp:rsidRDefault=&quot;007E26EC&quot; wsp:rsidP=&quot;007E26EC&quot;&gt;&lt;m:oMathPara&gt;&lt;m:oMath&gt;&lt;m:r&gt;&lt;m:rPr&gt;&lt;m:sty m:val=&quot;bi&quot;/&gt;&lt;/m:rPr&gt;&lt;w:rPr&gt;&lt;w:rFonts w:ascii=&quot;Cambria Math&quot; w:fareast=&quot;Batang&quot; w:h-ansi=&quot;Cambria Math&quot;/&gt;&lt;wx:font wx:val=&quot;Cambria Math&quot;/&gt;&lt;w:b/&gt;&lt;w:i/&gt;&lt;/w:rPr&gt;&lt;m:t&gt;_・/m:t&gt;&lt;/m:r&gt;&lt;m:sSup&gt;&lt;m:sSupPr&gt;&lt;m:ctrlPr&gt;&lt;w:rPr&gt;&lt;w:rFonts w:ascii=&quot;Cambria Math&quot; w:fareast=&quot;Batang&quot; w:h-ansi=&quot;Cambria Math&quot;/&gt;&lt;wx:font wx:val=&quot;Cambria Math&quot;/&gt;aaaaaaaaaaaa&lt;w:i/&gt;&lt;/w:rPr&gt;&lt;/m:ctrlPr&gt;&lt;/m:sSupPr&gt;&lt;m:e&gt;&lt;m:r&gt;&lt;m:rPr&gt;&lt;m:sty m:val=&quot;bi&quot;/&gt;&lt;/m:rPr&gt;&lt;w:rPr&gt;&lt;w:rFonts w:ascii=&quot;Cambria Math&quot; w:fareast=&quot;Batang&quot; w:h-ansi=&quot;Cambria Math&quot;/&gt;&lt;wx:font wx:val=&quot;Cambria Math&quot;/&gt;&lt;w:b/&gt;&lt;w:i/&gt;&lt;/w:rPr&gt;&lt;m:t&gt;f&lt;/m:t&gt;&lt;/m:r&gt;&lt;/m:e&gt;&lt;m:sup&gt;&lt;m:r&gt;&lt;m:rPr&gt;&lt;m:nor/&gt;&lt;/m:rPr&gt;&lt;w:rPr&gt;&lt;w:rFonts w:ascii=&quot;Cambria Math&quot; w:fareast=&quot;Batang&quot; w:h-ansi=&quot;Cambria Math&quot;/&gt;&lt;wx:font wx:val=&quot;Cambria Math&quot;/&gt;&lt;/w:rPr&gt;&lt;m:t&gt;RA&lt;/m:t&gt;&lt;/m:r&gt;&lt;/m:sup&gt;&lt;/m:sSup&gt;&lt;m:r&gt;&lt;m:rPr&gt;&lt;m:sty m:val=&quot;bi&quot;/&gt;&lt;/m:rPr&gt;&lt;w:rPr&gt;&lt;w:rFonts w:ascii=&quot;Cambria Math&quot; w:fareast=&quot;Batang&quot; w:h-ansi=&quot;Cambria Math&quot;/&gt;&lt;wx:font wx:val=&quot;Cambria Math&quot;/&gt;&lt;w:b/&gt;&lt;w:i/&gt;&lt;/w:rPr&gt;&lt;m:t&gt;__・/m:t&gt;&lt;/m:r&gt;&lt;m:d&gt;&lt;m:dPr&gt;&lt;m:begChr m:val=&quot;{&quot;/&gt;&lt;m:endChr m:val=&quot;}&quot;/&gt;&lt;m:ctrlPr&gt;&lt;w:rPr&gt;&lt;w:rFonts w:ascii=&quot;Cambria Math&quot; w:fareast=&quot;Batang&quot; w=:&quot;hC-aamnbsrii=a&quot; CMaMambria Math&quot;/&gt;&lt;wx:font wx:val=&quot;Cambria Math&quot;/&gt;&lt;w:i/&gt;&lt;/w:rPr&gt;&lt;/m:ctrlPr&gt;&lt;/m:dPr&gt;&lt;m:e&gt;&lt;m:r&gt;&lt;m:rPr&gt;&lt;m:sty m:val=&quot;bi&quot;/&gt;&lt;/m:rPr&gt;&lt;w:rPr&gt;&lt;w:rFonts w:ascii=&quot;Cambria Math&quot; w:fareast=&quot;Batang&quot; w:h-ansi=&quot;Cambria Math&quot;/&gt;&lt;wx:font wx:val=&quot;Cambria Math&quot;/&gt;&lt;w:b/&gt;&lt;w:i/&gt;&lt;/w:rPr&gt;&lt;m:t&gt;1.25, 5&lt;/m:t&gt;&lt;/m:r&gt;&lt;/m:e&gt;&lt;/m:d&gt;&lt;/m:oMath&gt;&lt;/m:oMathPara&gt;&lt;/w:p&gt;&lt;w:sectPr wsp:rsidR=&quot;00000000&quot;&gt;&lt;w:pgSz w:w=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      <v:imagedata r:id="rId10" o:title="" chromakey="white"/>
                </v:shape>
              </w:pict>
            </w:r>
            <w:r w:rsidRPr="00810B65">
              <w:rPr>
                <w:rFonts w:eastAsia="Batang"/>
              </w:rPr>
              <w:fldChar w:fldCharType="end"/>
            </w:r>
            <w:r w:rsidRPr="00810B65">
              <w:rPr>
                <w:rFonts w:eastAsia="Batang"/>
              </w:rPr>
              <w:t xml:space="preserve"> kHz.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95"/>
              <w:gridCol w:w="1185"/>
              <w:gridCol w:w="1233"/>
              <w:gridCol w:w="1236"/>
              <w:gridCol w:w="1215"/>
              <w:gridCol w:w="1586"/>
            </w:tblGrid>
            <w:tr w:rsidR="004031C1" w:rsidTr="00CD3208">
              <w:trPr>
                <w:jc w:val="center"/>
              </w:trPr>
              <w:tc>
                <w:tcPr>
                  <w:tcW w:w="1395" w:type="dxa"/>
                  <w:shd w:val="clear" w:color="auto" w:fill="auto"/>
                </w:tcPr>
                <w:p w:rsidR="004031C1" w:rsidRPr="002C4341" w:rsidRDefault="004031C1" w:rsidP="00CD3208">
                  <w:pPr>
                    <w:pStyle w:val="TAH"/>
                    <w:rPr>
                      <w:rFonts w:eastAsia="Batang"/>
                    </w:rPr>
                  </w:pPr>
                  <w:r w:rsidRPr="002C4341">
                    <w:rPr>
                      <w:rFonts w:eastAsia="Batang"/>
                    </w:rPr>
                    <w:t>Format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:rsidR="004031C1" w:rsidRPr="002C4341" w:rsidRDefault="004031C1" w:rsidP="00CD3208">
                  <w:pPr>
                    <w:pStyle w:val="TAH"/>
                    <w:rPr>
                      <w:rFonts w:eastAsia="Batang"/>
                    </w:rPr>
                  </w:pPr>
                  <w:r w:rsidRPr="006A5007">
                    <w:rPr>
                      <w:rFonts w:eastAsia="Batang"/>
                      <w:position w:val="-10"/>
                    </w:rPr>
                    <w:object w:dxaOrig="400" w:dyaOrig="300" w14:anchorId="52511D91">
                      <v:shape id="_x0000_i1029" type="#_x0000_t75" style="width:20.25pt;height:15pt" o:ole="">
                        <v:imagedata r:id="rId11" o:title=""/>
                      </v:shape>
                      <o:OLEObject Type="Embed" ProgID="Equation.3" ShapeID="_x0000_i1029" DrawAspect="Content" ObjectID="_1618455711" r:id="rId12"/>
                    </w:object>
                  </w:r>
                </w:p>
              </w:tc>
              <w:tc>
                <w:tcPr>
                  <w:tcW w:w="1233" w:type="dxa"/>
                  <w:shd w:val="clear" w:color="auto" w:fill="auto"/>
                </w:tcPr>
                <w:p w:rsidR="004031C1" w:rsidRPr="002C4341" w:rsidRDefault="004031C1" w:rsidP="00CD3208">
                  <w:pPr>
                    <w:pStyle w:val="TAH"/>
                    <w:rPr>
                      <w:rFonts w:eastAsia="Batang"/>
                    </w:rPr>
                  </w:pPr>
                  <w:r w:rsidRPr="006A5007">
                    <w:rPr>
                      <w:position w:val="-10"/>
                    </w:rPr>
                    <w:object w:dxaOrig="520" w:dyaOrig="340" w14:anchorId="0CE82F5A">
                      <v:shape id="_x0000_i1030" type="#_x0000_t75" style="width:26.25pt;height:18pt" o:ole="">
                        <v:imagedata r:id="rId13" o:title=""/>
                      </v:shape>
                      <o:OLEObject Type="Embed" ProgID="Equation.3" ShapeID="_x0000_i1030" DrawAspect="Content" ObjectID="_1618455712" r:id="rId14"/>
                    </w:objec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:rsidR="004031C1" w:rsidRPr="002C4341" w:rsidRDefault="004031C1" w:rsidP="00CD3208">
                  <w:pPr>
                    <w:pStyle w:val="TAH"/>
                    <w:rPr>
                      <w:rFonts w:eastAsia="Batang"/>
                    </w:rPr>
                  </w:pPr>
                  <w:r w:rsidRPr="002C4341">
                    <w:rPr>
                      <w:rFonts w:eastAsia="Batang"/>
                      <w:position w:val="-10"/>
                    </w:rPr>
                    <w:object w:dxaOrig="320" w:dyaOrig="300" w14:anchorId="426D43D8">
                      <v:shape id="_x0000_i1031" type="#_x0000_t75" style="width:15.75pt;height:15pt" o:ole="">
                        <v:imagedata r:id="rId15" o:title=""/>
                      </v:shape>
                      <o:OLEObject Type="Embed" ProgID="Equation.3" ShapeID="_x0000_i1031" DrawAspect="Content" ObjectID="_1618455713" r:id="rId16"/>
                    </w:object>
                  </w:r>
                </w:p>
              </w:tc>
              <w:tc>
                <w:tcPr>
                  <w:tcW w:w="1215" w:type="dxa"/>
                  <w:shd w:val="clear" w:color="auto" w:fill="auto"/>
                </w:tcPr>
                <w:p w:rsidR="004031C1" w:rsidRPr="002C4341" w:rsidRDefault="004031C1" w:rsidP="00CD3208">
                  <w:pPr>
                    <w:pStyle w:val="TAH"/>
                    <w:rPr>
                      <w:rFonts w:eastAsia="Batang"/>
                    </w:rPr>
                  </w:pPr>
                  <w:r w:rsidRPr="006A5007">
                    <w:rPr>
                      <w:position w:val="-10"/>
                    </w:rPr>
                    <w:object w:dxaOrig="460" w:dyaOrig="340" w14:anchorId="74D09F7D">
                      <v:shape id="_x0000_i1032" type="#_x0000_t75" style="width:23.25pt;height:18pt" o:ole="">
                        <v:imagedata r:id="rId17" o:title=""/>
                      </v:shape>
                      <o:OLEObject Type="Embed" ProgID="Equation.3" ShapeID="_x0000_i1032" DrawAspect="Content" ObjectID="_1618455714" r:id="rId18"/>
                    </w:object>
                  </w:r>
                </w:p>
              </w:tc>
              <w:tc>
                <w:tcPr>
                  <w:tcW w:w="1586" w:type="dxa"/>
                </w:tcPr>
                <w:p w:rsidR="004031C1" w:rsidRPr="002C4341" w:rsidRDefault="004031C1" w:rsidP="00CD3208">
                  <w:pPr>
                    <w:pStyle w:val="TAH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Support for restricted sets</w:t>
                  </w:r>
                </w:p>
              </w:tc>
            </w:tr>
            <w:tr w:rsidR="004031C1" w:rsidTr="00CD3208">
              <w:trPr>
                <w:jc w:val="center"/>
              </w:trPr>
              <w:tc>
                <w:tcPr>
                  <w:tcW w:w="1395" w:type="dxa"/>
                  <w:shd w:val="clear" w:color="auto" w:fill="auto"/>
                </w:tcPr>
                <w:p w:rsidR="004031C1" w:rsidRPr="002C4341" w:rsidRDefault="004031C1" w:rsidP="00CD3208">
                  <w:pPr>
                    <w:pStyle w:val="TAC"/>
                    <w:rPr>
                      <w:rFonts w:eastAsia="Batang"/>
                    </w:rPr>
                  </w:pPr>
                  <w:r w:rsidRPr="002C4341">
                    <w:rPr>
                      <w:rFonts w:eastAsia="Batang"/>
                    </w:rPr>
                    <w:t>0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:rsidR="004031C1" w:rsidRPr="002C4341" w:rsidRDefault="004031C1" w:rsidP="00CD3208">
                  <w:pPr>
                    <w:pStyle w:val="TAC"/>
                    <w:rPr>
                      <w:rFonts w:eastAsia="Batang"/>
                    </w:rPr>
                  </w:pPr>
                  <w:r w:rsidRPr="002C4341">
                    <w:rPr>
                      <w:rFonts w:eastAsia="Batang"/>
                    </w:rPr>
                    <w:t>839</w:t>
                  </w:r>
                </w:p>
              </w:tc>
              <w:tc>
                <w:tcPr>
                  <w:tcW w:w="1233" w:type="dxa"/>
                  <w:shd w:val="clear" w:color="auto" w:fill="auto"/>
                </w:tcPr>
                <w:p w:rsidR="004031C1" w:rsidRPr="002C4341" w:rsidRDefault="004031C1" w:rsidP="00CD3208">
                  <w:pPr>
                    <w:pStyle w:val="TAC"/>
                    <w:rPr>
                      <w:rFonts w:eastAsia="Batang"/>
                    </w:rPr>
                  </w:pPr>
                  <w:r w:rsidRPr="002C4341">
                    <w:rPr>
                      <w:rFonts w:eastAsia="Batang"/>
                    </w:rPr>
                    <w:t>1.25 kHz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:rsidR="004031C1" w:rsidRPr="002C4341" w:rsidRDefault="00D14C1D" w:rsidP="00CD3208">
                  <w:pPr>
                    <w:pStyle w:val="TAR"/>
                    <w:rPr>
                      <w:rFonts w:eastAsia="Batang"/>
                    </w:rPr>
                  </w:pPr>
                  <w:r>
                    <w:pict w14:anchorId="02837F71">
                      <v:shape id="_x0000_i1033" type="#_x0000_t75" style="width:28.5pt;height:7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38&quot;/&gt;&lt;w:printFractionalCharacterWidth/&gt;&lt;w:bordersDontSurroundHeader/&gt;&lt;w:bordersDontSurroundFooter/&gt;&lt;w:stylePaneFormatFilter w:val=&quot;3F2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validateAgainstSchema/&gt;&lt;w:saveInvalidXML w:val=&quot;off&quot;/&gt;&lt;w:ignoreMixedContent w:val=&quot;off&quot;/&gt;&lt;w:alwaysShowPlaceholderText w:val=&quot;off&quot;/&gt;&lt;w:footnotePr&gt;&lt;w:pos w:val=&quot;beneath-text&quot;/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282213&quot;/&gt;&lt;wsp:rsid wsp:val=&quot;000027ED&quot;/&gt;&lt;wsp:rsid wsp:val=&quot;0000379E&quot;/&gt;&lt;wsp:rsid wsp:val=&quot;000037AF&quot;/&gt;&lt;wsp:rsid wsp:val=&quot;00003C52&quot;/&gt;&lt;wsp:rsid wsp:val=&quot;00004537&quot;/&gt;&lt;wsp:rsid wsp:val=&quot;00007948&quot;/&gt;&lt;wsp:rsid wsp:val=&quot;000128F2&quot;/&gt;&lt;wsp:rsid wsp:val=&quot;00017799&quot;/&gt;&lt;wsp:rsid wsp:val=&quot;00017BDA&quot;/&gt;&lt;wsp:rsid wsp:val=&quot;0002036D&quot;/&gt;&lt;wsp:rsid wsp:val=&quot;00020852&quot;/&gt;&lt;wsp:rsid wsp:val=&quot;00020CB7&quot;/&gt;&lt;wsp:rsid wsp:val=&quot;0002191D&quot;/&gt;&lt;wsp:rsid wsp:val=&quot;00021E68&quot;/&gt;&lt;wsp:rsid wsp:val=&quot;000233B8&quot;/&gt;&lt;wsp:rsid wsp:val=&quot;000266A0&quot;/&gt;&lt;wsp:rsid wsp:val=&quot;00030E6C&quot;/&gt;&lt;wsp:rsid wsp:val=&quot;0003154D&quot;/&gt;&lt;wsp:rsid wsp:val=&quot;00031C1D&quot;/&gt;&lt;wsp:rsid wsp:val=&quot;000419BA&quot;/&gt;&lt;wsp:rsid wsp:val=&quot;00042E92&quot;/&gt;&lt;wsp:rsid wsp:val=&quot;0004483F&quot;/&gt;&lt;wsp:rsid wsp:val=&quot;00045666&quot;/&gt;&lt;wsp:rsid wsp:val=&quot;000456D7&quot;/&gt;&lt;wsp:rsid wsp:val=&quot;00045CBD&quot;/&gt;&lt;wsp:rsid wsp:val=&quot;00047943&quot;/&gt;&lt;wsp:rsid wsp:val=&quot;0005300E&quot;/&gt;&lt;wsp:rsid wsp:val=&quot;000612D1&quot;/&gt;&lt;wsp:rsid wsp:val=&quot;000621A8&quot;/&gt;&lt;wsp:rsid wsp:val=&quot;0006400E&quot;/&gt;&lt;wsp:rsid wsp:val=&quot;00064B3E&quot;/&gt;&lt;wsp:rsid wsp:val=&quot;00065F1C&quot;/&gt;&lt;wsp:rsid wsp:val=&quot;00066891&quot;/&gt;&lt;wsp:rsid wsp:val=&quot;0006768C&quot;/&gt;&lt;wsp:rsid wsp:val=&quot;00071032&quot;/&gt;&lt;wsp:rsid wsp:val=&quot;00073860&quot;/&gt;&lt;wsp:rsid wsp:val=&quot;00075B66&quot;/&gt;&lt;wsp:rsid wsp:val=&quot;000766B3&quot;/&gt;&lt;wsp:rsid wsp:val=&quot;000820DA&quot;/&gt;&lt;wsp:rsid wsp:val=&quot;0008313F&quot;/&gt;&lt;wsp:rsid wsp:val=&quot;000840C6&quot;/&gt;&lt;wsp:rsid wsp:val=&quot;00085F45&quot;/&gt;&lt;wsp:rsid wsp:val=&quot;00087322&quot;/&gt;&lt;wsp:rsid wsp:val=&quot;000911E4&quot;/&gt;&lt;wsp:rsid wsp:val=&quot;00093E7E&quot;/&gt;&lt;wsp:rsid wsp:val=&quot;00095795&quot;/&gt;&lt;wsp:rsid wsp:val=&quot;00097D22&quot;/&gt;&lt;wsp:rsid wsp:val=&quot;000A2C7E&quot;/&gt;&lt;wsp:rsid wsp:val=&quot;000A3F65&quot;/&gt;&lt;wsp:rsid wsp:val=&quot;000A45AC&quot;/&gt;&lt;wsp:rsid wsp:val=&quot;000A6235&quot;/&gt;&lt;wsp:rsid wsp:val=&quot;000A65BC&quot;/&gt;&lt;wsp:rsid wsp:val=&quot;000A7F9C&quot;/&gt;&lt;wsp:rsid wsp:val=&quot;000B0E72&quot;/&gt;&lt;wsp:rsid wsp:val=&quot;000B5813&quot;/&gt;&lt;wsp:rsid wsp:val=&quot;000B6115&quot;/&gt;&lt;wsp:rsid wsp:val=&quot;000B649E&quot;/&gt;&lt;wsp:rsid wsp:val=&quot;000B6723&quot;/&gt;&lt;wsp:rsid wsp:val=&quot;000C20DB&quot;/&gt;&lt;wsp:rsid wsp:val=&quot;000C2D28&quot;/&gt;&lt;wsp:rsid wsp:val=&quot;000C3691&quot;/&gt;&lt;wsp:rsid wsp:val=&quot;000C37E4&quot;/&gt;&lt;wsp:rsid wsp:val=&quot;000C5893&quot;/&gt;&lt;wsp:rsid wsp:val=&quot;000C7332&quot;/&gt;&lt;wsp:rsid wsp:val=&quot;000D0AFE&quot;/&gt;&lt;wsp:rsid wsp:val=&quot;000D1F67&quot;/&gt;&lt;wsp:rsid wsp:val=&quot;000D4510&quot;/&gt;&lt;wsp:rsid wsp:val=&quot;000D5153&quot;/&gt;&lt;wsp:rsid wsp:val=&quot;000D597F&quot;/&gt;&lt;wsp:rsid wsp:val=&quot;000D6CFC&quot;/&gt;&lt;wsp:rsid wsp:val=&quot;000E01D4&quot;/&gt;&lt;wsp:rsid wsp:val=&quot;000E198C&quot;/&gt;&lt;wsp:rsid wsp:val=&quot;000E1D6A&quot;/&gt;&lt;wsp:rsid wsp:val=&quot;000E434A&quot;/&gt;&lt;wsp:rsid wsp:val=&quot;000E441C&quot;/&gt;&lt;wsp:rsid wsp:val=&quot;000E6DEC&quot;/&gt;&lt;wsp:rsid wsp:val=&quot;000F0182&quot;/&gt;&lt;wsp:rsid wsp:val=&quot;000F22CE&quot;/&gt;&lt;wsp:rsid wsp:val=&quot;000F3C2A&quot;/&gt;&lt;wsp:rsid wsp:val=&quot;000F5102&quot;/&gt;&lt;wsp:rsid wsp:val=&quot;000F6F65&quot;/&gt;&lt;wsp:rsid wsp:val=&quot;0010127A&quot;/&gt;&lt;wsp:rsid wsp:val=&quot;00102AFA&quot;/&gt;&lt;wsp:rsid wsp:val=&quot;00106A9F&quot;/&gt;&lt;wsp:rsid wsp:val=&quot;001072A8&quot;/&gt;&lt;wsp:rsid wsp:val=&quot;0011424E&quot;/&gt;&lt;wsp:rsid wsp:val=&quot;00117291&quot;/&gt;&lt;wsp:rsid wsp:val=&quot;00123571&quot;/&gt;&lt;wsp:rsid wsp:val=&quot;00123B5C&quot;/&gt;&lt;wsp:rsid wsp:val=&quot;00124082&quot;/&gt;&lt;wsp:rsid wsp:val=&quot;001301B1&quot;/&gt;&lt;wsp:rsid wsp:val=&quot;00130E89&quot;/&gt;&lt;wsp:rsid wsp:val=&quot;00132D36&quot;/&gt;&lt;wsp:rsid wsp:val=&quot;00141A2F&quot;/&gt;&lt;wsp:rsid wsp:val=&quot;00142771&quot;/&gt;&lt;wsp:rsid wsp:val=&quot;00142831&quot;/&gt;&lt;wsp:rsid wsp:val=&quot;00142F43&quot;/&gt;&lt;wsp:rsid wsp:val=&quot;00143316&quot;/&gt;&lt;wsp:rsid wsp:val=&quot;00145505&quot;/&gt;&lt;wsp:rsid wsp:val=&quot;00152C33&quot;/&gt;&lt;wsp:rsid wsp:val=&quot;00153528&quot;/&gt;&lt;wsp:rsid wsp:val=&quot;00160A47&quot;/&gt;&lt;wsp:rsid wsp:val=&quot;00160B00&quot;/&gt;&lt;wsp:rsid wsp:val=&quot;00162698&quot;/&gt;&lt;wsp:rsid wsp:val=&quot;00162F78&quot;/&gt;&lt;wsp:rsid wsp:val=&quot;001643AC&quot;/&gt;&lt;wsp:rsid wsp:val=&quot;00171980&quot;/&gt;&lt;wsp:rsid wsp:val=&quot;00171D07&quot;/&gt;&lt;wsp:rsid wsp:val=&quot;0017516C&quot;/&gt;&lt;wsp:rsid wsp:val=&quot;00175AB9&quot;/&gt;&lt;wsp:rsid wsp:val=&quot;00181060&quot;/&gt;&lt;wsp:rsid wsp:val=&quot;00181490&quot;/&gt;&lt;wsp:rsid wsp:val=&quot;00182304&quot;/&gt;&lt;wsp:rsid wsp:val=&quot;0018379B&quot;/&gt;&lt;wsp:rsid wsp:val=&quot;0018585B&quot;/&gt;&lt;wsp:rsid wsp:val=&quot;00192CE3&quot;/&gt;&lt;wsp:rsid wsp:val=&quot;00193116&quot;/&gt;&lt;wsp:rsid wsp:val=&quot;001A08AA&quot;/&gt;&lt;wsp:rsid wsp:val=&quot;001A1DAC&quot;/&gt;&lt;wsp:rsid wsp:val=&quot;001A3120&quot;/&gt;&lt;wsp:rsid wsp:val=&quot;001B0237&quot;/&gt;&lt;wsp:rsid wsp:val=&quot;001B1C3C&quot;/&gt;&lt;wsp:rsid wsp:val=&quot;001B32BC&quot;/&gt;&lt;wsp:rsid wsp:val=&quot;001C3A35&quot;/&gt;&lt;wsp:rsid wsp:val=&quot;001C602C&quot;/&gt;&lt;wsp:rsid wsp:val=&quot;001C67F1&quot;/&gt;&lt;wsp:rsid wsp:val=&quot;001C7645&quot;/&gt;&lt;wsp:rsid wsp:val=&quot;001D17FE&quot;/&gt;&lt;wsp:rsid wsp:val=&quot;001D5FAC&quot;/&gt;&lt;wsp:rsid wsp:val=&quot;001D61DA&quot;/&gt;&lt;wsp:rsid wsp:val=&quot;001D6D1A&quot;/&gt;&lt;wsp:rsid wsp:val=&quot;001D7B96&quot;/&gt;&lt;wsp:rsid wsp:val=&quot;001E0240&quot;/&gt;&lt;wsp:rsid wsp:val=&quot;001E290B&quot;/&gt;&lt;wsp:rsid wsp:val=&quot;001E7AB9&quot;/&gt;&lt;wsp:rsid wsp:val=&quot;001F2D35&quot;/&gt;&lt;wsp:rsid wsp:val=&quot;001F2F6B&quot;/&gt;&lt;wsp:rsid wsp:val=&quot;001F4D0D&quot;/&gt;&lt;wsp:rsid wsp:val=&quot;001F51BB&quot;/&gt;&lt;wsp:rsid wsp:val=&quot;001F64A0&quot;/&gt;&lt;wsp:rsid wsp:val=&quot;002029A6&quot;/&gt;&lt;wsp:rsid wsp:val=&quot;0020352D&quot;/&gt;&lt;wsp:rsid wsp:val=&quot;0020374C&quot;/&gt;&lt;wsp:rsid wsp:val=&quot;002041AB&quot;/&gt;&lt;wsp:rsid wsp:val=&quot;002045C1&quot;/&gt;&lt;wsp:rsid wsp:val=&quot;00205968&quot;/&gt;&lt;wsp:rsid wsp:val=&quot;00207DB7&quot;/&gt;&lt;wsp:rsid wsp:val=&quot;002106C8&quot;/&gt;&lt;wsp:rsid wsp:val=&quot;00212373&quot;/&gt;&lt;wsp:rsid wsp:val=&quot;002138EA&quot;/&gt;&lt;wsp:rsid wsp:val=&quot;00214FBD&quot;/&gt;&lt;wsp:rsid wsp:val=&quot;00222897&quot;/&gt;&lt;wsp:rsid wsp:val=&quot;00222AD3&quot;/&gt;&lt;wsp:rsid wsp:val=&quot;00230C68&quot;/&gt;&lt;wsp:rsid wsp:val=&quot;00231775&quot;/&gt;&lt;wsp:rsid wsp:val=&quot;00231866&quot;/&gt;&lt;wsp:rsid wsp:val=&quot;00232268&quot;/&gt;&lt;wsp:rsid wsp:val=&quot;00232B45&quot;/&gt;&lt;wsp:rsid wsp:val=&quot;00234306&quot;/&gt;&lt;wsp:rsid wsp:val=&quot;0023446F&quot;/&gt;&lt;wsp:rsid wsp:val=&quot;00235127&quot;/&gt;&lt;wsp:rsid wsp:val=&quot;00235394&quot;/&gt;&lt;wsp:rsid wsp:val=&quot;002363F5&quot;/&gt;&lt;wsp:rsid wsp:val=&quot;00242DD8&quot;/&gt;&lt;wsp:rsid wsp:val=&quot;002447F0&quot;/&gt;&lt;wsp:rsid wsp:val=&quot;00245B6B&quot;/&gt;&lt;wsp:rsid wsp:val=&quot;00247295&quot;/&gt;&lt;wsp:rsid wsp:val=&quot;0025035E&quot;/&gt;&lt;wsp:rsid wsp:val=&quot;0025345F&quot;/&gt;&lt;wsp:rsid wsp:val=&quot;00254DE6&quot;/&gt;&lt;wsp:rsid wsp:val=&quot;00257632&quot;/&gt;&lt;wsp:rsid wsp:val=&quot;00260476&quot;/&gt;&lt;wsp:rsid wsp:val=&quot;00260D4B&quot;/&gt;&lt;wsp:rsid wsp:val=&quot;0026179F&quot;/&gt;&lt;wsp:rsid wsp:val=&quot;00261EF2&quot;/&gt;&lt;wsp:rsid wsp:val=&quot;00262278&quot;/&gt;&lt;wsp:rsid wsp:val=&quot;00265053&quot;/&gt;&lt;wsp:rsid wsp:val=&quot;002715D3&quot;/&gt;&lt;wsp:rsid wsp:val=&quot;002716E7&quot;/&gt;&lt;wsp:rsid wsp:val=&quot;00272BC8&quot;/&gt;&lt;wsp:rsid wsp:val=&quot;00274E1A&quot;/&gt;&lt;wsp:rsid wsp:val=&quot;0027582B&quot;/&gt;&lt;wsp:rsid wsp:val=&quot;00275B3C&quot;/&gt;&lt;wsp:rsid wsp:val=&quot;0027745D&quot;/&gt;&lt;wsp:rsid wsp:val=&quot;00280799&quot;/&gt;&lt;wsp:rsid wsp:val=&quot;00282213&quot;/&gt;&lt;wsp:rsid wsp:val=&quot;00283084&quot;/&gt;&lt;wsp:rsid wsp:val=&quot;0028309A&quot;/&gt;&lt;wsp:rsid wsp:val=&quot;00285046&quot;/&gt;&lt;wsp:rsid wsp:val=&quot;0028522B&quot;/&gt;&lt;wsp:rsid wsp:val=&quot;00290654&quot;/&gt;&lt;wsp:rsid wsp:val=&quot;00290810&quot;/&gt;&lt;wsp:rsid wsp:val=&quot;0029188D&quot;/&gt;&lt;wsp:rsid wsp:val=&quot;00291A21&quot;/&gt;&lt;wsp:rsid wsp:val=&quot;00294905&quot;/&gt;&lt;wsp:rsid wsp:val=&quot;00294FEF&quot;/&gt;&lt;wsp:rsid wsp:val=&quot;00296B3D&quot;/&gt;&lt;wsp:rsid wsp:val=&quot;002A05B0&quot;/&gt;&lt;wsp:rsid wsp:val=&quot;002A0EAF&quot;/&gt;&lt;wsp:rsid wsp:val=&quot;002A1FF0&quot;/&gt;&lt;wsp:rsid wsp:val=&quot;002A4F2C&quot;/&gt;&lt;wsp:rsid wsp:val=&quot;002A4F8E&quot;/&gt;&lt;wsp:rsid wsp:val=&quot;002A59D3&quot;/&gt;&lt;wsp:rsid wsp:val=&quot;002A5B17&quot;/&gt;&lt;wsp:rsid wsp:val=&quot;002B091A&quot;/&gt;&lt;wsp:rsid wsp:val=&quot;002B10A5&quot;/&gt;&lt;wsp:rsid wsp:val=&quot;002B3853&quot;/&gt;&lt;wsp:rsid wsp:val=&quot;002B4609&quot;/&gt;&lt;wsp:rsid wsp:val=&quot;002B6E44&quot;/&gt;&lt;wsp:rsid wsp:val=&quot;002C1FC4&quot;/&gt;&lt;wsp:rsid wsp:val=&quot;002C4696&quot;/&gt;&lt;wsp:rsid wsp:val=&quot;002D05DD&quot;/&gt;&lt;wsp:rsid wsp:val=&quot;002D44CF&quot;/&gt;&lt;wsp:rsid wsp:val=&quot;002D4648&quot;/&gt;&lt;wsp:rsid wsp:val=&quot;002E08A7&quot;/&gt;&lt;wsp:rsid wsp:val=&quot;002E12A7&quot;/&gt;&lt;wsp:rsid wsp:val=&quot;002E775B&quot;/&gt;&lt;wsp:rsid wsp:val=&quot;002F2CFB&quot;/&gt;&lt;wsp:rsid wsp:val=&quot;002F4093&quot;/&gt;&lt;wsp:rsid wsp:val=&quot;002F53BE&quot;/&gt;&lt;wsp:rsid wsp:val=&quot;002F6C9B&quot;/&gt;&lt;wsp:rsid wsp:val=&quot;002F6EF4&quot;/&gt;&lt;wsp:rsid wsp:val=&quot;002F796C&quot;/&gt;&lt;wsp:rsid wsp:val=&quot;00300C95&quot;/&gt;&lt;wsp:rsid wsp:val=&quot;003040AA&quot;/&gt;&lt;wsp:rsid wsp:val=&quot;00304E3F&quot;/&gt;&lt;wsp:rsid wsp:val=&quot;0030631E&quot;/&gt;&lt;wsp:rsid wsp:val=&quot;00306331&quot;/&gt;&lt;wsp:rsid wsp:val=&quot;00312538&quot;/&gt;&lt;wsp:rsid wsp:val=&quot;00312E62&quot;/&gt;&lt;wsp:rsid wsp:val=&quot;003140D7&quot;/&gt;&lt;wsp:rsid wsp:val=&quot;00314AF6&quot;/&gt;&lt;wsp:rsid wsp:val=&quot;003253ED&quot;/&gt;&lt;wsp:rsid wsp:val=&quot;00331476&quot;/&gt;&lt;wsp:rsid wsp:val=&quot;00341E05&quot;/&gt;&lt;wsp:rsid wsp:val=&quot;00341EE1&quot;/&gt;&lt;wsp:rsid wsp:val=&quot;003449E6&quot;/&gt;&lt;wsp:rsid wsp:val=&quot;003466ED&quot;/&gt;&lt;wsp:rsid wsp:val=&quot;003543FA&quot;/&gt;&lt;wsp:rsid wsp:val=&quot;00356B37&quot;/&gt;&lt;wsp:rsid wsp:val=&quot;00361187&quot;/&gt;&lt;wsp:rsid wsp:val=&quot;00361491&quot;/&gt;&lt;wsp:rsid wsp:val=&quot;003626D4&quot;/&gt;&lt;wsp:rsid wsp:val=&quot;003667FF&quot;/&gt;&lt;wsp:rsid wsp:val=&quot;00367724&quot;/&gt;&lt;wsp:rsid wsp:val=&quot;00372085&quot;/&gt;&lt;wsp:rsid wsp:val=&quot;00372B4D&quot;/&gt;&lt;wsp:rsid wsp:val=&quot;0037533A&quot;/&gt;&lt;wsp:rsid wsp:val=&quot;00376440&quot;/&gt;&lt;wsp:rsid wsp:val=&quot;003772F3&quot;/&gt;&lt;wsp:rsid wsp:val=&quot;00381C9C&quot;/&gt;&lt;wsp:rsid wsp:val=&quot;003823D1&quot;/&gt;&lt;wsp:rsid wsp:val=&quot;003919B6&quot;/&gt;&lt;wsp:rsid wsp:val=&quot;00394970&quot;/&gt;&lt;wsp:rsid wsp:val=&quot;00395673&quot;/&gt;&lt;wsp:rsid wsp:val=&quot;00396A8B&quot;/&gt;&lt;wsp:rsid wsp:val=&quot;003A0B5D&quot;/&gt;&lt;wsp:rsid wsp:val=&quot;003A1829&quot;/&gt;&lt;wsp:rsid wsp:val=&quot;003A377C&quot;/&gt;&lt;wsp:rsid wsp:val=&quot;003A4CB3&quot;/&gt;&lt;wsp:rsid wsp:val=&quot;003A665A&quot;/&gt;&lt;wsp:rsid wsp:val=&quot;003B3F20&quot;/&gt;&lt;wsp:rsid wsp:val=&quot;003B6D17&quot;/&gt;&lt;wsp:rsid wsp:val=&quot;003B7DAB&quot;/&gt;&lt;wsp:rsid wsp:val=&quot;003C05A5&quot;/&gt;&lt;wsp:rsid wsp:val=&quot;003C3DD0&quot;/&gt;&lt;wsp:rsid wsp:val=&quot;003C5577&quot;/&gt;&lt;wsp:rsid wsp:val=&quot;003C55D3&quot;/&gt;&lt;wsp:rsid wsp:val=&quot;003C7323&quot;/&gt;&lt;wsp:rsid wsp:val=&quot;003C74E2&quot;/&gt;&lt;wsp:rsid wsp:val=&quot;003C785B&quot;/&gt;&lt;wsp:rsid wsp:val=&quot;003D299E&quot;/&gt;&lt;wsp:rsid wsp:val=&quot;003D2B31&quot;/&gt;&lt;wsp:rsid wsp:val=&quot;003D44E8&quot;/&gt;&lt;wsp:rsid wsp:val=&quot;003D4EAA&quot;/&gt;&lt;wsp:rsid wsp:val=&quot;003D50A9&quot;/&gt;&lt;wsp:rsid wsp:val=&quot;003D56C3&quot;/&gt;&lt;wsp:rsid wsp:val=&quot;003E1394&quot;/&gt;&lt;wsp:rsid wsp:val=&quot;003E2BDE&quot;/&gt;&lt;wsp:rsid wsp:val=&quot;003E369A&quot;/&gt;&lt;wsp:rsid wsp:val=&quot;003E3A7C&quot;/&gt;&lt;wsp:rsid wsp:val=&quot;003E3CD8&quot;/&gt;&lt;wsp:rsid wsp:val=&quot;003E604E&quot;/&gt;&lt;wsp:rsid wsp:val=&quot;003F038E&quot;/&gt;&lt;wsp:rsid wsp:val=&quot;003F1D9E&quot;/&gt;&lt;wsp:rsid wsp:val=&quot;003F2E02&quot;/&gt;&lt;wsp:rsid wsp:val=&quot;003F41C4&quot;/&gt;&lt;wsp:rsid wsp:val=&quot;003F4CA1&quot;/&gt;&lt;wsp:rsid wsp:val=&quot;003F51B5&quot;/&gt;&lt;wsp:rsid wsp:val=&quot;003F6038&quot;/&gt;&lt;wsp:rsid wsp:val=&quot;00400263&quot;/&gt;&lt;wsp:rsid wsp:val=&quot;00400ADD&quot;/&gt;&lt;wsp:rsid wsp:val=&quot;004017C2&quot;/&gt;&lt;wsp:rsid wsp:val=&quot;004031C1&quot;/&gt;&lt;wsp:rsid wsp:val=&quot;0040419A&quot;/&gt;&lt;wsp:rsid wsp:val=&quot;00406887&quot;/&gt;&lt;wsp:rsid wsp:val=&quot;0040756A&quot;/&gt;&lt;wsp:rsid wsp:val=&quot;00415B46&quot;/&gt;&lt;wsp:rsid wsp:val=&quot;004217AC&quot;/&gt;&lt;wsp:rsid wsp:val=&quot;00421A46&quot;/&gt;&lt;wsp:rsid wsp:val=&quot;00422BAA&quot;/&gt;&lt;wsp:rsid wsp:val=&quot;004237D4&quot;/&gt;&lt;wsp:rsid wsp:val=&quot;00430E86&quot;/&gt;&lt;wsp:rsid wsp:val=&quot;00431856&quot;/&gt;&lt;wsp:rsid wsp:val=&quot;00432377&quot;/&gt;&lt;wsp:rsid wsp:val=&quot;00433282&quot;/&gt;&lt;wsp:rsid wsp:val=&quot;004361B4&quot;/&gt;&lt;wsp:rsid wsp:val=&quot;00440E4B&quot;/&gt;&lt;wsp:rsid wsp:val=&quot;00441C2A&quot;/&gt;&lt;wsp:rsid wsp:val=&quot;00441C6D&quot;/&gt;&lt;wsp:rsid wsp:val=&quot;00442568&quot;/&gt;&lt;wsp:rsid wsp:val=&quot;004430CF&quot;/&gt;&lt;wsp:rsid wsp:val=&quot;00443CC6&quot;/&gt;&lt;wsp:rsid wsp:val=&quot;00444225&quot;/&gt;&lt;wsp:rsid wsp:val=&quot;00444D6C&quot;/&gt;&lt;wsp:rsid wsp:val=&quot;004453BB&quot;/&gt;&lt;wsp:rsid wsp:val=&quot;00450EF8&quot;/&gt;&lt;wsp:rsid wsp:val=&quot;004543ED&quot;/&gt;&lt;wsp:rsid wsp:val=&quot;0046402B&quot;/&gt;&lt;wsp:rsid wsp:val=&quot;004645B3&quot;/&gt;&lt;wsp:rsid wsp:val=&quot;00465F13&quot;/&gt;&lt;wsp:rsid wsp:val=&quot;0046699D&quot;/&gt;&lt;wsp:rsid wsp:val=&quot;00474FA0&quot;/&gt;&lt;wsp:rsid wsp:val=&quot;00482E1E&quot;/&gt;&lt;wsp:rsid wsp:val=&quot;0049156D&quot;/&gt;&lt;wsp:rsid wsp:val=&quot;00492FDA&quot;/&gt;&lt;wsp:rsid wsp:val=&quot;00497809&quot;/&gt;&lt;wsp:rsid wsp:val=&quot;004A0D35&quot;/&gt;&lt;wsp:rsid wsp:val=&quot;004A17C7&quot;/&gt;&lt;wsp:rsid wsp:val=&quot;004A41BD&quot;/&gt;&lt;wsp:rsid wsp:val=&quot;004A782C&quot;/&gt;&lt;wsp:rsid wsp:val=&quot;004A7ADF&quot;/&gt;&lt;wsp:rsid wsp:val=&quot;004B03DA&quot;/&gt;&lt;wsp:rsid wsp:val=&quot;004B1EF8&quot;/&gt;&lt;wsp:rsid wsp:val=&quot;004B5CEC&quot;/&gt;&lt;wsp:rsid wsp:val=&quot;004B693D&quot;/&gt;&lt;wsp:rsid wsp:val=&quot;004B7715&quot;/&gt;&lt;wsp:rsid wsp:val=&quot;004B7C86&quot;/&gt;&lt;wsp:rsid wsp:val=&quot;004C58AD&quot;/&gt;&lt;wsp:rsid wsp:val=&quot;004C72B1&quot;/&gt;&lt;wsp:rsid wsp:val=&quot;004D072B&quot;/&gt;&lt;wsp:rsid wsp:val=&quot;004D0C02&quot;/&gt;&lt;wsp:rsid wsp:val=&quot;004D1DFD&quot;/&gt;&lt;wsp:rsid wsp:val=&quot;004D2B59&quot;/&gt;&lt;wsp:rsid wsp:val=&quot;004D3995&quot;/&gt;&lt;wsp:rsid wsp:val=&quot;004D3B52&quot;/&gt;&lt;wsp:rsid wsp:val=&quot;004D42E8&quot;/&gt;&lt;wsp:rsid wsp:val=&quot;004D521F&quot;/&gt;&lt;wsp:rsid wsp:val=&quot;004D77DD&quot;/&gt;&lt;wsp:rsid wsp:val=&quot;004D7E24&quot;/&gt;&lt;wsp:rsid wsp:val=&quot;004D7F48&quot;/&gt;&lt;wsp:rsid wsp:val=&quot;004E2E83&quot;/&gt;&lt;wsp:rsid wsp:val=&quot;004E73B0&quot;/&gt;&lt;wsp:rsid wsp:val=&quot;004F2F68&quot;/&gt;&lt;wsp:rsid wsp:val=&quot;004F6299&quot;/&gt;&lt;wsp:rsid wsp:val=&quot;004F7A3D&quot;/&gt;&lt;wsp:rsid wsp:val=&quot;00505026&quot;/&gt;&lt;wsp:rsid wsp:val=&quot;00505BFA&quot;/&gt;&lt;wsp:rsid wsp:val=&quot;00515234&quot;/&gt;&lt;wsp:rsid wsp:val=&quot;00517172&quot;/&gt;&lt;wsp:rsid wsp:val=&quot;00517307&quot;/&gt;&lt;wsp:rsid wsp:val=&quot;00521AAC&quot;/&gt;&lt;wsp:rsid wsp:val=&quot;00521B8C&quot;/&gt;&lt;wsp:rsid wsp:val=&quot;00526B6F&quot;/&gt;&lt;wsp:rsid wsp:val=&quot;0053142A&quot;/&gt;&lt;wsp:rsid wsp:val=&quot;005347FC&quot;/&gt;&lt;wsp:rsid wsp:val=&quot;00540A87&quot;/&gt;&lt;wsp:rsid wsp:val=&quot;005434D7&quot;/&gt;&lt;wsp:rsid wsp:val=&quot;005479F5&quot;/&gt;&lt;wsp:rsid wsp:val=&quot;00551B83&quot;/&gt;&lt;wsp:rsid wsp:val=&quot;005558CF&quot;/&gt;&lt;wsp:rsid wsp:val=&quot;00556E1D&quot;/&gt;&lt;wsp:rsid wsp:val=&quot;00557502&quot;/&gt;&lt;wsp:rsid wsp:val=&quot;00560492&quot;/&gt;&lt;wsp:rsid wsp:val=&quot;00561D8D&quot;/&gt;&lt;wsp:rsid wsp:val=&quot;005655DA&quot;/&gt;&lt;wsp:rsid wsp:val=&quot;0056763E&quot;/&gt;&lt;wsp:rsid wsp:val=&quot;00570EB9&quot;/&gt;&lt;wsp:rsid wsp:val=&quot;005713B7&quot;/&gt;&lt;wsp:rsid wsp:val=&quot;0057169E&quot;/&gt;&lt;wsp:rsid wsp:val=&quot;00577A52&quot;/&gt;&lt;wsp:rsid wsp:val=&quot;005811BC&quot;/&gt;&lt;wsp:rsid wsp:val=&quot;00586C80&quot;/&gt;&lt;wsp:rsid wsp:val=&quot;0058747E&quot;/&gt;&lt;wsp:rsid wsp:val=&quot;005910B3&quot;/&gt;&lt;wsp:rsid wsp:val=&quot;005927CF&quot;/&gt;&lt;wsp:rsid wsp:val=&quot;00592DE5&quot;/&gt;&lt;wsp:rsid wsp:val=&quot;005939A4&quot;/&gt;&lt;wsp:rsid wsp:val=&quot;00597DA3&quot;/&gt;&lt;wsp:rsid wsp:val=&quot;005A1864&quot;/&gt;&lt;wsp:rsid wsp:val=&quot;005A1B40&quot;/&gt;&lt;wsp:rsid wsp:val=&quot;005A718C&quot;/&gt;&lt;wsp:rsid wsp:val=&quot;005A7306&quot;/&gt;&lt;wsp:rsid wsp:val=&quot;005A7381&quot;/&gt;&lt;wsp:rsid wsp:val=&quot;005A772A&quot;/&gt;&lt;wsp:rsid wsp:val=&quot;005B207E&quot;/&gt;&lt;wsp:rsid wsp:val=&quot;005B41E8&quot;/&gt;&lt;wsp:rsid wsp:val=&quot;005B653A&quot;/&gt;&lt;wsp:rsid wsp:val=&quot;005B7115&quot;/&gt;&lt;wsp:rsid wsp:val=&quot;005C6516&quot;/&gt;&lt;wsp:rsid wsp:val=&quot;005D1F5B&quot;/&gt;&lt;wsp:rsid wsp:val=&quot;005D21ED&quot;/&gt;&lt;wsp:rsid wsp:val=&quot;005D2248&quot;/&gt;&lt;wsp:rsid wsp:val=&quot;005D23E2&quot;/&gt;&lt;wsp:rsid wsp:val=&quot;005D3F3A&quot;/&gt;&lt;wsp:rsid wsp:val=&quot;005D4B05&quot;/&gt;&lt;wsp:rsid wsp:val=&quot;005D6D26&quot;/&gt;&lt;wsp:rsid wsp:val=&quot;005D761F&quot;/&gt;&lt;wsp:rsid wsp:val=&quot;005E624D&quot;/&gt;&lt;wsp:rsid wsp:val=&quot;005F4A7E&quot;/&gt;&lt;wsp:rsid wsp:val=&quot;005F4D2C&quot;/&gt;&lt;wsp:rsid wsp:val=&quot;005F7356&quot;/&gt;&lt;wsp:rsid wsp:val=&quot;00600AD8&quot;/&gt;&lt;wsp:rsid wsp:val=&quot;00602FBB&quot;/&gt;&lt;wsp:rsid wsp:val=&quot;00603C1C&quot;/&gt;&lt;wsp:rsid wsp:val=&quot;00603D80&quot;/&gt;&lt;wsp:rsid wsp:val=&quot;00610D3E&quot;/&gt;&lt;wsp:rsid wsp:val=&quot;00611D97&quot;/&gt;&lt;wsp:rsid wsp:val=&quot;00612402&quot;/&gt;&lt;wsp:rsid wsp:val=&quot;0061646C&quot;/&gt;&lt;wsp:rsid wsp:val=&quot;00621109&quot;/&gt;&lt;wsp:rsid wsp:val=&quot;006235EE&quot;/&gt;&lt;wsp:rsid wsp:val=&quot;0062498C&quot;/&gt;&lt;wsp:rsid wsp:val=&quot;006301BA&quot;/&gt;&lt;wsp:rsid wsp:val=&quot;0063232A&quot;/&gt;&lt;wsp:rsid wsp:val=&quot;00634095&quot;/&gt;&lt;wsp:rsid wsp:val=&quot;006362FF&quot;/&gt;&lt;wsp:rsid wsp:val=&quot;006416FA&quot;/&gt;&lt;wsp:rsid wsp:val=&quot;00642564&quot;/&gt;&lt;wsp:rsid wsp:val=&quot;00642ED4&quot;/&gt;&lt;wsp:rsid wsp:val=&quot;00644B23&quot;/&gt;&lt;wsp:rsid wsp:val=&quot;00645857&quot;/&gt;&lt;wsp:rsid wsp:val=&quot;00646E36&quot;/&gt;&lt;wsp:rsid wsp:val=&quot;006475B9&quot;/&gt;&lt;wsp:rsid wsp:val=&quot;00650609&quot;/&gt;&lt;wsp:rsid wsp:val=&quot;00651FDE&quot;/&gt;&lt;wsp:rsid wsp:val=&quot;006529B7&quot;/&gt;&lt;wsp:rsid wsp:val=&quot;00654E66&quot;/&gt;&lt;wsp:rsid wsp:val=&quot;006550A5&quot;/&gt;&lt;wsp:rsid wsp:val=&quot;006604A7&quot;/&gt;&lt;wsp:rsid wsp:val=&quot;006604E7&quot;/&gt;&lt;wsp:rsid wsp:val=&quot;0066272C&quot;/&gt;&lt;wsp:rsid wsp:val=&quot;00662AB0&quot;/&gt;&lt;wsp:rsid wsp:val=&quot;00665483&quot;/&gt;&lt;wsp:rsid wsp:val=&quot;006670DA&quot;/&gt;&lt;wsp:rsid wsp:val=&quot;00670916&quot;/&gt;&lt;wsp:rsid wsp:val=&quot;00671A88&quot;/&gt;&lt;wsp:rsid wsp:val=&quot;00671E20&quot;/&gt;&lt;wsp:rsid wsp:val=&quot;00673BA4&quot;/&gt;&lt;wsp:rsid wsp:val=&quot;00676D1F&quot;/&gt;&lt;wsp:rsid wsp:val=&quot;00680165&quot;/&gt;&lt;wsp:rsid wsp:val=&quot;0068235D&quot;/&gt;&lt;wsp:rsid wsp:val=&quot;0068302C&quot;/&gt;&lt;wsp:rsid wsp:val=&quot;00685642&quot;/&gt;&lt;wsp:rsid wsp:val=&quot;006856E5&quot;/&gt;&lt;wsp:rsid wsp:val=&quot;00685A73&quot;/&gt;&lt;wsp:rsid wsp:val=&quot;00686FBC&quot;/&gt;&lt;wsp:rsid wsp:val=&quot;00692130&quot;/&gt;&lt;wsp:rsid wsp:val=&quot;00696E9D&quot;/&gt;&lt;wsp:rsid wsp:val=&quot;0069720F&quot;/&gt;&lt;wsp:rsid wsp:val=&quot;006A019B&quot;/&gt;&lt;wsp:rsid wsp:val=&quot;006A18D4&quot;/&gt;&lt;wsp:rsid wsp:val=&quot;006A3282&quot;/&gt;&lt;wsp:rsid wsp:val=&quot;006B0D02&quot;/&gt;&lt;wsp:rsid wsp:val=&quot;006B1EDA&quot;/&gt;&lt;wsp:rsid wsp:val=&quot;006B3906&quot;/&gt;&lt;wsp:rsid wsp:val=&quot;006B463E&quot;/&gt;&lt;wsp:rsid wsp:val=&quot;006B46D8&quot;/&gt;&lt;wsp:rsid wsp:val=&quot;006B572C&quot;/&gt;&lt;wsp:rsid wsp:val=&quot;006B6A9B&quot;/&gt;&lt;wsp:rsid wsp:val=&quot;006B6FF1&quot;/&gt;&lt;wsp:rsid wsp:val=&quot;006B7B74&quot;/&gt;&lt;wsp:rsid wsp:val=&quot;006C3095&quot;/&gt;&lt;wsp:rsid wsp:val=&quot;006C674B&quot;/&gt;&lt;wsp:rsid wsp:val=&quot;006D4225&quot;/&gt;&lt;wsp:rsid wsp:val=&quot;006D47D2&quot;/&gt;&lt;wsp:rsid wsp:val=&quot;006D611D&quot;/&gt;&lt;wsp:rsid wsp:val=&quot;006D77BB&quot;/&gt;&lt;wsp:rsid wsp:val=&quot;006E1144&quot;/&gt;&lt;wsp:rsid wsp:val=&quot;006E1DC2&quot;/&gt;&lt;wsp:rsid wsp:val=&quot;006E1E48&quot;/&gt;&lt;wsp:rsid wsp:val=&quot;006E2345&quot;/&gt;&lt;wsp:rsid wsp:val=&quot;006E4E35&quot;/&gt;&lt;wsp:rsid wsp:val=&quot;006E4F62&quot;/&gt;&lt;wsp:rsid wsp:val=&quot;006F2B4E&quot;/&gt;&lt;wsp:rsid wsp:val=&quot;0070646B&quot;/&gt;&lt;wsp:rsid wsp:val=&quot;007066FA&quot;/&gt;&lt;wsp:rsid wsp:val=&quot;00707941&quot;/&gt;&lt;wsp:rsid wsp:val=&quot;00710CF4&quot;/&gt;&lt;wsp:rsid wsp:val=&quot;00712498&quot;/&gt;&lt;wsp:rsid wsp:val=&quot;007128E1&quot;/&gt;&lt;wsp:rsid wsp:val=&quot;00712B9A&quot;/&gt;&lt;wsp:rsid wsp:val=&quot;00712FE7&quot;/&gt;&lt;wsp:rsid wsp:val=&quot;00712FE9&quot;/&gt;&lt;wsp:rsid wsp:val=&quot;00713D69&quot;/&gt;&lt;wsp:rsid wsp:val=&quot;00715BCC&quot;/&gt;&lt;wsp:rsid wsp:val=&quot;00716E9F&quot;/&gt;&lt;wsp:rsid wsp:val=&quot;00721FC8&quot;/&gt;&lt;wsp:rsid wsp:val=&quot;00722F56&quot;/&gt;&lt;wsp:rsid wsp:val=&quot;00723BD0&quot;/&gt;&lt;wsp:rsid wsp:val=&quot;00724F51&quot;/&gt;&lt;wsp:rsid wsp:val=&quot;00726D4D&quot;/&gt;&lt;wsp:rsid wsp:val=&quot;00727982&quot;/&gt;&lt;wsp:rsid wsp:val=&quot;007366B9&quot;/&gt;&lt;wsp:rsid wsp:val=&quot;00736A92&quot;/&gt;&lt;wsp:rsid wsp:val=&quot;0074030B&quot;/&gt;&lt;wsp:rsid wsp:val=&quot;0074101D&quot;/&gt;&lt;wsp:rsid wsp:val=&quot;00741A10&quot;/&gt;&lt;wsp:rsid wsp:val=&quot;00742689&quot;/&gt;&lt;wsp:rsid wsp:val=&quot;00747A2C&quot;/&gt;&lt;wsp:rsid wsp:val=&quot;00750CEB&quot;/&gt;&lt;wsp:rsid wsp:val=&quot;00752857&quot;/&gt;&lt;wsp:rsid wsp:val=&quot;00762C4B&quot;/&gt;&lt;wsp:rsid wsp:val=&quot;007649DD&quot;/&gt;&lt;wsp:rsid wsp:val=&quot;0076572F&quot;/&gt;&lt;wsp:rsid wsp:val=&quot;00765FC8&quot;/&gt;&lt;wsp:rsid wsp:val=&quot;007661AA&quot;/&gt;&lt;wsp:rsid wsp:val=&quot;007664C6&quot;/&gt;&lt;wsp:rsid wsp:val=&quot;0076656E&quot;/&gt;&lt;wsp:rsid wsp:val=&quot;00770473&quot;/&gt;&lt;wsp:rsid wsp:val=&quot;00770490&quot;/&gt;&lt;wsp:rsid wsp:val=&quot;00774217&quot;/&gt;&lt;wsp:rsid wsp:val=&quot;00774B4C&quot;/&gt;&lt;wsp:rsid wsp:val=&quot;007755E7&quot;/&gt;&lt;wsp:rsid wsp:val=&quot;007808DE&quot;/&gt;&lt;wsp:rsid wsp:val=&quot;00780A03&quot;/&gt;&lt;wsp:rsid wsp:val=&quot;0078274A&quot;/&gt;&lt;wsp:rsid wsp:val=&quot;00782BF1&quot;/&gt;&lt;wsp:rsid wsp:val=&quot;007834B7&quot;/&gt;&lt;wsp:rsid wsp:val=&quot;00785196&quot;/&gt;&lt;wsp:rsid wsp:val=&quot;00785654&quot;/&gt;&lt;wsp:rsid wsp:val=&quot;00793494&quot;/&gt;&lt;wsp:rsid wsp:val=&quot;007A28DC&quot;/&gt;&lt;wsp:rsid wsp:val=&quot;007A29A0&quot;/&gt;&lt;wsp:rsid wsp:val=&quot;007A446F&quot;/&gt;&lt;wsp:rsid wsp:val=&quot;007A52C4&quot;/&gt;&lt;wsp:rsid wsp:val=&quot;007A6272&quot;/&gt;&lt;wsp:rsid wsp:val=&quot;007B0D50&quot;/&gt;&lt;wsp:rsid wsp:val=&quot;007B0E1D&quot;/&gt;&lt;wsp:rsid wsp:val=&quot;007B21C5&quot;/&gt;&lt;wsp:rsid wsp:val=&quot;007B319F&quot;/&gt;&lt;wsp:rsid wsp:val=&quot;007B3B93&quot;/&gt;&lt;wsp:rsid wsp:val=&quot;007B505C&quot;/&gt;&lt;wsp:rsid wsp:val=&quot;007C0B20&quot;/&gt;&lt;wsp:rsid wsp:val=&quot;007C2B61&quot;/&gt;&lt;wsp:rsid wsp:val=&quot;007C3B6C&quot;/&gt;&lt;wsp:rsid wsp:val=&quot;007C3C41&quot;/&gt;&lt;wsp:rsid wsp:val=&quot;007C742F&quot;/&gt;&lt;wsp:rsid wsp:val=&quot;007C772F&quot;/&gt;&lt;wsp:rsid wsp:val=&quot;007D4E54&quot;/&gt;&lt;wsp:rsid wsp:val=&quot;007D5A9E&quot;/&gt;&lt;wsp:rsid wsp:val=&quot;007D6048&quot;/&gt;&lt;wsp:rsid wsp:val=&quot;007D6C01&quot;/&gt;&lt;wsp:rsid wsp:val=&quot;007E1F3B&quot;/&gt;&lt;wsp:rsid wsp:val=&quot;007E4809&quot;/&gt;&lt;wsp:rsid wsp:val=&quot;007E56D8&quot;/&gt;&lt;wsp:rsid wsp:val=&quot;007E5C87&quot;/&gt;&lt;wsp:rsid wsp:val=&quot;007F015A&quot;/&gt;&lt;wsp:rsid wsp:val=&quot;007F0E1E&quot;/&gt;&lt;wsp:rsid wsp:val=&quot;007F13F5&quot;/&gt;&lt;wsp:rsid wsp:val=&quot;007F182F&quot;/&gt;&lt;wsp:rsid wsp:val=&quot;007F628B&quot;/&gt;&lt;wsp:rsid wsp:val=&quot;007F62EA&quot;/&gt;&lt;wsp:rsid wsp:val=&quot;007F700C&quot;/&gt;&lt;wsp:rsid wsp:val=&quot;00801967&quot;/&gt;&lt;wsp:rsid wsp:val=&quot;0080248E&quot;/&gt;&lt;wsp:rsid wsp:val=&quot;008031B5&quot;/&gt;&lt;wsp:rsid wsp:val=&quot;008072FF&quot;/&gt;&lt;wsp:rsid wsp:val=&quot;00810FB0&quot;/&gt;&lt;wsp:rsid wsp:val=&quot;0081689A&quot;/&gt;&lt;wsp:rsid wsp:val=&quot;008240E1&quot;/&gt;&lt;wsp:rsid wsp:val=&quot;0082583A&quot;/&gt;&lt;wsp:rsid wsp:val=&quot;00826532&quot;/&gt;&lt;wsp:rsid wsp:val=&quot;0083389F&quot;/&gt;&lt;wsp:rsid wsp:val=&quot;00835C3C&quot;/&gt;&lt;wsp:rsid wsp:val=&quot;00836C44&quot;/&gt;&lt;wsp:rsid wsp:val=&quot;00842B4F&quot;/&gt;&lt;wsp:rsid wsp:val=&quot;00843AAA&quot;/&gt;&lt;wsp:rsid wsp:val=&quot;008510F1&quot;/&gt;&lt;wsp:rsid wsp:val=&quot;00853D81&quot;/&gt;&lt;wsp:rsid wsp:val=&quot;008556A6&quot;/&gt;&lt;wsp:rsid wsp:val=&quot;00856FDC&quot;/&gt;&lt;wsp:rsid wsp:val=&quot;00861537&quot;/&gt;&lt;wsp:rsid wsp:val=&quot;008627A1&quot;/&gt;&lt;wsp:rsid wsp:val=&quot;00863EBB&quot;/&gt;&lt;wsp:rsid wsp:val=&quot;00864664&quot;/&gt;&lt;wsp:rsid wsp:val=&quot;00866314&quot;/&gt;&lt;wsp:rsid wsp:val=&quot;008671F5&quot;/&gt;&lt;wsp:rsid wsp:val=&quot;00871645&quot;/&gt;&lt;wsp:rsid wsp:val=&quot;00873715&quot;/&gt;&lt;wsp:rsid wsp:val=&quot;0087373E&quot;/&gt;&lt;wsp:rsid wsp:val=&quot;00874FE0&quot;/&gt;&lt;wsp:rsid wsp:val=&quot;00875CB4&quot;/&gt;&lt;wsp:rsid wsp:val=&quot;008764E7&quot;/&gt;&lt;wsp:rsid wsp:val=&quot;00884014&quot;/&gt;&lt;wsp:rsid wsp:val=&quot;00885543&quot;/&gt;&lt;wsp:rsid wsp:val=&quot;00885DDB&quot;/&gt;&lt;wsp:rsid wsp:val=&quot;008921D3&quot;/&gt;&lt;wsp:rsid wsp:val=&quot;00893454&quot;/&gt;&lt;wsp:rsid wsp:val=&quot;008A0249&quot;/&gt;&lt;wsp:rsid wsp:val=&quot;008A0996&quot;/&gt;&lt;wsp:rsid wsp:val=&quot;008A24BF&quot;/&gt;&lt;wsp:rsid wsp:val=&quot;008A4BA1&quot;/&gt;&lt;wsp:rsid wsp:val=&quot;008B24BB&quot;/&gt;&lt;wsp:rsid wsp:val=&quot;008B4235&quot;/&gt;&lt;wsp:rsid wsp:val=&quot;008B6A34&quot;/&gt;&lt;wsp:rsid wsp:val=&quot;008B6E98&quot;/&gt;&lt;wsp:rsid wsp:val=&quot;008B7DF8&quot;/&gt;&lt;wsp:rsid wsp:val=&quot;008C597F&quot;/&gt;&lt;wsp:rsid wsp:val=&quot;008C5EEC&quot;/&gt;&lt;wsp:rsid wsp:val=&quot;008C60E9&quot;/&gt;&lt;wsp:rsid wsp:val=&quot;008D1631&quot;/&gt;&lt;wsp:rsid wsp:val=&quot;008D73E1&quot;/&gt;&lt;wsp:rsid wsp:val=&quot;008E0A4B&quot;/&gt;&lt;wsp:rsid wsp:val=&quot;008E314F&quot;/&gt;&lt;wsp:rsid wsp:val=&quot;008E4A88&quot;/&gt;&lt;wsp:rsid wsp:val=&quot;008E715E&quot;/&gt;&lt;wsp:rsid wsp:val=&quot;008F2C5A&quot;/&gt;&lt;wsp:rsid wsp:val=&quot;008F616D&quot;/&gt;&lt;wsp:rsid wsp:val=&quot;008F6413&quot;/&gt;&lt;wsp:rsid wsp:val=&quot;008F68CF&quot;/&gt;&lt;wsp:rsid wsp:val=&quot;008F7D93&quot;/&gt;&lt;wsp:rsid wsp:val=&quot;0090028C&quot;/&gt;&lt;wsp:rsid wsp:val=&quot;00901ECE&quot;/&gt;&lt;wsp:rsid wsp:val=&quot;00904C88&quot;/&gt;&lt;wsp:rsid wsp:val=&quot;009050A8&quot;/&gt;&lt;wsp:rsid wsp:val=&quot;00906173&quot;/&gt;&lt;wsp:rsid wsp:val=&quot;00906356&quot;/&gt;&lt;wsp:rsid wsp:val=&quot;00906895&quot;/&gt;&lt;wsp:rsid wsp:val=&quot;0090773A&quot;/&gt;&lt;wsp:rsid wsp:val=&quot;009100AC&quot;/&gt;&lt;wsp:rsid wsp:val=&quot;009112A9&quot;/&gt;&lt;wsp:rsid wsp:val=&quot;00912016&quot;/&gt;&lt;wsp:rsid wsp:val=&quot;009147F7&quot;/&gt;&lt;wsp:rsid wsp:val=&quot;00922EBD&quot;/&gt;&lt;wsp:rsid wsp:val=&quot;00923B69&quot;/&gt;&lt;wsp:rsid wsp:val=&quot;00924953&quot;/&gt;&lt;wsp:rsid wsp:val=&quot;009308CF&quot;/&gt;&lt;wsp:rsid wsp:val=&quot;00930C81&quot;/&gt;&lt;wsp:rsid wsp:val=&quot;00930D32&quot;/&gt;&lt;wsp:rsid wsp:val=&quot;00931377&quot;/&gt;&lt;wsp:rsid wsp:val=&quot;00931702&quot;/&gt;&lt;wsp:rsid wsp:val=&quot;00931937&quot;/&gt;&lt;wsp:rsid wsp:val=&quot;00933D69&quot;/&gt;&lt;wsp:rsid wsp:val=&quot;00934967&quot;/&gt;&lt;wsp:rsid wsp:val=&quot;00934D4B&quot;/&gt;&lt;wsp:rsid wsp:val=&quot;00935866&quot;/&gt;&lt;wsp:rsid wsp:val=&quot;00937AEE&quot;/&gt;&lt;wsp:rsid wsp:val=&quot;009403DA&quot;/&gt;&lt;wsp:rsid wsp:val=&quot;00944AB4&quot;/&gt;&lt;wsp:rsid wsp:val=&quot;0094533F&quot;/&gt;&lt;wsp:rsid wsp:val=&quot;0095748C&quot;/&gt;&lt;wsp:rsid wsp:val=&quot;0096268B&quot;/&gt;&lt;wsp:rsid wsp:val=&quot;009626F8&quot;/&gt;&lt;wsp:rsid wsp:val=&quot;00965EC6&quot;/&gt;&lt;wsp:rsid wsp:val=&quot;00966889&quot;/&gt;&lt;wsp:rsid wsp:val=&quot;009733BF&quot;/&gt;&lt;wsp:rsid wsp:val=&quot;009776DE&quot;/&gt;&lt;wsp:rsid wsp:val=&quot;0098134C&quot;/&gt;&lt;wsp:rsid wsp:val=&quot;009819AE&quot;/&gt;&lt;wsp:rsid wsp:val=&quot;009829B0&quot;/&gt;&lt;wsp:rsid wsp:val=&quot;00983910&quot;/&gt;&lt;wsp:rsid wsp:val=&quot;00983A27&quot;/&gt;&lt;wsp:rsid wsp:val=&quot;00983FE9&quot;/&gt;&lt;wsp:rsid wsp:val=&quot;009928D4&quot;/&gt;&lt;wsp:rsid wsp:val=&quot;00996AC8&quot;/&gt;&lt;wsp:rsid wsp:val=&quot;009A04AF&quot;/&gt;&lt;wsp:rsid wsp:val=&quot;009A2280&quot;/&gt;&lt;wsp:rsid wsp:val=&quot;009A2C6C&quot;/&gt;&lt;wsp:rsid wsp:val=&quot;009A43A2&quot;/&gt;&lt;wsp:rsid wsp:val=&quot;009B1D86&quot;/&gt;&lt;wsp:rsid wsp:val=&quot;009B2CB0&quot;/&gt;&lt;wsp:rsid wsp:val=&quot;009B34E2&quot;/&gt;&lt;wsp:rsid wsp:val=&quot;009B39E0&quot;/&gt;&lt;wsp:rsid wsp:val=&quot;009B3D9F&quot;/&gt;&lt;wsp:rsid wsp:val=&quot;009B48F1&quot;/&gt;&lt;wsp:rsid wsp:val=&quot;009B6CC1&quot;/&gt;&lt;wsp:rsid wsp:val=&quot;009C0727&quot;/&gt;&lt;wsp:rsid wsp:val=&quot;009C1AD5&quot;/&gt;&lt;wsp:rsid wsp:val=&quot;009C2D1D&quot;/&gt;&lt;wsp:rsid wsp:val=&quot;009C3890&quot;/&gt;&lt;wsp:rsid wsp:val=&quot;009C40E1&quot;/&gt;&lt;wsp:rsid wsp:val=&quot;009C4A6F&quot;/&gt;&lt;wsp:rsid wsp:val=&quot;009C628D&quot;/&gt;&lt;wsp:rsid wsp:val=&quot;009D0348&quot;/&gt;&lt;wsp:rsid wsp:val=&quot;009D1BE4&quot;/&gt;&lt;wsp:rsid wsp:val=&quot;009D5DE0&quot;/&gt;&lt;wsp:rsid wsp:val=&quot;009D62B1&quot;/&gt;&lt;wsp:rsid wsp:val=&quot;009E0843&quot;/&gt;&lt;wsp:rsid wsp:val=&quot;009E09B3&quot;/&gt;&lt;wsp:rsid wsp:val=&quot;009E2929&quot;/&gt;&lt;wsp:rsid wsp:val=&quot;009E5870&quot;/&gt;&lt;wsp:rsid wsp:val=&quot;009F3F7E&quot;/&gt;&lt;wsp:rsid wsp:val=&quot;00A0219E&quot;/&gt;&lt;wsp:rsid wsp:val=&quot;00A0535F&quot;/&gt;&lt;wsp:rsid wsp:val=&quot;00A05FD2&quot;/&gt;&lt;wsp:rsid wsp:val=&quot;00A126D8&quot;/&gt;&lt;wsp:rsid wsp:val=&quot;00A15D47&quot;/&gt;&lt;wsp:rsid wsp:val=&quot;00A16E19&quot;/&gt;&lt;wsp:rsid wsp:val=&quot;00A17573&quot;/&gt;&lt;wsp:rsid wsp:val=&quot;00A25923&quot;/&gt;&lt;wsp:rsid wsp:val=&quot;00A33BED&quot;/&gt;&lt;wsp:rsid wsp:val=&quot;00A33FD3&quot;/&gt;&lt;wsp:rsid wsp:val=&quot;00A34818&quot;/&gt;&lt;wsp:rsid wsp:val=&quot;00A35A6B&quot;/&gt;&lt;wsp:rsid wsp:val=&quot;00A37125&quot;/&gt;&lt;wsp:rsid wsp:val=&quot;00A50244&quot;/&gt;&lt;wsp:rsid wsp:val=&quot;00A50E31&quot;/&gt;&lt;wsp:rsid wsp:val=&quot;00A525AA&quot;/&gt;&lt;wsp:rsid wsp:val=&quot;00A53DA9&quot;/&gt;&lt;wsp:rsid wsp:val=&quot;00A55F4E&quot;/&gt;&lt;wsp:rsid wsp:val=&quot;00A57448&quot;/&gt;&lt;wsp:rsid wsp:val=&quot;00A57ACE&quot;/&gt;&lt;wsp:rsid wsp:val=&quot;00A61831&quot;/&gt;&lt;wsp:rsid wsp:val=&quot;00A6446C&quot;/&gt;&lt;wsp:rsid wsp:val=&quot;00A653A6&quot;/&gt;&lt;wsp:rsid wsp:val=&quot;00A65439&quot;/&gt;&lt;wsp:rsid wsp:val=&quot;00A65BF6&quot;/&gt;&lt;wsp:rsid wsp:val=&quot;00A66640&quot;/&gt;&lt;wsp:rsid wsp:val=&quot;00A66F72&quot;/&gt;&lt;wsp:rsid wsp:val=&quot;00A67A2B&quot;/&gt;&lt;wsp:rsid wsp:val=&quot;00A72864&quot;/&gt;&lt;wsp:rsid wsp:val=&quot;00A73A6E&quot;/&gt;&lt;wsp:rsid wsp:val=&quot;00A73DDE&quot;/&gt;&lt;wsp:rsid wsp:val=&quot;00A81045&quot;/&gt;&lt;wsp:rsid wsp:val=&quot;00A81933&quot;/&gt;&lt;wsp:rsid wsp:val=&quot;00A81B15&quot;/&gt;&lt;wsp:rsid wsp:val=&quot;00A85234&quot;/&gt;&lt;wsp:rsid wsp:val=&quot;00A85DBC&quot;/&gt;&lt;wsp:rsid wsp:val=&quot;00A86D7E&quot;/&gt;&lt;wsp:rsid wsp:val=&quot;00A87366&quot;/&gt;&lt;wsp:rsid wsp:val=&quot;00A878EF&quot;/&gt;&lt;wsp:rsid wsp:val=&quot;00A9656B&quot;/&gt;&lt;wsp:rsid wsp:val=&quot;00AA24C1&quot;/&gt;&lt;wsp:rsid wsp:val=&quot;00AA4CA6&quot;/&gt;&lt;wsp:rsid wsp:val=&quot;00AA4DD5&quot;/&gt;&lt;wsp:rsid wsp:val=&quot;00AA5DEE&quot;/&gt;&lt;wsp:rsid wsp:val=&quot;00AB3F85&quot;/&gt;&lt;wsp:rsid wsp:val=&quot;00AB7F9E&quot;/&gt;&lt;wsp:rsid wsp:val=&quot;00AC04CD&quot;/&gt;&lt;wsp:rsid wsp:val=&quot;00AC0B13&quot;/&gt;&lt;wsp:rsid wsp:val=&quot;00AC0B5C&quot;/&gt;&lt;wsp:rsid wsp:val=&quot;00AC0EFF&quot;/&gt;&lt;wsp:rsid wsp:val=&quot;00AC12AF&quot;/&gt;&lt;wsp:rsid wsp:val=&quot;00AC2665&quot;/&gt;&lt;wsp:rsid wsp:val=&quot;00AC2EEB&quot;/&gt;&lt;wsp:rsid wsp:val=&quot;00AC306A&quot;/&gt;&lt;wsp:rsid wsp:val=&quot;00AC5005&quot;/&gt;&lt;wsp:rsid wsp:val=&quot;00AC654A&quot;/&gt;&lt;wsp:rsid wsp:val=&quot;00AC670F&quot;/&gt;&lt;wsp:rsid wsp:val=&quot;00AC6B3D&quot;/&gt;&lt;wsp:rsid wsp:val=&quot;00AC6DB8&quot;/&gt;&lt;wsp:rsid wsp:val=&quot;00AD19C3&quot;/&gt;&lt;wsp:rsid wsp:val=&quot;00AD2058&quot;/&gt;&lt;wsp:rsid wsp:val=&quot;00AD6613&quot;/&gt;&lt;wsp:rsid wsp:val=&quot;00AD6D86&quot;/&gt;&lt;wsp:rsid wsp:val=&quot;00AE2DD6&quot;/&gt;&lt;wsp:rsid wsp:val=&quot;00AE35E4&quot;/&gt;&lt;wsp:rsid wsp:val=&quot;00AE747D&quot;/&gt;&lt;wsp:rsid wsp:val=&quot;00AE77EC&quot;/&gt;&lt;wsp:rsid wsp:val=&quot;00AF1CC9&quot;/&gt;&lt;wsp:rsid wsp:val=&quot;00B01679&quot;/&gt;&lt;wsp:rsid wsp:val=&quot;00B02F68&quot;/&gt;&lt;wsp:rsid wsp:val=&quot;00B03CAE&quot;/&gt;&lt;wsp:rsid wsp:val=&quot;00B05546&quot;/&gt;&lt;wsp:rsid wsp:val=&quot;00B05946&quot;/&gt;&lt;wsp:rsid wsp:val=&quot;00B067A5&quot;/&gt;&lt;wsp:rsid wsp:val=&quot;00B06E27&quot;/&gt;&lt;wsp:rsid wsp:val=&quot;00B12421&quot;/&gt;&lt;wsp:rsid wsp:val=&quot;00B12FE2&quot;/&gt;&lt;wsp:rsid wsp:val=&quot;00B15E24&quot;/&gt;&lt;wsp:rsid wsp:val=&quot;00B226D0&quot;/&gt;&lt;wsp:rsid wsp:val=&quot;00B22E92&quot;/&gt;&lt;wsp:rsid wsp:val=&quot;00B30F2A&quot;/&gt;&lt;wsp:rsid wsp:val=&quot;00B31FB5&quot;/&gt;&lt;wsp:rsid wsp:val=&quot;00B3223D&quot;/&gt;&lt;wsp:rsid wsp:val=&quot;00B34988&quot;/&gt;&lt;wsp:rsid wsp:val=&quot;00B3698F&quot;/&gt;&lt;wsp:rsid wsp:val=&quot;00B406C1&quot;/&gt;&lt;wsp:rsid wsp:val=&quot;00B42372&quot;/&gt;&lt;wsp:rsid wsp:val=&quot;00B42C7A&quot;/&gt;&lt;wsp:rsid wsp:val=&quot;00B44009&quot;/&gt;&lt;wsp:rsid wsp:val=&quot;00B463E3&quot;/&gt;&lt;wsp:rsid wsp:val=&quot;00B47B48&quot;/&gt;&lt;wsp:rsid wsp:val=&quot;00B5001E&quot;/&gt;&lt;wsp:rsid wsp:val=&quot;00B52C8A&quot;/&gt;&lt;wsp:rsid wsp:val=&quot;00B5445A&quot;/&gt;&lt;wsp:rsid wsp:val=&quot;00B558AB&quot;/&gt;&lt;wsp:rsid wsp:val=&quot;00B606D9&quot;/&gt;&lt;wsp:rsid wsp:val=&quot;00B60991&quot;/&gt;&lt;wsp:rsid wsp:val=&quot;00B62D3B&quot;/&gt;&lt;wsp:rsid wsp:val=&quot;00B64ABD&quot;/&gt;&lt;wsp:rsid wsp:val=&quot;00B65225&quot;/&gt;&lt;wsp:rsid wsp:val=&quot;00B70989&quot;/&gt;&lt;wsp:rsid wsp:val=&quot;00B73543&quot;/&gt;&lt;wsp:rsid wsp:val=&quot;00B739BA&quot;/&gt;&lt;wsp:rsid wsp:val=&quot;00B73AE2&quot;/&gt;&lt;wsp:rsid wsp:val=&quot;00B73BFC&quot;/&gt;&lt;wsp:rsid wsp:val=&quot;00B80274&quot;/&gt;&lt;wsp:rsid wsp:val=&quot;00B8397B&quot;/&gt;&lt;wsp:rsid wsp:val=&quot;00B8446C&quot;/&gt;&lt;wsp:rsid wsp:val=&quot;00B84970&quot;/&gt;&lt;wsp:rsid wsp:val=&quot;00B876F0&quot;/&gt;&lt;wsp:rsid wsp:val=&quot;00B87ECE&quot;/&gt;&lt;wsp:rsid wsp:val=&quot;00B9181B&quot;/&gt;&lt;wsp:rsid wsp:val=&quot;00B925DD&quot;/&gt;&lt;wsp:rsid wsp:val=&quot;00B9543F&quot;/&gt;&lt;wsp:rsid wsp:val=&quot;00B95A46&quot;/&gt;&lt;wsp:rsid wsp:val=&quot;00BA146A&quot;/&gt;&lt;wsp:rsid wsp:val=&quot;00BA1CBC&quot;/&gt;&lt;wsp:rsid wsp:val=&quot;00BA1D66&quot;/&gt;&lt;wsp:rsid wsp:val=&quot;00BB087F&quot;/&gt;&lt;wsp:rsid wsp:val=&quot;00BB16F4&quot;/&gt;&lt;wsp:rsid wsp:val=&quot;00BB5FFE&quot;/&gt;&lt;wsp:rsid wsp:val=&quot;00BB6A38&quot;/&gt;&lt;wsp:rsid wsp:val=&quot;00BC40A6&quot;/&gt;&lt;wsp:rsid wsp:val=&quot;00BC4CBB&quot;/&gt;&lt;wsp:rsid wsp:val=&quot;00BC5AE7&quot;/&gt;&lt;wsp:rsid wsp:val=&quot;00BC7FED&quot;/&gt;&lt;wsp:rsid wsp:val=&quot;00BD14EA&quot;/&gt;&lt;wsp:rsid wsp:val=&quot;00BD3CDD&quot;/&gt;&lt;wsp:rsid wsp:val=&quot;00BD7B79&quot;/&gt;&lt;wsp:rsid wsp:val=&quot;00BE1672&quot;/&gt;&lt;wsp:rsid wsp:val=&quot;00BE31EA&quot;/&gt;&lt;wsp:rsid wsp:val=&quot;00BE3E00&quot;/&gt;&lt;wsp:rsid wsp:val=&quot;00BE48B6&quot;/&gt;&lt;wsp:rsid wsp:val=&quot;00BE7095&quot;/&gt;&lt;wsp:rsid wsp:val=&quot;00BE78BD&quot;/&gt;&lt;wsp:rsid wsp:val=&quot;00BF03BB&quot;/&gt;&lt;wsp:rsid wsp:val=&quot;00BF15F6&quot;/&gt;&lt;wsp:rsid wsp:val=&quot;00BF28CB&quot;/&gt;&lt;wsp:rsid wsp:val=&quot;00BF50DB&quot;/&gt;&lt;wsp:rsid wsp:val=&quot;00BF62CD&quot;/&gt;&lt;wsp:rsid wsp:val=&quot;00BF7F29&quot;/&gt;&lt;wsp:rsid wsp:val=&quot;00BF7F3A&quot;/&gt;&lt;wsp:rsid wsp:val=&quot;00C04118&quot;/&gt;&lt;wsp:rsid wsp:val=&quot;00C07A28&quot;/&gt;&lt;wsp:rsid wsp:val=&quot;00C16EAA&quot;/&gt;&lt;wsp:rsid wsp:val=&quot;00C20409&quot;/&gt;&lt;wsp:rsid wsp:val=&quot;00C26212&quot;/&gt;&lt;wsp:rsid wsp:val=&quot;00C26985&quot;/&gt;&lt;wsp:rsid wsp:val=&quot;00C3198F&quot;/&gt;&lt;wsp:rsid wsp:val=&quot;00C329CB&quot;/&gt;&lt;wsp:rsid wsp:val=&quot;00C34F14&quot;/&gt;&lt;wsp:rsid wsp:val=&quot;00C36435&quot;/&gt;&lt;wsp:rsid wsp:val=&quot;00C42EA1&quot;/&gt;&lt;wsp:rsid wsp:val=&quot;00C50891&quot;/&gt;&lt;wsp:rsid wsp:val=&quot;00C51228&quot;/&gt;&lt;wsp:rsid wsp:val=&quot;00C51ECB&quot;/&gt;&lt;wsp:rsid wsp:val=&quot;00C53A1A&quot;/&gt;&lt;wsp:rsid wsp:val=&quot;00C53B3C&quot;/&gt;&lt;wsp:rsid wsp:val=&quot;00C546CF&quot;/&gt;&lt;wsp:rsid wsp:val=&quot;00C56601&quot;/&gt;&lt;wsp:rsid wsp:val=&quot;00C575F0&quot;/&gt;&lt;wsp:rsid wsp:val=&quot;00C578B3&quot;/&gt;&lt;wsp:rsid wsp:val=&quot;00C70E7D&quot;/&gt;&lt;wsp:rsid wsp:val=&quot;00C73658&quot;/&gt;&lt;wsp:rsid wsp:val=&quot;00C80CB7&quot;/&gt;&lt;wsp:rsid wsp:val=&quot;00C816A2&quot;/&gt;&lt;wsp:rsid wsp:val=&quot;00C8176D&quot;/&gt;&lt;wsp:rsid wsp:val=&quot;00C81962&quot;/&gt;&lt;wsp:rsid wsp:val=&quot;00C82C1B&quot;/&gt;&lt;wsp:rsid wsp:val=&quot;00C83065&quot;/&gt;&lt;wsp:rsid wsp:val=&quot;00C8380C&quot;/&gt;&lt;wsp:rsid wsp:val=&quot;00C84376&quot;/&gt;&lt;wsp:rsid wsp:val=&quot;00C847AC&quot;/&gt;&lt;wsp:rsid wsp:val=&quot;00C91E2D&quot;/&gt;&lt;wsp:rsid wsp:val=&quot;00C93060&quot;/&gt;&lt;wsp:rsid wsp:val=&quot;00C94692&quot;/&gt;&lt;wsp:rsid wsp:val=&quot;00C96A24&quot;/&gt;&lt;wsp:rsid wsp:val=&quot;00C97B91&quot;/&gt;&lt;wsp:rsid wsp:val=&quot;00CA3229&quot;/&gt;&lt;wsp:rsid wsp:val=&quot;00CA32E8&quot;/&gt;&lt;wsp:rsid wsp:val=&quot;00CA40DE&quot;/&gt;&lt;wsp:rsid wsp:val=&quot;00CA559C&quot;/&gt;&lt;wsp:rsid wsp:val=&quot;00CA6520&quot;/&gt;&lt;wsp:rsid wsp:val=&quot;00CB1793&quot;/&gt;&lt;wsp:rsid wsp:val=&quot;00CB203F&quot;/&gt;&lt;wsp:rsid wsp:val=&quot;00CB2E29&quot;/&gt;&lt;wsp:rsid wsp:val=&quot;00CB3271&quot;/&gt;&lt;wsp:rsid wsp:val=&quot;00CB3746&quot;/&gt;&lt;wsp:rsid wsp:val=&quot;00CB5123&quot;/&gt;&lt;wsp:rsid wsp:val=&quot;00CB77C1&quot;/&gt;&lt;wsp:rsid wsp:val=&quot;00CC10BE&quot;/&gt;&lt;wsp:rsid wsp:val=&quot;00CC26C6&quot;/&gt;&lt;wsp:rsid wsp:val=&quot;00CC742C&quot;/&gt;&lt;wsp:rsid wsp:val=&quot;00CD03C9&quot;/&gt;&lt;wsp:rsid wsp:val=&quot;00CD2A32&quot;/&gt;&lt;wsp:rsid wsp:val=&quot;00CD4DC8&quot;/&gt;&lt;wsp:rsid wsp:val=&quot;00CD6473&quot;/&gt;&lt;wsp:rsid wsp:val=&quot;00CE0F68&quot;/&gt;&lt;wsp:rsid wsp:val=&quot;00CE5D2F&quot;/&gt;&lt;wsp:rsid wsp:val=&quot;00CE64A9&quot;/&gt;&lt;wsp:rsid wsp:val=&quot;00CE6621&quot;/&gt;&lt;wsp:rsid wsp:val=&quot;00CE6B6C&quot;/&gt;&lt;wsp:rsid wsp:val=&quot;00CF0B10&quot;/&gt;&lt;wsp:rsid wsp:val=&quot;00CF1288&quot;/&gt;&lt;wsp:rsid wsp:val=&quot;00CF1369&quot;/&gt;&lt;wsp:rsid wsp:val=&quot;00CF1BA7&quot;/&gt;&lt;wsp:rsid wsp:val=&quot;00CF21D8&quot;/&gt;&lt;wsp:rsid wsp:val=&quot;00CF3CC6&quot;/&gt;&lt;wsp:rsid wsp:val=&quot;00CF6D00&quot;/&gt;&lt;wsp:rsid wsp:val=&quot;00CF71D1&quot;/&gt;&lt;wsp:rsid wsp:val=&quot;00D0117C&quot;/&gt;&lt;wsp:rsid wsp:val=&quot;00D04B8B&quot;/&gt;&lt;wsp:rsid wsp:val=&quot;00D058C4&quot;/&gt;&lt;wsp:rsid wsp:val=&quot;00D072A2&quot;/&gt;&lt;wsp:rsid wsp:val=&quot;00D07CEE&quot;/&gt;&lt;wsp:rsid wsp:val=&quot;00D12280&quot;/&gt;&lt;wsp:rsid wsp:val=&quot;00D1300C&quot;/&gt;&lt;wsp:rsid wsp:val=&quot;00D150B1&quot;/&gt;&lt;wsp:rsid wsp:val=&quot;00D150DB&quot;/&gt;&lt;wsp:rsid wsp:val=&quot;00D1579D&quot;/&gt;&lt;wsp:rsid wsp:val=&quot;00D176E0&quot;/&gt;&lt;wsp:rsid wsp:val=&quot;00D17A79&quot;/&gt;&lt;wsp:rsid wsp:val=&quot;00D17F4D&quot;/&gt;&lt;wsp:rsid wsp:val=&quot;00D262B4&quot;/&gt;&lt;wsp:rsid wsp:val=&quot;00D264AA&quot;/&gt;&lt;wsp:rsid wsp:val=&quot;00D34921&quot;/&gt;&lt;wsp:rsid wsp:val=&quot;00D34A98&quot;/&gt;&lt;wsp:rsid wsp:val=&quot;00D34DA4&quot;/&gt;&lt;wsp:rsid wsp:val=&quot;00D36614&quot;/&gt;&lt;wsp:rsid wsp:val=&quot;00D37BD0&quot;/&gt;&lt;wsp:rsid wsp:val=&quot;00D40239&quot;/&gt;&lt;wsp:rsid wsp:val=&quot;00D40266&quot;/&gt;&lt;wsp:rsid wsp:val=&quot;00D40E06&quot;/&gt;&lt;wsp:rsid wsp:val=&quot;00D50D6E&quot;/&gt;&lt;wsp:rsid wsp:val=&quot;00D50DBD&quot;/&gt;&lt;wsp:rsid wsp:val=&quot;00D520E4&quot;/&gt;&lt;wsp:rsid wsp:val=&quot;00D526A5&quot;/&gt;&lt;wsp:rsid wsp:val=&quot;00D53BFB&quot;/&gt;&lt;wsp:rsid wsp:val=&quot;00D5415B&quot;/&gt;&lt;wsp:rsid wsp:val=&quot;00D55F77&quot;/&gt;&lt;wsp:rsid wsp:val=&quot;00D575F4&quot;/&gt;&lt;wsp:rsid wsp:val=&quot;00D5781D&quot;/&gt;&lt;wsp:rsid wsp:val=&quot;00D57DFA&quot;/&gt;&lt;wsp:rsid wsp:val=&quot;00D60B9E&quot;/&gt;&lt;wsp:rsid wsp:val=&quot;00D651AF&quot;/&gt;&lt;wsp:rsid wsp:val=&quot;00D66315&quot;/&gt;&lt;wsp:rsid wsp:val=&quot;00D70E88&quot;/&gt;&lt;wsp:rsid wsp:val=&quot;00D70F9D&quot;/&gt;&lt;wsp:rsid wsp:val=&quot;00D71D3B&quot;/&gt;&lt;wsp:rsid wsp:val=&quot;00D72253&quot;/&gt;&lt;wsp:rsid wsp:val=&quot;00D75D35&quot;/&gt;&lt;wsp:rsid wsp:val=&quot;00D80F86&quot;/&gt;&lt;wsp:rsid wsp:val=&quot;00D82619&quot;/&gt;&lt;wsp:rsid wsp:val=&quot;00D831F6&quot;/&gt;&lt;wsp:rsid wsp:val=&quot;00D839B8&quot;/&gt;&lt;wsp:rsid wsp:val=&quot;00D83AAD&quot;/&gt;&lt;wsp:rsid wsp:val=&quot;00D84411&quot;/&gt;&lt;wsp:rsid wsp:val=&quot;00D90132&quot;/&gt;&lt;wsp:rsid wsp:val=&quot;00D9135B&quot;/&gt;&lt;wsp:rsid wsp:val=&quot;00D91D89&quot;/&gt;&lt;wsp:rsid wsp:val=&quot;00DA025E&quot;/&gt;&lt;wsp:rsid wsp:val=&quot;00DA518A&quot;/&gt;&lt;wsp:rsid wsp:val=&quot;00DA706D&quot;/&gt;&lt;wsp:rsid wsp:val=&quot;00DB0073&quot;/&gt;&lt;wsp:rsid wsp:val=&quot;00DB0BA5&quot;/&gt;&lt;wsp:rsid wsp:val=&quot;00DC1331&quot;/&gt;&lt;wsp:rsid wsp:val=&quot;00DC39A9&quot;/&gt;&lt;wsp:rsid wsp:val=&quot;00DC53E7&quot;/&gt;&lt;wsp:rsid wsp:val=&quot;00DC756C&quot;/&gt;&lt;wsp:rsid wsp:val=&quot;00DC7BB8&quot;/&gt;&lt;wsp:rsid wsp:val=&quot;00DD00AF&quot;/&gt;&lt;wsp:rsid wsp:val=&quot;00DD0C2C&quot;/&gt;&lt;wsp:rsid wsp:val=&quot;00DD3142&quot;/&gt;&lt;wsp:rsid wsp:val=&quot;00DD576B&quot;/&gt;&lt;wsp:rsid wsp:val=&quot;00DE22B1&quot;/&gt;&lt;wsp:rsid wsp:val=&quot;00DE263D&quot;/&gt;&lt;wsp:rsid wsp:val=&quot;00DE283D&quot;/&gt;&lt;wsp:rsid wsp:val=&quot;00DE4455&quot;/&gt;&lt;wsp:rsid wsp:val=&quot;00DE60C1&quot;/&gt;&lt;wsp:rsid wsp:val=&quot;00DE67FC&quot;/&gt;&lt;wsp:rsid wsp:val=&quot;00DF0815&quot;/&gt;&lt;wsp:rsid wsp:val=&quot;00DF30DF&quot;/&gt;&lt;wsp:rsid wsp:val=&quot;00DF5A00&quot;/&gt;&lt;wsp:rsid wsp:val=&quot;00E02397&quot;/&gt;&lt;wsp:rsid wsp:val=&quot;00E064D0&quot;/&gt;&lt;wsp:rsid wsp:val=&quot;00E06B0C&quot;/&gt;&lt;wsp:rsid wsp:val=&quot;00E07B9A&quot;/&gt;&lt;wsp:rsid wsp:val=&quot;00E11534&quot;/&gt;&lt;wsp:rsid wsp:val=&quot;00E15F57&quot;/&gt;&lt;wsp:rsid wsp:val=&quot;00E22B3F&quot;/&gt;&lt;wsp:rsid wsp:val=&quot;00E237F4&quot;/&gt;&lt;wsp:rsid wsp:val=&quot;00E238E4&quot;/&gt;&lt;wsp:rsid wsp:val=&quot;00E23E48&quot;/&gt;&lt;wsp:rsid wsp:val=&quot;00E253B2&quot;/&gt;&lt;wsp:rsid wsp:val=&quot;00E26073&quot;/&gt;&lt;wsp:rsid wsp:val=&quot;00E26F58&quot;/&gt;&lt;wsp:rsid wsp:val=&quot;00E30FEC&quot;/&gt;&lt;wsp:rsid wsp:val=&quot;00E31CCF&quot;/&gt;&lt;wsp:rsid wsp:val=&quot;00E32A4A&quot;/&gt;&lt;wsp:rsid wsp:val=&quot;00E4069E&quot;/&gt;&lt;wsp:rsid wsp:val=&quot;00E4076B&quot;/&gt;&lt;wsp:rsid wsp:val=&quot;00E43552&quot;/&gt;&lt;wsp:rsid wsp:val=&quot;00E45EF3&quot;/&gt;&lt;wsp:rsid wsp:val=&quot;00E519C5&quot;/&gt;&lt;wsp:rsid wsp:val=&quot;00E52777&quot;/&gt;&lt;wsp:rsid wsp:val=&quot;00E5329C&quot;/&gt;&lt;wsp:rsid wsp:val=&quot;00E5363C&quot;/&gt;&lt;wsp:rsid wsp:val=&quot;00E539AC&quot;/&gt;&lt;wsp:rsid wsp:val=&quot;00E54AF8&quot;/&gt;&lt;wsp:rsid wsp:val=&quot;00E55ABC&quot;/&gt;&lt;wsp:rsid wsp:val=&quot;00E57518&quot;/&gt;&lt;wsp:rsid wsp:val=&quot;00E57B74&quot;/&gt;&lt;wsp:rsid wsp:val=&quot;00E6150C&quot;/&gt;&lt;wsp:rsid wsp:val=&quot;00E61DFE&quot;/&gt;&lt;wsp:rsid wsp:val=&quot;00E62283&quot;/&gt;&lt;wsp:rsid wsp:val=&quot;00E70031&quot;/&gt;&lt;wsp:rsid wsp:val=&quot;00E73617&quot;/&gt;&lt;wsp:rsid wsp:val=&quot;00E7460A&quot;/&gt;&lt;wsp:rsid wsp:val=&quot;00E75C57&quot;/&gt;&lt;wsp:rsid wsp:val=&quot;00E81E3D&quot;/&gt;&lt;wsp:rsid wsp:val=&quot;00E83BD8&quot;/&gt;&lt;wsp:rsid wsp:val=&quot;00E845C2&quot;/&gt;&lt;wsp:rsid wsp:val=&quot;00E852A0&quot;/&gt;&lt;wsp:rsid wsp:val=&quot;00E85872&quot;/&gt;&lt;wsp:rsid wsp:val=&quot;00E8629F&quot;/&gt;&lt;wsp:rsid wsp:val=&quot;00E86553&quot;/&gt;&lt;wsp:rsid wsp:val=&quot;00E902E8&quot;/&gt;&lt;wsp:rsid wsp:val=&quot;00E908D1&quot;/&gt;&lt;wsp:rsid wsp:val=&quot;00E90F26&quot;/&gt;&lt;wsp:rsid wsp:val=&quot;00E924F9&quot;/&gt;&lt;wsp:rsid wsp:val=&quot;00E977FD&quot;/&gt;&lt;wsp:rsid wsp:val=&quot;00EA1146&quot;/&gt;&lt;wsp:rsid wsp:val=&quot;00EA15EB&quot;/&gt;&lt;wsp:rsid wsp:val=&quot;00EA20D4&quot;/&gt;&lt;wsp:rsid wsp:val=&quot;00EA3C24&quot;/&gt;&lt;wsp:rsid wsp:val=&quot;00EA5C32&quot;/&gt;&lt;wsp:rsid wsp:val=&quot;00EA7566&quot;/&gt;&lt;wsp:rsid wsp:val=&quot;00EA7B28&quot;/&gt;&lt;wsp:rsid wsp:val=&quot;00EB2122&quot;/&gt;&lt;wsp:rsid wsp:val=&quot;00EB342C&quot;/&gt;&lt;wsp:rsid wsp:val=&quot;00EB47AD&quot;/&gt;&lt;wsp:rsid wsp:val=&quot;00EC2A82&quot;/&gt;&lt;wsp:rsid wsp:val=&quot;00EC44C8&quot;/&gt;&lt;wsp:rsid wsp:val=&quot;00EC556A&quot;/&gt;&lt;wsp:rsid wsp:val=&quot;00EC7140&quot;/&gt;&lt;wsp:rsid wsp:val=&quot;00EC722B&quot;/&gt;&lt;wsp:rsid wsp:val=&quot;00ED509A&quot;/&gt;&lt;wsp:rsid wsp:val=&quot;00ED5262&quot;/&gt;&lt;wsp:rsid wsp:val=&quot;00ED5719&quot;/&gt;&lt;wsp:rsid wsp:val=&quot;00ED5D0F&quot;/&gt;&lt;wsp:rsid wsp:val=&quot;00EE11B3&quot;/&gt;&lt;wsp:rsid wsp:val=&quot;00EE2E65&quot;/&gt;&lt;wsp:rsid wsp:val=&quot;00EE3C68&quot;/&gt;&lt;wsp:rsid wsp:val=&quot;00EF0A71&quot;/&gt;&lt;wsp:rsid wsp:val=&quot;00EF2D85&quot;/&gt;&lt;wsp:rsid wsp:val=&quot;00EF3549&quot;/&gt;&lt;wsp:rsid wsp:val=&quot;00EF3BAD&quot;/&gt;&lt;wsp:rsid wsp:val=&quot;00EF3D28&quot;/&gt;&lt;wsp:rsid wsp:val=&quot;00EF4968&quot;/&gt;&lt;wsp:rsid wsp:val=&quot;00EF5D37&quot;/&gt;&lt;wsp:rsid wsp:val=&quot;00EF74A9&quot;/&gt;&lt;wsp:rsid wsp:val=&quot;00EF7BA9&quot;/&gt;&lt;wsp:rsid wsp:val=&quot;00F00944&quot;/&gt;&lt;wsp:rsid wsp:val=&quot;00F023A9&quot;/&gt;&lt;wsp:rsid wsp:val=&quot;00F0343A&quot;/&gt;&lt;wsp:rsid wsp:val=&quot;00F06B98&quot;/&gt;&lt;wsp:rsid wsp:val=&quot;00F06C54&quot;/&gt;&lt;wsp:rsid wsp:val=&quot;00F06DD8&quot;/&gt;&lt;wsp:rsid wsp:val=&quot;00F072D8&quot;/&gt;&lt;wsp:rsid wsp:val=&quot;00F10825&quot;/&gt;&lt;wsp:rsid wsp:val=&quot;00F15C84&quot;/&gt;&lt;wsp:rsid wsp:val=&quot;00F16188&quot;/&gt;&lt;wsp:rsid wsp:val=&quot;00F176F7&quot;/&gt;&lt;wsp:rsid wsp:val=&quot;00F20B94&quot;/&gt;&lt;wsp:rsid wsp:val=&quot;00F21AA3&quot;/&gt;&lt;wsp:rsid wsp:val=&quot;00F21B36&quot;/&gt;&lt;wsp:rsid wsp:val=&quot;00F21FA0&quot;/&gt;&lt;wsp:rsid wsp:val=&quot;00F22AF9&quot;/&gt;&lt;wsp:rsid wsp:val=&quot;00F260BB&quot;/&gt;&lt;wsp:rsid wsp:val=&quot;00F262D7&quot;/&gt;&lt;wsp:rsid wsp:val=&quot;00F30B22&quot;/&gt;&lt;wsp:rsid wsp:val=&quot;00F31369&quot;/&gt;&lt;wsp:rsid wsp:val=&quot;00F31F73&quot;/&gt;&lt;wsp:rsid wsp:val=&quot;00F3281B&quot;/&gt;&lt;wsp:rsid wsp:val=&quot;00F33C35&quot;/&gt;&lt;wsp:rsid wsp:val=&quot;00F35313&quot;/&gt;&lt;wsp:rsid wsp:val=&quot;00F3578A&quot;/&gt;&lt;wsp:rsid wsp:val=&quot;00F43104&quot;/&gt;&lt;wsp:rsid wsp:val=&quot;00F44A61&quot;/&gt;&lt;wsp:rsid wsp:val=&quot;00F4734D&quot;/&gt;&lt;wsp:rsid wsp:val=&quot;00F47D81&quot;/&gt;&lt;wsp:rsid wsp:val=&quot;00F52F19&quot;/&gt;&lt;wsp:rsid wsp:val=&quot;00F55467&quot;/&gt;&lt;wsp:rsid wsp:val=&quot;00F56DD6&quot;/&gt;&lt;wsp:rsid wsp:val=&quot;00F63A09&quot;/&gt;&lt;wsp:rsid wsp:val=&quot;00F640C8&quot;/&gt;&lt;wsp:rsid wsp:val=&quot;00F64E51&quot;/&gt;&lt;wsp:rsid wsp:val=&quot;00F66A1B&quot;/&gt;&lt;wsp:rsid wsp:val=&quot;00F7146E&quot;/&gt;&lt;wsp:rsid wsp:val=&quot;00F739ED&quot;/&gt;&lt;wsp:rsid wsp:val=&quot;00F75DB0&quot;/&gt;&lt;wsp:rsid wsp:val=&quot;00F76FBE&quot;/&gt;&lt;wsp:rsid wsp:val=&quot;00F7778F&quot;/&gt;&lt;wsp:rsid wsp:val=&quot;00F77D34&quot;/&gt;&lt;wsp:rsid wsp:val=&quot;00F825CC&quot;/&gt;&lt;wsp:rsid wsp:val=&quot;00F835C1&quot;/&gt;&lt;wsp:rsid wsp:val=&quot;00F84B44&quot;/&gt;&lt;wsp:rsid wsp:val=&quot;00F84CC4&quot;/&gt;&lt;wsp:rsid wsp:val=&quot;00F86875&quot;/&gt;&lt;wsp:rsid wsp:val=&quot;00F8704F&quot;/&gt;&lt;wsp:rsid wsp:val=&quot;00F87B0C&quot;/&gt;&lt;wsp:rsid wsp:val=&quot;00F91E93&quot;/&gt;&lt;wsp:rsid wsp:val=&quot;00FA0423&quot;/&gt;&lt;wsp:rsid wsp:val=&quot;00FA2CF7&quot;/&gt;&lt;wsp:rsid wsp:val=&quot;00FA2E18&quot;/&gt;&lt;wsp:rsid wsp:val=&quot;00FA6851&quot;/&gt;&lt;wsp:rsid wsp:val=&quot;00FA76C0&quot;/&gt;&lt;wsp:rsid wsp:val=&quot;00FB0D2D&quot;/&gt;&lt;wsp:rsid wsp:val=&quot;00FB2CCA&quot;/&gt;&lt;wsp:rsid wsp:val=&quot;00FB52C2&quot;/&gt;&lt;wsp:rsid wsp:val=&quot;00FB58D3&quot;/&gt;&lt;wsp:rsid wsp:val=&quot;00FB6375&quot;/&gt;&lt;wsp:rsid wsp:val=&quot;00FC051F&quot;/&gt;&lt;wsp:rsid wsp:val=&quot;00FC542F&quot;/&gt;&lt;wsp:rsid wsp:val=&quot;00FC6C4B&quot;/&gt;&lt;wsp:rsid wsp:val=&quot;00FC7090&quot;/&gt;&lt;wsp:rsid wsp:val=&quot;00FC713E&quot;/&gt;&lt;wsp:rsid wsp:val=&quot;00FD2747&quot;/&gt;&lt;wsp:rsid wsp:val=&quot;00FD650F&quot;/&gt;&lt;wsp:rsid wsp:val=&quot;00FF2E3D&quot;/&gt;&lt;wsp:rsid wsp:val=&quot;00FF4D6B&quot;/&gt;&lt;wsp:rsid wsp:val=&quot;00FF68C6&quot;/&gt;&lt;/wsp:rsids&gt;&lt;/w:docPr&gt;&lt;w:body&gt;&lt;wx:sect&gt;&lt;w:p wsp:rsidR=&quot;00000000&quot; wsp:rsidRPr=&quot;00482E1E&quot; wsp:rsidRDefault=&quot;00482E1E&quot; wsp:rsidP=&quot;00482E1E&quot;&gt;&lt;m:oMathPara&gt;&lt;m:oMath&gt;&lt;m:r&gt;&lt;w:rPr&gt;&lt;w:rFonts w:ascii=&quot;Cambria Math&quot; w:fareast=&quot;Batang&quot; w:h-ansi=&quot;Cambria Math&quot;/&gt;&lt;wx:font wx:val=&quot;Cambria Math&quot;/&gt;&lt;w:i/&gt;&lt;/w:rPr&gt;&lt;m:t&gt;24576__&lt;/m:t&gt;&lt;/m:r&gt;&lt;/m:oMath&gt;&lt;/m:oMathPara&gt;&lt;/w:p&gt;&lt;w:sectPr wsp:rsidR=&quot;00000000&quot; wsp:rsidRPr=&quot;00482E1E&quot;&gt;&lt;w:pgSz w:w=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            <v:imagedata r:id="rId19" o:title="" chromakey="white"/>
                      </v:shape>
                    </w:pict>
                  </w:r>
                </w:p>
              </w:tc>
              <w:tc>
                <w:tcPr>
                  <w:tcW w:w="1215" w:type="dxa"/>
                  <w:shd w:val="clear" w:color="auto" w:fill="auto"/>
                </w:tcPr>
                <w:p w:rsidR="004031C1" w:rsidRPr="002C4341" w:rsidRDefault="004031C1" w:rsidP="00CD3208">
                  <w:pPr>
                    <w:pStyle w:val="TAR"/>
                    <w:rPr>
                      <w:rFonts w:eastAsia="Batang"/>
                    </w:rPr>
                  </w:pPr>
                  <w:r w:rsidRPr="004031C1">
                    <w:rPr>
                      <w:rFonts w:eastAsia="Batang"/>
                    </w:rPr>
                    <w:fldChar w:fldCharType="begin"/>
                  </w:r>
                  <w:r w:rsidRPr="004031C1">
                    <w:rPr>
                      <w:rFonts w:eastAsia="Batang"/>
                    </w:rPr>
                    <w:instrText xml:space="preserve"> QUOTE </w:instrText>
                  </w:r>
                  <w:r w:rsidR="00D14C1D">
                    <w:rPr>
                      <w:position w:val="-5"/>
                    </w:rPr>
                    <w:pict w14:anchorId="09BCBD70">
                      <v:shape id="_x0000_i1034" type="#_x0000_t75" style="width:25.5pt;height:10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38&quot;/&gt;&lt;w:printFractionalCharacterWidth/&gt;&lt;w:bordersDontSurroundHeader/&gt;&lt;w:bordersDontSurroundFooter/&gt;&lt;w:stylePaneFormatFilter w:val=&quot;3F2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validateAgainstSchema/&gt;&lt;w:saveInvalidXML w:val=&quot;off&quot;/&gt;&lt;w:ignoreMixedContent w:val=&quot;off&quot;/&gt;&lt;w:alwaysShowPlaceholderText w:val=&quot;off&quot;/&gt;&lt;w:footnotePr&gt;&lt;w:pos w:val=&quot;beneath-text&quot;/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282213&quot;/&gt;&lt;wsp:rsid wsp:val=&quot;000027ED&quot;/&gt;&lt;wsp:rsid wsp:val=&quot;0000379E&quot;/&gt;&lt;wsp:rsid wsp:val=&quot;000037AF&quot;/&gt;&lt;wsp:rsid wsp:val=&quot;00003C52&quot;/&gt;&lt;wsp:rsid wsp:val=&quot;00004537&quot;/&gt;&lt;wsp:rsid wsp:val=&quot;00007948&quot;/&gt;&lt;wsp:rsid wsp:val=&quot;000128F2&quot;/&gt;&lt;wsp:rsid wsp:val=&quot;00017799&quot;/&gt;&lt;wsp:rsid wsp:val=&quot;00017BDA&quot;/&gt;&lt;wsp:rsid wsp:val=&quot;0002036D&quot;/&gt;&lt;wsp:rsid wsp:val=&quot;00020852&quot;/&gt;&lt;wsp:rsid wsp:val=&quot;00020CB7&quot;/&gt;&lt;wsp:rsid wsp:val=&quot;0002191D&quot;/&gt;&lt;wsp:rsid wsp:val=&quot;00021E68&quot;/&gt;&lt;wsp:rsid wsp:val=&quot;000233B8&quot;/&gt;&lt;wsp:rsid wsp:val=&quot;000266A0&quot;/&gt;&lt;wsp:rsid wsp:val=&quot;00030E6C&quot;/&gt;&lt;wsp:rsid wsp:val=&quot;0003154D&quot;/&gt;&lt;wsp:rsid wsp:val=&quot;00031C1D&quot;/&gt;&lt;wsp:rsid wsp:val=&quot;000419BA&quot;/&gt;&lt;wsp:rsid wsp:val=&quot;00042E92&quot;/&gt;&lt;wsp:rsid wsp:val=&quot;0004483F&quot;/&gt;&lt;wsp:rsid wsp:val=&quot;00045666&quot;/&gt;&lt;wsp:rsid wsp:val=&quot;000456D7&quot;/&gt;&lt;wsp:rsid wsp:val=&quot;00045CBD&quot;/&gt;&lt;wsp:rsid wsp:val=&quot;00047943&quot;/&gt;&lt;wsp:rsid wsp:val=&quot;0005300E&quot;/&gt;&lt;wsp:rsid wsp:val=&quot;000612D1&quot;/&gt;&lt;wsp:rsid wsp:val=&quot;000621A8&quot;/&gt;&lt;wsp:rsid wsp:val=&quot;0006400E&quot;/&gt;&lt;wsp:rsid wsp:val=&quot;00064B3E&quot;/&gt;&lt;wsp:rsid wsp:val=&quot;00065F1C&quot;/&gt;&lt;wsp:rsid wsp:val=&quot;00066891&quot;/&gt;&lt;wsp:rsid wsp:val=&quot;0006768C&quot;/&gt;&lt;wsp:rsid wsp:val=&quot;00071032&quot;/&gt;&lt;wsp:rsid wsp:val=&quot;00073860&quot;/&gt;&lt;wsp:rsid wsp:val=&quot;00075B66&quot;/&gt;&lt;wsp:rsid wsp:val=&quot;000766B3&quot;/&gt;&lt;wsp:rsid wsp:val=&quot;000820DA&quot;/&gt;&lt;wsp:rsid wsp:val=&quot;0008313F&quot;/&gt;&lt;wsp:rsid wsp:val=&quot;000840C6&quot;/&gt;&lt;wsp:rsid wsp:val=&quot;00085F45&quot;/&gt;&lt;wsp:rsid wsp:val=&quot;00087322&quot;/&gt;&lt;wsp:rsid wsp:val=&quot;000911E4&quot;/&gt;&lt;wsp:rsid wsp:val=&quot;00093E7E&quot;/&gt;&lt;wsp:rsid wsp:val=&quot;00095795&quot;/&gt;&lt;wsp:rsid wsp:val=&quot;00097D22&quot;/&gt;&lt;wsp:rsid wsp:val=&quot;000A2C7E&quot;/&gt;&lt;wsp:rsid wsp:val=&quot;000A3F65&quot;/&gt;&lt;wsp:rsid wsp:val=&quot;000A45AC&quot;/&gt;&lt;wsp:rsid wsp:val=&quot;000A6235&quot;/&gt;&lt;wsp:rsid wsp:val=&quot;000A65BC&quot;/&gt;&lt;wsp:rsid wsp:val=&quot;000A7F9C&quot;/&gt;&lt;wsp:rsid wsp:val=&quot;000B0E72&quot;/&gt;&lt;wsp:rsid wsp:val=&quot;000B5813&quot;/&gt;&lt;wsp:rsid wsp:val=&quot;000B6115&quot;/&gt;&lt;wsp:rsid wsp:val=&quot;000B649E&quot;/&gt;&lt;wsp:rsid wsp:val=&quot;000B6723&quot;/&gt;&lt;wsp:rsid wsp:val=&quot;000C20DB&quot;/&gt;&lt;wsp:rsid wsp:val=&quot;000C2D28&quot;/&gt;&lt;wsp:rsid wsp:val=&quot;000C3691&quot;/&gt;&lt;wsp:rsid wsp:val=&quot;000C37E4&quot;/&gt;&lt;wsp:rsid wsp:val=&quot;000C5893&quot;/&gt;&lt;wsp:rsid wsp:val=&quot;000C7332&quot;/&gt;&lt;wsp:rsid wsp:val=&quot;000D0AFE&quot;/&gt;&lt;wsp:rsid wsp:val=&quot;000D1F67&quot;/&gt;&lt;wsp:rsid wsp:val=&quot;000D4510&quot;/&gt;&lt;wsp:rsid wsp:val=&quot;000D5153&quot;/&gt;&lt;wsp:rsid wsp:val=&quot;000D597F&quot;/&gt;&lt;wsp:rsid wsp:val=&quot;000D6CFC&quot;/&gt;&lt;wsp:rsid wsp:val=&quot;000E01D4&quot;/&gt;&lt;wsp:rsid wsp:val=&quot;000E198C&quot;/&gt;&lt;wsp:rsid wsp:val=&quot;000E1D6A&quot;/&gt;&lt;wsp:rsid wsp:val=&quot;000E434A&quot;/&gt;&lt;wsp:rsid wsp:val=&quot;000E441C&quot;/&gt;&lt;wsp:rsid wsp:val=&quot;000E6DEC&quot;/&gt;&lt;wsp:rsid wsp:val=&quot;000F0182&quot;/&gt;&lt;wsp:rsid wsp:val=&quot;000F22CE&quot;/&gt;&lt;wsp:rsid wsp:val=&quot;000F3C2A&quot;/&gt;&lt;wsp:rsid wsp:val=&quot;000F5102&quot;/&gt;&lt;wsp:rsid wsp:val=&quot;000F6F65&quot;/&gt;&lt;wsp:rsid wsp:val=&quot;0010127A&quot;/&gt;&lt;wsp:rsid wsp:val=&quot;00102AFA&quot;/&gt;&lt;wsp:rsid wsp:val=&quot;00106A9F&quot;/&gt;&lt;wsp:rsid wsp:val=&quot;001072A8&quot;/&gt;&lt;wsp:rsid wsp:val=&quot;0011424E&quot;/&gt;&lt;wsp:rsid wsp:val=&quot;00117291&quot;/&gt;&lt;wsp:rsid wsp:val=&quot;00123571&quot;/&gt;&lt;wsp:rsid wsp:val=&quot;00123B5C&quot;/&gt;&lt;wsp:rsid wsp:val=&quot;00124082&quot;/&gt;&lt;wsp:rsid wsp:val=&quot;001301B1&quot;/&gt;&lt;wsp:rsid wsp:val=&quot;00130E89&quot;/&gt;&lt;wsp:rsid wsp:val=&quot;00132D36&quot;/&gt;&lt;wsp:rsid wsp:val=&quot;00141A2F&quot;/&gt;&lt;wsp:rsid wsp:val=&quot;00142771&quot;/&gt;&lt;wsp:rsid wsp:val=&quot;00142831&quot;/&gt;&lt;wsp:rsid wsp:val=&quot;00142F43&quot;/&gt;&lt;wsp:rsid wsp:val=&quot;00143316&quot;/&gt;&lt;wsp:rsid wsp:val=&quot;00145505&quot;/&gt;&lt;wsp:rsid wsp:val=&quot;00152C33&quot;/&gt;&lt;wsp:rsid wsp:val=&quot;00153528&quot;/&gt;&lt;wsp:rsid wsp:val=&quot;00160A47&quot;/&gt;&lt;wsp:rsid wsp:val=&quot;00160B00&quot;/&gt;&lt;wsp:rsid wsp:val=&quot;00162698&quot;/&gt;&lt;wsp:rsid wsp:val=&quot;00162F78&quot;/&gt;&lt;wsp:rsid wsp:val=&quot;001643AC&quot;/&gt;&lt;wsp:rsid wsp:val=&quot;00171980&quot;/&gt;&lt;wsp:rsid wsp:val=&quot;00171D07&quot;/&gt;&lt;wsp:rsid wsp:val=&quot;0017516C&quot;/&gt;&lt;wsp:rsid wsp:val=&quot;00175AB9&quot;/&gt;&lt;wsp:rsid wsp:val=&quot;00181060&quot;/&gt;&lt;wsp:rsid wsp:val=&quot;00181490&quot;/&gt;&lt;wsp:rsid wsp:val=&quot;00182304&quot;/&gt;&lt;wsp:rsid wsp:val=&quot;0018379B&quot;/&gt;&lt;wsp:rsid wsp:val=&quot;0018585B&quot;/&gt;&lt;wsp:rsid wsp:val=&quot;00192CE3&quot;/&gt;&lt;wsp:rsid wsp:val=&quot;00193116&quot;/&gt;&lt;wsp:rsid wsp:val=&quot;001A08AA&quot;/&gt;&lt;wsp:rsid wsp:val=&quot;001A1DAC&quot;/&gt;&lt;wsp:rsid wsp:val=&quot;001A3120&quot;/&gt;&lt;wsp:rsid wsp:val=&quot;001B0237&quot;/&gt;&lt;wsp:rsid wsp:val=&quot;001B1C3C&quot;/&gt;&lt;wsp:rsid wsp:val=&quot;001B32BC&quot;/&gt;&lt;wsp:rsid wsp:val=&quot;001C3A35&quot;/&gt;&lt;wsp:rsid wsp:val=&quot;001C602C&quot;/&gt;&lt;wsp:rsid wsp:val=&quot;001C67F1&quot;/&gt;&lt;wsp:rsid wsp:val=&quot;001C7645&quot;/&gt;&lt;wsp:rsid wsp:val=&quot;001D17FE&quot;/&gt;&lt;wsp:rsid wsp:val=&quot;001D5FAC&quot;/&gt;&lt;wsp:rsid wsp:val=&quot;001D61DA&quot;/&gt;&lt;wsp:rsid wsp:val=&quot;001D6D1A&quot;/&gt;&lt;wsp:rsid wsp:val=&quot;001D7B96&quot;/&gt;&lt;wsp:rsid wsp:val=&quot;001E0240&quot;/&gt;&lt;wsp:rsid wsp:val=&quot;001E290B&quot;/&gt;&lt;wsp:rsid wsp:val=&quot;001E7AB9&quot;/&gt;&lt;wsp:rsid wsp:val=&quot;001F2D35&quot;/&gt;&lt;wsp:rsid wsp:val=&quot;001F2F6B&quot;/&gt;&lt;wsp:rsid wsp:val=&quot;001F4D0D&quot;/&gt;&lt;wsp:rsid wsp:val=&quot;001F51BB&quot;/&gt;&lt;wsp:rsid wsp:val=&quot;001F64A0&quot;/&gt;&lt;wsp:rsid wsp:val=&quot;002029A6&quot;/&gt;&lt;wsp:rsid wsp:val=&quot;0020352D&quot;/&gt;&lt;wsp:rsid wsp:val=&quot;0020374C&quot;/&gt;&lt;wsp:rsid wsp:val=&quot;002041AB&quot;/&gt;&lt;wsp:rsid wsp:val=&quot;002045C1&quot;/&gt;&lt;wsp:rsid wsp:val=&quot;00205968&quot;/&gt;&lt;wsp:rsid wsp:val=&quot;00207DB7&quot;/&gt;&lt;wsp:rsid wsp:val=&quot;002106C8&quot;/&gt;&lt;wsp:rsid wsp:val=&quot;00212373&quot;/&gt;&lt;wsp:rsid wsp:val=&quot;002138EA&quot;/&gt;&lt;wsp:rsid wsp:val=&quot;00214FBD&quot;/&gt;&lt;wsp:rsid wsp:val=&quot;00222897&quot;/&gt;&lt;wsp:rsid wsp:val=&quot;00222AD3&quot;/&gt;&lt;wsp:rsid wsp:val=&quot;00230C68&quot;/&gt;&lt;wsp:rsid wsp:val=&quot;00231775&quot;/&gt;&lt;wsp:rsid wsp:val=&quot;00231866&quot;/&gt;&lt;wsp:rsid wsp:val=&quot;00232268&quot;/&gt;&lt;wsp:rsid wsp:val=&quot;00232B45&quot;/&gt;&lt;wsp:rsid wsp:val=&quot;00234306&quot;/&gt;&lt;wsp:rsid wsp:val=&quot;0023446F&quot;/&gt;&lt;wsp:rsid wsp:val=&quot;00235127&quot;/&gt;&lt;wsp:rsid wsp:val=&quot;00235394&quot;/&gt;&lt;wsp:rsid wsp:val=&quot;002363F5&quot;/&gt;&lt;wsp:rsid wsp:val=&quot;00242DD8&quot;/&gt;&lt;wsp:rsid wsp:val=&quot;002447F0&quot;/&gt;&lt;wsp:rsid wsp:val=&quot;00245B6B&quot;/&gt;&lt;wsp:rsid wsp:val=&quot;00247295&quot;/&gt;&lt;wsp:rsid wsp:val=&quot;0025035E&quot;/&gt;&lt;wsp:rsid wsp:val=&quot;0025345F&quot;/&gt;&lt;wsp:rsid wsp:val=&quot;00254DE6&quot;/&gt;&lt;wsp:rsid wsp:val=&quot;00257632&quot;/&gt;&lt;wsp:rsid wsp:val=&quot;00260476&quot;/&gt;&lt;wsp:rsid wsp:val=&quot;00260D4B&quot;/&gt;&lt;wsp:rsid wsp:val=&quot;0026179F&quot;/&gt;&lt;wsp:rsid wsp:val=&quot;00261EF2&quot;/&gt;&lt;wsp:rsid wsp:val=&quot;00262278&quot;/&gt;&lt;wsp:rsid wsp:val=&quot;00265053&quot;/&gt;&lt;wsp:rsid wsp:val=&quot;002715D3&quot;/&gt;&lt;wsp:rsid wsp:val=&quot;002716E7&quot;/&gt;&lt;wsp:rsid wsp:val=&quot;00272BC8&quot;/&gt;&lt;wsp:rsid wsp:val=&quot;00274E1A&quot;/&gt;&lt;wsp:rsid wsp:val=&quot;0027582B&quot;/&gt;&lt;wsp:rsid wsp:val=&quot;00275B3C&quot;/&gt;&lt;wsp:rsid wsp:val=&quot;0027745D&quot;/&gt;&lt;wsp:rsid wsp:val=&quot;00280799&quot;/&gt;&lt;wsp:rsid wsp:val=&quot;00282213&quot;/&gt;&lt;wsp:rsid wsp:val=&quot;00283084&quot;/&gt;&lt;wsp:rsid wsp:val=&quot;0028309A&quot;/&gt;&lt;wsp:rsid wsp:val=&quot;00285046&quot;/&gt;&lt;wsp:rsid wsp:val=&quot;0028522B&quot;/&gt;&lt;wsp:rsid wsp:val=&quot;00290654&quot;/&gt;&lt;wsp:rsid wsp:val=&quot;00290810&quot;/&gt;&lt;wsp:rsid wsp:val=&quot;0029188D&quot;/&gt;&lt;wsp:rsid wsp:val=&quot;00291A21&quot;/&gt;&lt;wsp:rsid wsp:val=&quot;00294905&quot;/&gt;&lt;wsp:rsid wsp:val=&quot;00294FEF&quot;/&gt;&lt;wsp:rsid wsp:val=&quot;00296B3D&quot;/&gt;&lt;wsp:rsid wsp:val=&quot;002A05B0&quot;/&gt;&lt;wsp:rsid wsp:val=&quot;002A0EAF&quot;/&gt;&lt;wsp:rsid wsp:val=&quot;002A1FF0&quot;/&gt;&lt;wsp:rsid wsp:val=&quot;002A4F2C&quot;/&gt;&lt;wsp:rsid wsp:val=&quot;002A4F8E&quot;/&gt;&lt;wsp:rsid wsp:val=&quot;002A59D3&quot;/&gt;&lt;wsp:rsid wsp:val=&quot;002A5B17&quot;/&gt;&lt;wsp:rsid wsp:val=&quot;002B091A&quot;/&gt;&lt;wsp:rsid wsp:val=&quot;002B10A5&quot;/&gt;&lt;wsp:rsid wsp:val=&quot;002B3853&quot;/&gt;&lt;wsp:rsid wsp:val=&quot;002B4609&quot;/&gt;&lt;wsp:rsid wsp:val=&quot;002B6E44&quot;/&gt;&lt;wsp:rsid wsp:val=&quot;002C1FC4&quot;/&gt;&lt;wsp:rsid wsp:val=&quot;002C4696&quot;/&gt;&lt;wsp:rsid wsp:val=&quot;002D05DD&quot;/&gt;&lt;wsp:rsid wsp:val=&quot;002D44CF&quot;/&gt;&lt;wsp:rsid wsp:val=&quot;002D4648&quot;/&gt;&lt;wsp:rsid wsp:val=&quot;002E08A7&quot;/&gt;&lt;wsp:rsid wsp:val=&quot;002E12A7&quot;/&gt;&lt;wsp:rsid wsp:val=&quot;002E775B&quot;/&gt;&lt;wsp:rsid wsp:val=&quot;002F2CFB&quot;/&gt;&lt;wsp:rsid wsp:val=&quot;002F4093&quot;/&gt;&lt;wsp:rsid wsp:val=&quot;002F53BE&quot;/&gt;&lt;wsp:rsid wsp:val=&quot;002F6C9B&quot;/&gt;&lt;wsp:rsid wsp:val=&quot;002F6EF4&quot;/&gt;&lt;wsp:rsid wsp:val=&quot;002F796C&quot;/&gt;&lt;wsp:rsid wsp:val=&quot;00300C95&quot;/&gt;&lt;wsp:rsid wsp:val=&quot;003040AA&quot;/&gt;&lt;wsp:rsid wsp:val=&quot;00304E3F&quot;/&gt;&lt;wsp:rsid wsp:val=&quot;0030631E&quot;/&gt;&lt;wsp:rsid wsp:val=&quot;00306331&quot;/&gt;&lt;wsp:rsid wsp:val=&quot;00312538&quot;/&gt;&lt;wsp:rsid wsp:val=&quot;00312E62&quot;/&gt;&lt;wsp:rsid wsp:val=&quot;003140D7&quot;/&gt;&lt;wsp:rsid wsp:val=&quot;00314AF6&quot;/&gt;&lt;wsp:rsid wsp:val=&quot;003253ED&quot;/&gt;&lt;wsp:rsid wsp:val=&quot;00331476&quot;/&gt;&lt;wsp:rsid wsp:val=&quot;00341E05&quot;/&gt;&lt;wsp:rsid wsp:val=&quot;00341EE1&quot;/&gt;&lt;wsp:rsid wsp:val=&quot;003449E6&quot;/&gt;&lt;wsp:rsid wsp:val=&quot;003466ED&quot;/&gt;&lt;wsp:rsid wsp:val=&quot;003543FA&quot;/&gt;&lt;wsp:rsid wsp:val=&quot;00356B37&quot;/&gt;&lt;wsp:rsid wsp:val=&quot;00361187&quot;/&gt;&lt;wsp:rsid wsp:val=&quot;00361491&quot;/&gt;&lt;wsp:rsid wsp:val=&quot;003626D4&quot;/&gt;&lt;wsp:rsid wsp:val=&quot;003667FF&quot;/&gt;&lt;wsp:rsid wsp:val=&quot;00367724&quot;/&gt;&lt;wsp:rsid wsp:val=&quot;00372085&quot;/&gt;&lt;wsp:rsid wsp:val=&quot;00372B4D&quot;/&gt;&lt;wsp:rsid wsp:val=&quot;0037533A&quot;/&gt;&lt;wsp:rsid wsp:val=&quot;00376440&quot;/&gt;&lt;wsp:rsid wsp:val=&quot;003772F3&quot;/&gt;&lt;wsp:rsid wsp:val=&quot;00381C9C&quot;/&gt;&lt;wsp:rsid wsp:val=&quot;003823D1&quot;/&gt;&lt;wsp:rsid wsp:val=&quot;003919B6&quot;/&gt;&lt;wsp:rsid wsp:val=&quot;00394970&quot;/&gt;&lt;wsp:rsid wsp:val=&quot;00395673&quot;/&gt;&lt;wsp:rsid wsp:val=&quot;00396A8B&quot;/&gt;&lt;wsp:rsid wsp:val=&quot;003A0B5D&quot;/&gt;&lt;wsp:rsid wsp:val=&quot;003A1829&quot;/&gt;&lt;wsp:rsid wsp:val=&quot;003A377C&quot;/&gt;&lt;wsp:rsid wsp:val=&quot;003A4CB3&quot;/&gt;&lt;wsp:rsid wsp:val=&quot;003A665A&quot;/&gt;&lt;wsp:rsid wsp:val=&quot;003B3F20&quot;/&gt;&lt;wsp:rsid wsp:val=&quot;003B6D17&quot;/&gt;&lt;wsp:rsid wsp:val=&quot;003B7DAB&quot;/&gt;&lt;wsp:rsid wsp:val=&quot;003C05A5&quot;/&gt;&lt;wsp:rsid wsp:val=&quot;003C3DD0&quot;/&gt;&lt;wsp:rsid wsp:val=&quot;003C5577&quot;/&gt;&lt;wsp:rsid wsp:val=&quot;003C55D3&quot;/&gt;&lt;wsp:rsid wsp:val=&quot;003C7323&quot;/&gt;&lt;wsp:rsid wsp:val=&quot;003C74E2&quot;/&gt;&lt;wsp:rsid wsp:val=&quot;003C785B&quot;/&gt;&lt;wsp:rsid wsp:val=&quot;003D299E&quot;/&gt;&lt;wsp:rsid wsp:val=&quot;003D2B31&quot;/&gt;&lt;wsp:rsid wsp:val=&quot;003D44E8&quot;/&gt;&lt;wsp:rsid wsp:val=&quot;003D4EAA&quot;/&gt;&lt;wsp:rsid wsp:val=&quot;003D50A9&quot;/&gt;&lt;wsp:rsid wsp:val=&quot;003D56C3&quot;/&gt;&lt;wsp:rsid wsp:val=&quot;003E1394&quot;/&gt;&lt;wsp:rsid wsp:val=&quot;003E2BDE&quot;/&gt;&lt;wsp:rsid wsp:val=&quot;003E369A&quot;/&gt;&lt;wsp:rsid wsp:val=&quot;003E3A7C&quot;/&gt;&lt;wsp:rsid wsp:val=&quot;003E3CD8&quot;/&gt;&lt;wsp:rsid wsp:val=&quot;003E604E&quot;/&gt;&lt;wsp:rsid wsp:val=&quot;003F038E&quot;/&gt;&lt;wsp:rsid wsp:val=&quot;003F1D9E&quot;/&gt;&lt;wsp:rsid wsp:val=&quot;003F2E02&quot;/&gt;&lt;wsp:rsid wsp:val=&quot;003F41C4&quot;/&gt;&lt;wsp:rsid wsp:val=&quot;003F4CA1&quot;/&gt;&lt;wsp:rsid wsp:val=&quot;003F51B5&quot;/&gt;&lt;wsp:rsid wsp:val=&quot;003F6038&quot;/&gt;&lt;wsp:rsid wsp:val=&quot;00400263&quot;/&gt;&lt;wsp:rsid wsp:val=&quot;00400ADD&quot;/&gt;&lt;wsp:rsid wsp:val=&quot;004017C2&quot;/&gt;&lt;wsp:rsid wsp:val=&quot;004031C1&quot;/&gt;&lt;wsp:rsid wsp:val=&quot;0040419A&quot;/&gt;&lt;wsp:rsid wsp:val=&quot;00406887&quot;/&gt;&lt;wsp:rsid wsp:val=&quot;0040756A&quot;/&gt;&lt;wsp:rsid wsp:val=&quot;00415B46&quot;/&gt;&lt;wsp:rsid wsp:val=&quot;004217AC&quot;/&gt;&lt;wsp:rsid wsp:val=&quot;00421A46&quot;/&gt;&lt;wsp:rsid wsp:val=&quot;00422BAA&quot;/&gt;&lt;wsp:rsid wsp:val=&quot;004237D4&quot;/&gt;&lt;wsp:rsid wsp:val=&quot;00430E86&quot;/&gt;&lt;wsp:rsid wsp:val=&quot;00431856&quot;/&gt;&lt;wsp:rsid wsp:val=&quot;00432377&quot;/&gt;&lt;wsp:rsid wsp:val=&quot;00433282&quot;/&gt;&lt;wsp:rsid wsp:val=&quot;004361B4&quot;/&gt;&lt;wsp:rsid wsp:val=&quot;00440E4B&quot;/&gt;&lt;wsp:rsid wsp:val=&quot;00441C2A&quot;/&gt;&lt;wsp:rsid wsp:val=&quot;00441C6D&quot;/&gt;&lt;wsp:rsid wsp:val=&quot;00442568&quot;/&gt;&lt;wsp:rsid wsp:val=&quot;004430CF&quot;/&gt;&lt;wsp:rsid wsp:val=&quot;00443CC6&quot;/&gt;&lt;wsp:rsid wsp:val=&quot;00444225&quot;/&gt;&lt;wsp:rsid wsp:val=&quot;00444D6C&quot;/&gt;&lt;wsp:rsid wsp:val=&quot;004453BB&quot;/&gt;&lt;wsp:rsid wsp:val=&quot;00450EF8&quot;/&gt;&lt;wsp:rsid wsp:val=&quot;004543ED&quot;/&gt;&lt;wsp:rsid wsp:val=&quot;0046402B&quot;/&gt;&lt;wsp:rsid wsp:val=&quot;004645B3&quot;/&gt;&lt;wsp:rsid wsp:val=&quot;00465F13&quot;/&gt;&lt;wsp:rsid wsp:val=&quot;0046699D&quot;/&gt;&lt;wsp:rsid wsp:val=&quot;00474FA0&quot;/&gt;&lt;wsp:rsid wsp:val=&quot;0049156D&quot;/&gt;&lt;wsp:rsid wsp:val=&quot;00492FDA&quot;/&gt;&lt;wsp:rsid wsp:val=&quot;00497809&quot;/&gt;&lt;wsp:rsid wsp:val=&quot;004A0D35&quot;/&gt;&lt;wsp:rsid wsp:val=&quot;004A17C7&quot;/&gt;&lt;wsp:rsid wsp:val=&quot;004A41BD&quot;/&gt;&lt;wsp:rsid wsp:val=&quot;004A782C&quot;/&gt;&lt;wsp:rsid wsp:val=&quot;004A7ADF&quot;/&gt;&lt;wsp:rsid wsp:val=&quot;004B03DA&quot;/&gt;&lt;wsp:rsid wsp:val=&quot;004B1EF8&quot;/&gt;&lt;wsp:rsid wsp:val=&quot;004B5CEC&quot;/&gt;&lt;wsp:rsid wsp:val=&quot;004B693D&quot;/&gt;&lt;wsp:rsid wsp:val=&quot;004B7715&quot;/&gt;&lt;wsp:rsid wsp:val=&quot;004B7C86&quot;/&gt;&lt;wsp:rsid wsp:val=&quot;004C58AD&quot;/&gt;&lt;wsp:rsid wsp:val=&quot;004C72B1&quot;/&gt;&lt;wsp:rsid wsp:val=&quot;004D072B&quot;/&gt;&lt;wsp:rsid wsp:val=&quot;004D0C02&quot;/&gt;&lt;wsp:rsid wsp:val=&quot;004D1DFD&quot;/&gt;&lt;wsp:rsid wsp:val=&quot;004D2B59&quot;/&gt;&lt;wsp:rsid wsp:val=&quot;004D3995&quot;/&gt;&lt;wsp:rsid wsp:val=&quot;004D3B52&quot;/&gt;&lt;wsp:rsid wsp:val=&quot;004D42E8&quot;/&gt;&lt;wsp:rsid wsp:val=&quot;004D521F&quot;/&gt;&lt;wsp:rsid wsp:val=&quot;004D77DD&quot;/&gt;&lt;wsp:rsid wsp:val=&quot;004D7E24&quot;/&gt;&lt;wsp:rsid wsp:val=&quot;004D7F48&quot;/&gt;&lt;wsp:rsid wsp:val=&quot;004E2E83&quot;/&gt;&lt;wsp:rsid wsp:val=&quot;004E73B0&quot;/&gt;&lt;wsp:rsid wsp:val=&quot;004F2F68&quot;/&gt;&lt;wsp:rsid wsp:val=&quot;004F6299&quot;/&gt;&lt;wsp:rsid wsp:val=&quot;004F7A3D&quot;/&gt;&lt;wsp:rsid wsp:val=&quot;00505026&quot;/&gt;&lt;wsp:rsid wsp:val=&quot;00505BFA&quot;/&gt;&lt;wsp:rsid wsp:val=&quot;00515234&quot;/&gt;&lt;wsp:rsid wsp:val=&quot;00517172&quot;/&gt;&lt;wsp:rsid wsp:val=&quot;00517307&quot;/&gt;&lt;wsp:rsid wsp:val=&quot;00521AAC&quot;/&gt;&lt;wsp:rsid wsp:val=&quot;00521B8C&quot;/&gt;&lt;wsp:rsid wsp:val=&quot;00526B6F&quot;/&gt;&lt;wsp:rsid wsp:val=&quot;0053142A&quot;/&gt;&lt;wsp:rsid wsp:val=&quot;005347FC&quot;/&gt;&lt;wsp:rsid wsp:val=&quot;00540A87&quot;/&gt;&lt;wsp:rsid wsp:val=&quot;005434D7&quot;/&gt;&lt;wsp:rsid wsp:val=&quot;005479F5&quot;/&gt;&lt;wsp:rsid wsp:val=&quot;00551B83&quot;/&gt;&lt;wsp:rsid wsp:val=&quot;005558CF&quot;/&gt;&lt;wsp:rsid wsp:val=&quot;00556E1D&quot;/&gt;&lt;wsp:rsid wsp:val=&quot;00557502&quot;/&gt;&lt;wsp:rsid wsp:val=&quot;00560492&quot;/&gt;&lt;wsp:rsid wsp:val=&quot;00561D8D&quot;/&gt;&lt;wsp:rsid wsp:val=&quot;005655DA&quot;/&gt;&lt;wsp:rsid wsp:val=&quot;0056763E&quot;/&gt;&lt;wsp:rsid wsp:val=&quot;00570EB9&quot;/&gt;&lt;wsp:rsid wsp:val=&quot;005713B7&quot;/&gt;&lt;wsp:rsid wsp:val=&quot;0057169E&quot;/&gt;&lt;wsp:rsid wsp:val=&quot;00577A52&quot;/&gt;&lt;wsp:rsid wsp:val=&quot;005811BC&quot;/&gt;&lt;wsp:rsid wsp:val=&quot;00586C80&quot;/&gt;&lt;wsp:rsid wsp:val=&quot;0058747E&quot;/&gt;&lt;wsp:rsid wsp:val=&quot;005910B3&quot;/&gt;&lt;wsp:rsid wsp:val=&quot;005927CF&quot;/&gt;&lt;wsp:rsid wsp:val=&quot;00592DE5&quot;/&gt;&lt;wsp:rsid wsp:val=&quot;005939A4&quot;/&gt;&lt;wsp:rsid wsp:val=&quot;00597DA3&quot;/&gt;&lt;wsp:rsid wsp:val=&quot;005A1864&quot;/&gt;&lt;wsp:rsid wsp:val=&quot;005A1B40&quot;/&gt;&lt;wsp:rsid wsp:val=&quot;005A718C&quot;/&gt;&lt;wsp:rsid wsp:val=&quot;005A7306&quot;/&gt;&lt;wsp:rsid wsp:val=&quot;005A7381&quot;/&gt;&lt;wsp:rsid wsp:val=&quot;005A772A&quot;/&gt;&lt;wsp:rsid wsp:val=&quot;005B207E&quot;/&gt;&lt;wsp:rsid wsp:val=&quot;005B41E8&quot;/&gt;&lt;wsp:rsid wsp:val=&quot;005B653A&quot;/&gt;&lt;wsp:rsid wsp:val=&quot;005B7115&quot;/&gt;&lt;wsp:rsid wsp:val=&quot;005C6516&quot;/&gt;&lt;wsp:rsid wsp:val=&quot;005D1F5B&quot;/&gt;&lt;wsp:rsid wsp:val=&quot;005D21ED&quot;/&gt;&lt;wsp:rsid wsp:val=&quot;005D2248&quot;/&gt;&lt;wsp:rsid wsp:val=&quot;005D23E2&quot;/&gt;&lt;wsp:rsid wsp:val=&quot;005D3F3A&quot;/&gt;&lt;wsp:rsid wsp:val=&quot;005D4B05&quot;/&gt;&lt;wsp:rsid wsp:val=&quot;005D6D26&quot;/&gt;&lt;wsp:rsid wsp:val=&quot;005D761F&quot;/&gt;&lt;wsp:rsid wsp:val=&quot;005E624D&quot;/&gt;&lt;wsp:rsid wsp:val=&quot;005F10A9&quot;/&gt;&lt;wsp:rsid wsp:val=&quot;005F4A7E&quot;/&gt;&lt;wsp:rsid wsp:val=&quot;005F4D2C&quot;/&gt;&lt;wsp:rsid wsp:val=&quot;005F7356&quot;/&gt;&lt;wsp:rsid wsp:val=&quot;00600AD8&quot;/&gt;&lt;wsp:rsid wsp:val=&quot;00602FBB&quot;/&gt;&lt;wsp:rsid wsp:val=&quot;00603C1C&quot;/&gt;&lt;wsp:rsid wsp:val=&quot;00603D80&quot;/&gt;&lt;wsp:rsid wsp:val=&quot;00610D3E&quot;/&gt;&lt;wsp:rsid wsp:val=&quot;00611D97&quot;/&gt;&lt;wsp:rsid wsp:val=&quot;00612402&quot;/&gt;&lt;wsp:rsid wsp:val=&quot;0061646C&quot;/&gt;&lt;wsp:rsid wsp:val=&quot;00621109&quot;/&gt;&lt;wsp:rsid wsp:val=&quot;006235EE&quot;/&gt;&lt;wsp:rsid wsp:val=&quot;0062498C&quot;/&gt;&lt;wsp:rsid wsp:val=&quot;006301BA&quot;/&gt;&lt;wsp:rsid wsp:val=&quot;0063232A&quot;/&gt;&lt;wsp:rsid wsp:val=&quot;00634095&quot;/&gt;&lt;wsp:rsid wsp:val=&quot;006362FF&quot;/&gt;&lt;wsp:rsid wsp:val=&quot;006416FA&quot;/&gt;&lt;wsp:rsid wsp:val=&quot;00642564&quot;/&gt;&lt;wsp:rsid wsp:val=&quot;00642ED4&quot;/&gt;&lt;wsp:rsid wsp:val=&quot;00644B23&quot;/&gt;&lt;wsp:rsid wsp:val=&quot;00645857&quot;/&gt;&lt;wsp:rsid wsp:val=&quot;00646E36&quot;/&gt;&lt;wsp:rsid wsp:val=&quot;006475B9&quot;/&gt;&lt;wsp:rsid wsp:val=&quot;00650609&quot;/&gt;&lt;wsp:rsid wsp:val=&quot;00651FDE&quot;/&gt;&lt;wsp:rsid wsp:val=&quot;006529B7&quot;/&gt;&lt;wsp:rsid wsp:val=&quot;00654E66&quot;/&gt;&lt;wsp:rsid wsp:val=&quot;006550A5&quot;/&gt;&lt;wsp:rsid wsp:val=&quot;006604A7&quot;/&gt;&lt;wsp:rsid wsp:val=&quot;006604E7&quot;/&gt;&lt;wsp:rsid wsp:val=&quot;0066272C&quot;/&gt;&lt;wsp:rsid wsp:val=&quot;00662AB0&quot;/&gt;&lt;wsp:rsid wsp:val=&quot;00665483&quot;/&gt;&lt;wsp:rsid wsp:val=&quot;006670DA&quot;/&gt;&lt;wsp:rsid wsp:val=&quot;00670916&quot;/&gt;&lt;wsp:rsid wsp:val=&quot;00671A88&quot;/&gt;&lt;wsp:rsid wsp:val=&quot;00671E20&quot;/&gt;&lt;wsp:rsid wsp:val=&quot;00673BA4&quot;/&gt;&lt;wsp:rsid wsp:val=&quot;00676D1F&quot;/&gt;&lt;wsp:rsid wsp:val=&quot;00680165&quot;/&gt;&lt;wsp:rsid wsp:val=&quot;0068235D&quot;/&gt;&lt;wsp:rsid wsp:val=&quot;0068302C&quot;/&gt;&lt;wsp:rsid wsp:val=&quot;00685642&quot;/&gt;&lt;wsp:rsid wsp:val=&quot;006856E5&quot;/&gt;&lt;wsp:rsid wsp:val=&quot;00685A73&quot;/&gt;&lt;wsp:rsid wsp:val=&quot;00686FBC&quot;/&gt;&lt;wsp:rsid wsp:val=&quot;00692130&quot;/&gt;&lt;wsp:rsid wsp:val=&quot;00696E9D&quot;/&gt;&lt;wsp:rsid wsp:val=&quot;0069720F&quot;/&gt;&lt;wsp:rsid wsp:val=&quot;006A019B&quot;/&gt;&lt;wsp:rsid wsp:val=&quot;006A18D4&quot;/&gt;&lt;wsp:rsid wsp:val=&quot;006A3282&quot;/&gt;&lt;wsp:rsid wsp:val=&quot;006B0D02&quot;/&gt;&lt;wsp:rsid wsp:val=&quot;006B1EDA&quot;/&gt;&lt;wsp:rsid wsp:val=&quot;006B3906&quot;/&gt;&lt;wsp:rsid wsp:val=&quot;006B463E&quot;/&gt;&lt;wsp:rsid wsp:val=&quot;006B46D8&quot;/&gt;&lt;wsp:rsid wsp:val=&quot;006B572C&quot;/&gt;&lt;wsp:rsid wsp:val=&quot;006B6A9B&quot;/&gt;&lt;wsp:rsid wsp:val=&quot;006B6FF1&quot;/&gt;&lt;wsp:rsid wsp:val=&quot;006B7B74&quot;/&gt;&lt;wsp:rsid wsp:val=&quot;006C3095&quot;/&gt;&lt;wsp:rsid wsp:val=&quot;006C674B&quot;/&gt;&lt;wsp:rsid wsp:val=&quot;006D4225&quot;/&gt;&lt;wsp:rsid wsp:val=&quot;006D47D2&quot;/&gt;&lt;wsp:rsid wsp:val=&quot;006D611D&quot;/&gt;&lt;wsp:rsid wsp:val=&quot;006D77BB&quot;/&gt;&lt;wsp:rsid wsp:val=&quot;006E1144&quot;/&gt;&lt;wsp:rsid wsp:val=&quot;006E1DC2&quot;/&gt;&lt;wsp:rsid wsp:val=&quot;006E1E48&quot;/&gt;&lt;wsp:rsid wsp:val=&quot;006E2345&quot;/&gt;&lt;wsp:rsid wsp:val=&quot;006E4E35&quot;/&gt;&lt;wsp:rsid wsp:val=&quot;006E4F62&quot;/&gt;&lt;wsp:rsid wsp:val=&quot;006F2B4E&quot;/&gt;&lt;wsp:rsid wsp:val=&quot;0070646B&quot;/&gt;&lt;wsp:rsid wsp:val=&quot;007066FA&quot;/&gt;&lt;wsp:rsid wsp:val=&quot;00707941&quot;/&gt;&lt;wsp:rsid wsp:val=&quot;00710CF4&quot;/&gt;&lt;wsp:rsid wsp:val=&quot;00712498&quot;/&gt;&lt;wsp:rsid wsp:val=&quot;007128E1&quot;/&gt;&lt;wsp:rsid wsp:val=&quot;00712B9A&quot;/&gt;&lt;wsp:rsid wsp:val=&quot;00712FE7&quot;/&gt;&lt;wsp:rsid wsp:val=&quot;00712FE9&quot;/&gt;&lt;wsp:rsid wsp:val=&quot;00713D69&quot;/&gt;&lt;wsp:rsid wsp:val=&quot;00715BCC&quot;/&gt;&lt;wsp:rsid wsp:val=&quot;00716E9F&quot;/&gt;&lt;wsp:rsid wsp:val=&quot;00721FC8&quot;/&gt;&lt;wsp:rsid wsp:val=&quot;00722F56&quot;/&gt;&lt;wsp:rsid wsp:val=&quot;00723BD0&quot;/&gt;&lt;wsp:rsid wsp:val=&quot;00724F51&quot;/&gt;&lt;wsp:rsid wsp:val=&quot;00726D4D&quot;/&gt;&lt;wsp:rsid wsp:val=&quot;00727982&quot;/&gt;&lt;wsp:rsid wsp:val=&quot;007366B9&quot;/&gt;&lt;wsp:rsid wsp:val=&quot;00736A92&quot;/&gt;&lt;wsp:rsid wsp:val=&quot;0074030B&quot;/&gt;&lt;wsp:rsid wsp:val=&quot;0074101D&quot;/&gt;&lt;wsp:rsid wsp:val=&quot;00741A10&quot;/&gt;&lt;wsp:rsid wsp:val=&quot;00742689&quot;/&gt;&lt;wsp:rsid wsp:val=&quot;00747A2C&quot;/&gt;&lt;wsp:rsid wsp:val=&quot;00750CEB&quot;/&gt;&lt;wsp:rsid wsp:val=&quot;00752857&quot;/&gt;&lt;wsp:rsid wsp:val=&quot;00762C4B&quot;/&gt;&lt;wsp:rsid wsp:val=&quot;007649DD&quot;/&gt;&lt;wsp:rsid wsp:val=&quot;0076572F&quot;/&gt;&lt;wsp:rsid wsp:val=&quot;00765FC8&quot;/&gt;&lt;wsp:rsid wsp:val=&quot;007661AA&quot;/&gt;&lt;wsp:rsid wsp:val=&quot;007664C6&quot;/&gt;&lt;wsp:rsid wsp:val=&quot;0076656E&quot;/&gt;&lt;wsp:rsid wsp:val=&quot;00770473&quot;/&gt;&lt;wsp:rsid wsp:val=&quot;00770490&quot;/&gt;&lt;wsp:rsid wsp:val=&quot;00774217&quot;/&gt;&lt;wsp:rsid wsp:val=&quot;00774B4C&quot;/&gt;&lt;wsp:rsid wsp:val=&quot;007755E7&quot;/&gt;&lt;wsp:rsid wsp:val=&quot;007808DE&quot;/&gt;&lt;wsp:rsid wsp:val=&quot;00780A03&quot;/&gt;&lt;wsp:rsid wsp:val=&quot;0078274A&quot;/&gt;&lt;wsp:rsid wsp:val=&quot;00782BF1&quot;/&gt;&lt;wsp:rsid wsp:val=&quot;007834B7&quot;/&gt;&lt;wsp:rsid wsp:val=&quot;00785196&quot;/&gt;&lt;wsp:rsid wsp:val=&quot;00785654&quot;/&gt;&lt;wsp:rsid wsp:val=&quot;00793494&quot;/&gt;&lt;wsp:rsid wsp:val=&quot;007A28DC&quot;/&gt;&lt;wsp:rsid wsp:val=&quot;007A29A0&quot;/&gt;&lt;wsp:rsid wsp:val=&quot;007A446F&quot;/&gt;&lt;wsp:rsid wsp:val=&quot;007A52C4&quot;/&gt;&lt;wsp:rsid wsp:val=&quot;007A6272&quot;/&gt;&lt;wsp:rsid wsp:val=&quot;007B0D50&quot;/&gt;&lt;wsp:rsid wsp:val=&quot;007B0E1D&quot;/&gt;&lt;wsp:rsid wsp:val=&quot;007B21C5&quot;/&gt;&lt;wsp:rsid wsp:val=&quot;007B319F&quot;/&gt;&lt;wsp:rsid wsp:val=&quot;007B3B93&quot;/&gt;&lt;wsp:rsid wsp:val=&quot;007B505C&quot;/&gt;&lt;wsp:rsid wsp:val=&quot;007C0B20&quot;/&gt;&lt;wsp:rsid wsp:val=&quot;007C2B61&quot;/&gt;&lt;wsp:rsid wsp:val=&quot;007C3B6C&quot;/&gt;&lt;wsp:rsid wsp:val=&quot;007C3C41&quot;/&gt;&lt;wsp:rsid wsp:val=&quot;007C742F&quot;/&gt;&lt;wsp:rsid wsp:val=&quot;007C772F&quot;/&gt;&lt;wsp:rsid wsp:val=&quot;007D4E54&quot;/&gt;&lt;wsp:rsid wsp:val=&quot;007D5A9E&quot;/&gt;&lt;wsp:rsid wsp:val=&quot;007D6048&quot;/&gt;&lt;wsp:rsid wsp:val=&quot;007D6C01&quot;/&gt;&lt;wsp:rsid wsp:val=&quot;007E1F3B&quot;/&gt;&lt;wsp:rsid wsp:val=&quot;007E4809&quot;/&gt;&lt;wsp:rsid wsp:val=&quot;007E56D8&quot;/&gt;&lt;wsp:rsid wsp:val=&quot;007E5C87&quot;/&gt;&lt;wsp:rsid wsp:val=&quot;007F015A&quot;/&gt;&lt;wsp:rsid wsp:val=&quot;007F0E1E&quot;/&gt;&lt;wsp:rsid wsp:val=&quot;007F13F5&quot;/&gt;&lt;wsp:rsid wsp:val=&quot;007F182F&quot;/&gt;&lt;wsp:rsid wsp:val=&quot;007F628B&quot;/&gt;&lt;wsp:rsid wsp:val=&quot;007F62EA&quot;/&gt;&lt;wsp:rsid wsp:val=&quot;007F700C&quot;/&gt;&lt;wsp:rsid wsp:val=&quot;00801967&quot;/&gt;&lt;wsp:rsid wsp:val=&quot;0080248E&quot;/&gt;&lt;wsp:rsid wsp:val=&quot;008031B5&quot;/&gt;&lt;wsp:rsid wsp:val=&quot;008072FF&quot;/&gt;&lt;wsp:rsid wsp:val=&quot;00810FB0&quot;/&gt;&lt;wsp:rsid wsp:val=&quot;0081689A&quot;/&gt;&lt;wsp:rsid wsp:val=&quot;008240E1&quot;/&gt;&lt;wsp:rsid wsp:val=&quot;0082583A&quot;/&gt;&lt;wsp:rsid wsp:val=&quot;00826532&quot;/&gt;&lt;wsp:rsid wsp:val=&quot;0083389F&quot;/&gt;&lt;wsp:rsid wsp:val=&quot;00835C3C&quot;/&gt;&lt;wsp:rsid wsp:val=&quot;00836C44&quot;/&gt;&lt;wsp:rsid wsp:val=&quot;00842B4F&quot;/&gt;&lt;wsp:rsid wsp:val=&quot;00843AAA&quot;/&gt;&lt;wsp:rsid wsp:val=&quot;008510F1&quot;/&gt;&lt;wsp:rsid wsp:val=&quot;00853D81&quot;/&gt;&lt;wsp:rsid wsp:val=&quot;008556A6&quot;/&gt;&lt;wsp:rsid wsp:val=&quot;00856FDC&quot;/&gt;&lt;wsp:rsid wsp:val=&quot;00861537&quot;/&gt;&lt;wsp:rsid wsp:val=&quot;008627A1&quot;/&gt;&lt;wsp:rsid wsp:val=&quot;00863EBB&quot;/&gt;&lt;wsp:rsid wsp:val=&quot;00864664&quot;/&gt;&lt;wsp:rsid wsp:val=&quot;00866314&quot;/&gt;&lt;wsp:rsid wsp:val=&quot;008671F5&quot;/&gt;&lt;wsp:rsid wsp:val=&quot;00871645&quot;/&gt;&lt;wsp:rsid wsp:val=&quot;00873715&quot;/&gt;&lt;wsp:rsid wsp:val=&quot;0087373E&quot;/&gt;&lt;wsp:rsid wsp:val=&quot;00874FE0&quot;/&gt;&lt;wsp:rsid wsp:val=&quot;00875CB4&quot;/&gt;&lt;wsp:rsid wsp:val=&quot;008764E7&quot;/&gt;&lt;wsp:rsid wsp:val=&quot;00884014&quot;/&gt;&lt;wsp:rsid wsp:val=&quot;00885543&quot;/&gt;&lt;wsp:rsid wsp:val=&quot;00885DDB&quot;/&gt;&lt;wsp:rsid wsp:val=&quot;008921D3&quot;/&gt;&lt;wsp:rsid wsp:val=&quot;00893454&quot;/&gt;&lt;wsp:rsid wsp:val=&quot;008A0249&quot;/&gt;&lt;wsp:rsid wsp:val=&quot;008A0996&quot;/&gt;&lt;wsp:rsid wsp:val=&quot;008A24BF&quot;/&gt;&lt;wsp:rsid wsp:val=&quot;008A4BA1&quot;/&gt;&lt;wsp:rsid wsp:val=&quot;008B24BB&quot;/&gt;&lt;wsp:rsid wsp:val=&quot;008B4235&quot;/&gt;&lt;wsp:rsid wsp:val=&quot;008B6A34&quot;/&gt;&lt;wsp:rsid wsp:val=&quot;008B6E98&quot;/&gt;&lt;wsp:rsid wsp:val=&quot;008B7DF8&quot;/&gt;&lt;wsp:rsid wsp:val=&quot;008C597F&quot;/&gt;&lt;wsp:rsid wsp:val=&quot;008C5EEC&quot;/&gt;&lt;wsp:rsid wsp:val=&quot;008C60E9&quot;/&gt;&lt;wsp:rsid wsp:val=&quot;008D1631&quot;/&gt;&lt;wsp:rsid wsp:val=&quot;008D73E1&quot;/&gt;&lt;wsp:rsid wsp:val=&quot;008E0A4B&quot;/&gt;&lt;wsp:rsid wsp:val=&quot;008E314F&quot;/&gt;&lt;wsp:rsid wsp:val=&quot;008E4A88&quot;/&gt;&lt;wsp:rsid wsp:val=&quot;008E715E&quot;/&gt;&lt;wsp:rsid wsp:val=&quot;008F2C5A&quot;/&gt;&lt;wsp:rsid wsp:val=&quot;008F616D&quot;/&gt;&lt;wsp:rsid wsp:val=&quot;008F6413&quot;/&gt;&lt;wsp:rsid wsp:val=&quot;008F68CF&quot;/&gt;&lt;wsp:rsid wsp:val=&quot;008F7D93&quot;/&gt;&lt;wsp:rsid wsp:val=&quot;0090028C&quot;/&gt;&lt;wsp:rsid wsp:val=&quot;00901ECE&quot;/&gt;&lt;wsp:rsid wsp:val=&quot;00904C88&quot;/&gt;&lt;wsp:rsid wsp:val=&quot;009050A8&quot;/&gt;&lt;wsp:rsid wsp:val=&quot;00906173&quot;/&gt;&lt;wsp:rsid wsp:val=&quot;00906356&quot;/&gt;&lt;wsp:rsid wsp:val=&quot;00906895&quot;/&gt;&lt;wsp:rsid wsp:val=&quot;0090773A&quot;/&gt;&lt;wsp:rsid wsp:val=&quot;009100AC&quot;/&gt;&lt;wsp:rsid wsp:val=&quot;009112A9&quot;/&gt;&lt;wsp:rsid wsp:val=&quot;00912016&quot;/&gt;&lt;wsp:rsid wsp:val=&quot;009147F7&quot;/&gt;&lt;wsp:rsid wsp:val=&quot;00922EBD&quot;/&gt;&lt;wsp:rsid wsp:val=&quot;00923B69&quot;/&gt;&lt;wsp:rsid wsp:val=&quot;00924953&quot;/&gt;&lt;wsp:rsid wsp:val=&quot;009308CF&quot;/&gt;&lt;wsp:rsid wsp:val=&quot;00930C81&quot;/&gt;&lt;wsp:rsid wsp:val=&quot;00930D32&quot;/&gt;&lt;wsp:rsid wsp:val=&quot;00931377&quot;/&gt;&lt;wsp:rsid wsp:val=&quot;00931702&quot;/&gt;&lt;wsp:rsid wsp:val=&quot;00931937&quot;/&gt;&lt;wsp:rsid wsp:val=&quot;00933D69&quot;/&gt;&lt;wsp:rsid wsp:val=&quot;00934967&quot;/&gt;&lt;wsp:rsid wsp:val=&quot;00934D4B&quot;/&gt;&lt;wsp:rsid wsp:val=&quot;00935866&quot;/&gt;&lt;wsp:rsid wsp:val=&quot;00937AEE&quot;/&gt;&lt;wsp:rsid wsp:val=&quot;009403DA&quot;/&gt;&lt;wsp:rsid wsp:val=&quot;00944AB4&quot;/&gt;&lt;wsp:rsid wsp:val=&quot;0094533F&quot;/&gt;&lt;wsp:rsid wsp:val=&quot;0095748C&quot;/&gt;&lt;wsp:rsid wsp:val=&quot;0096268B&quot;/&gt;&lt;wsp:rsid wsp:val=&quot;009626F8&quot;/&gt;&lt;wsp:rsid wsp:val=&quot;00965EC6&quot;/&gt;&lt;wsp:rsid wsp:val=&quot;00966889&quot;/&gt;&lt;wsp:rsid wsp:val=&quot;009733BF&quot;/&gt;&lt;wsp:rsid wsp:val=&quot;009776DE&quot;/&gt;&lt;wsp:rsid wsp:val=&quot;0098134C&quot;/&gt;&lt;wsp:rsid wsp:val=&quot;009819AE&quot;/&gt;&lt;wsp:rsid wsp:val=&quot;009829B0&quot;/&gt;&lt;wsp:rsid wsp:val=&quot;00983910&quot;/&gt;&lt;wsp:rsid wsp:val=&quot;00983A27&quot;/&gt;&lt;wsp:rsid wsp:val=&quot;00983FE9&quot;/&gt;&lt;wsp:rsid wsp:val=&quot;009928D4&quot;/&gt;&lt;wsp:rsid wsp:val=&quot;00996AC8&quot;/&gt;&lt;wsp:rsid wsp:val=&quot;009A04AF&quot;/&gt;&lt;wsp:rsid wsp:val=&quot;009A2280&quot;/&gt;&lt;wsp:rsid wsp:val=&quot;009A2C6C&quot;/&gt;&lt;wsp:rsid wsp:val=&quot;009A43A2&quot;/&gt;&lt;wsp:rsid wsp:val=&quot;009B1D86&quot;/&gt;&lt;wsp:rsid wsp:val=&quot;009B2CB0&quot;/&gt;&lt;wsp:rsid wsp:val=&quot;009B34E2&quot;/&gt;&lt;wsp:rsid wsp:val=&quot;009B39E0&quot;/&gt;&lt;wsp:rsid wsp:val=&quot;009B3D9F&quot;/&gt;&lt;wsp:rsid wsp:val=&quot;009B48F1&quot;/&gt;&lt;wsp:rsid wsp:val=&quot;009B6CC1&quot;/&gt;&lt;wsp:rsid wsp:val=&quot;009C0727&quot;/&gt;&lt;wsp:rsid wsp:val=&quot;009C1AD5&quot;/&gt;&lt;wsp:rsid wsp:val=&quot;009C2D1D&quot;/&gt;&lt;wsp:rsid wsp:val=&quot;009C3890&quot;/&gt;&lt;wsp:rsid wsp:val=&quot;009C40E1&quot;/&gt;&lt;wsp:rsid wsp:val=&quot;009C4A6F&quot;/&gt;&lt;wsp:rsid wsp:val=&quot;009C628D&quot;/&gt;&lt;wsp:rsid wsp:val=&quot;009D0348&quot;/&gt;&lt;wsp:rsid wsp:val=&quot;009D1BE4&quot;/&gt;&lt;wsp:rsid wsp:val=&quot;009D5DE0&quot;/&gt;&lt;wsp:rsid wsp:val=&quot;009D62B1&quot;/&gt;&lt;wsp:rsid wsp:val=&quot;009E0843&quot;/&gt;&lt;wsp:rsid wsp:val=&quot;009E09B3&quot;/&gt;&lt;wsp:rsid wsp:val=&quot;009E2929&quot;/&gt;&lt;wsp:rsid wsp:val=&quot;009E5870&quot;/&gt;&lt;wsp:rsid wsp:val=&quot;009F3F7E&quot;/&gt;&lt;wsp:rsid wsp:val=&quot;00A0219E&quot;/&gt;&lt;wsp:rsid wsp:val=&quot;00A0535F&quot;/&gt;&lt;wsp:rsid wsp:val=&quot;00A05FD2&quot;/&gt;&lt;wsp:rsid wsp:val=&quot;00A126D8&quot;/&gt;&lt;wsp:rsid wsp:val=&quot;00A15D47&quot;/&gt;&lt;wsp:rsid wsp:val=&quot;00A16E19&quot;/&gt;&lt;wsp:rsid wsp:val=&quot;00A17573&quot;/&gt;&lt;wsp:rsid wsp:val=&quot;00A25923&quot;/&gt;&lt;wsp:rsid wsp:val=&quot;00A33BED&quot;/&gt;&lt;wsp:rsid wsp:val=&quot;00A33FD3&quot;/&gt;&lt;wsp:rsid wsp:val=&quot;00A34818&quot;/&gt;&lt;wsp:rsid wsp:val=&quot;00A35A6B&quot;/&gt;&lt;wsp:rsid wsp:val=&quot;00A37125&quot;/&gt;&lt;wsp:rsid wsp:val=&quot;00A50244&quot;/&gt;&lt;wsp:rsid wsp:val=&quot;00A50E31&quot;/&gt;&lt;wsp:rsid wsp:val=&quot;00A525AA&quot;/&gt;&lt;wsp:rsid wsp:val=&quot;00A53DA9&quot;/&gt;&lt;wsp:rsid wsp:val=&quot;00A55F4E&quot;/&gt;&lt;wsp:rsid wsp:val=&quot;00A57448&quot;/&gt;&lt;wsp:rsid wsp:val=&quot;00A57ACE&quot;/&gt;&lt;wsp:rsid wsp:val=&quot;00A61831&quot;/&gt;&lt;wsp:rsid wsp:val=&quot;00A6446C&quot;/&gt;&lt;wsp:rsid wsp:val=&quot;00A653A6&quot;/&gt;&lt;wsp:rsid wsp:val=&quot;00A65439&quot;/&gt;&lt;wsp:rsid wsp:val=&quot;00A65BF6&quot;/&gt;&lt;wsp:rsid wsp:val=&quot;00A66640&quot;/&gt;&lt;wsp:rsid wsp:val=&quot;00A66F72&quot;/&gt;&lt;wsp:rsid wsp:val=&quot;00A67A2B&quot;/&gt;&lt;wsp:rsid wsp:val=&quot;00A72864&quot;/&gt;&lt;wsp:rsid wsp:val=&quot;00A73A6E&quot;/&gt;&lt;wsp:rsid wsp:val=&quot;00A73DDE&quot;/&gt;&lt;wsp:rsid wsp:val=&quot;00A81045&quot;/&gt;&lt;wsp:rsid wsp:val=&quot;00A81933&quot;/&gt;&lt;wsp:rsid wsp:val=&quot;00A81B15&quot;/&gt;&lt;wsp:rsid wsp:val=&quot;00A85234&quot;/&gt;&lt;wsp:rsid wsp:val=&quot;00A85DBC&quot;/&gt;&lt;wsp:rsid wsp:val=&quot;00A86D7E&quot;/&gt;&lt;wsp:rsid wsp:val=&quot;00A87366&quot;/&gt;&lt;wsp:rsid wsp:val=&quot;00A878EF&quot;/&gt;&lt;wsp:rsid wsp:val=&quot;00A9656B&quot;/&gt;&lt;wsp:rsid wsp:val=&quot;00AA24C1&quot;/&gt;&lt;wsp:rsid wsp:val=&quot;00AA4CA6&quot;/&gt;&lt;wsp:rsid wsp:val=&quot;00AA4DD5&quot;/&gt;&lt;wsp:rsid wsp:val=&quot;00AA5DEE&quot;/&gt;&lt;wsp:rsid wsp:val=&quot;00AB3F85&quot;/&gt;&lt;wsp:rsid wsp:val=&quot;00AB7F9E&quot;/&gt;&lt;wsp:rsid wsp:val=&quot;00AC04CD&quot;/&gt;&lt;wsp:rsid wsp:val=&quot;00AC0B13&quot;/&gt;&lt;wsp:rsid wsp:val=&quot;00AC0B5C&quot;/&gt;&lt;wsp:rsid wsp:val=&quot;00AC0EFF&quot;/&gt;&lt;wsp:rsid wsp:val=&quot;00AC12AF&quot;/&gt;&lt;wsp:rsid wsp:val=&quot;00AC2665&quot;/&gt;&lt;wsp:rsid wsp:val=&quot;00AC2EEB&quot;/&gt;&lt;wsp:rsid wsp:val=&quot;00AC306A&quot;/&gt;&lt;wsp:rsid wsp:val=&quot;00AC5005&quot;/&gt;&lt;wsp:rsid wsp:val=&quot;00AC654A&quot;/&gt;&lt;wsp:rsid wsp:val=&quot;00AC670F&quot;/&gt;&lt;wsp:rsid wsp:val=&quot;00AC6B3D&quot;/&gt;&lt;wsp:rsid wsp:val=&quot;00AC6DB8&quot;/&gt;&lt;wsp:rsid wsp:val=&quot;00AD19C3&quot;/&gt;&lt;wsp:rsid wsp:val=&quot;00AD2058&quot;/&gt;&lt;wsp:rsid wsp:val=&quot;00AD6613&quot;/&gt;&lt;wsp:rsid wsp:val=&quot;00AD6D86&quot;/&gt;&lt;wsp:rsid wsp:val=&quot;00AE2DD6&quot;/&gt;&lt;wsp:rsid wsp:val=&quot;00AE35E4&quot;/&gt;&lt;wsp:rsid wsp:val=&quot;00AE747D&quot;/&gt;&lt;wsp:rsid wsp:val=&quot;00AE77EC&quot;/&gt;&lt;wsp:rsid wsp:val=&quot;00AF1CC9&quot;/&gt;&lt;wsp:rsid wsp:val=&quot;00B01679&quot;/&gt;&lt;wsp:rsid wsp:val=&quot;00B02F68&quot;/&gt;&lt;wsp:rsid wsp:val=&quot;00B03CAE&quot;/&gt;&lt;wsp:rsid wsp:val=&quot;00B05546&quot;/&gt;&lt;wsp:rsid wsp:val=&quot;00B05946&quot;/&gt;&lt;wsp:rsid wsp:val=&quot;00B067A5&quot;/&gt;&lt;wsp:rsid wsp:val=&quot;00B06E27&quot;/&gt;&lt;wsp:rsid wsp:val=&quot;00B12421&quot;/&gt;&lt;wsp:rsid wsp:val=&quot;00B12FE2&quot;/&gt;&lt;wsp:rsid wsp:val=&quot;00B15E24&quot;/&gt;&lt;wsp:rsid wsp:val=&quot;00B226D0&quot;/&gt;&lt;wsp:rsid wsp:val=&quot;00B22E92&quot;/&gt;&lt;wsp:rsid wsp:val=&quot;00B30F2A&quot;/&gt;&lt;wsp:rsid wsp:val=&quot;00B31FB5&quot;/&gt;&lt;wsp:rsid wsp:val=&quot;00B3223D&quot;/&gt;&lt;wsp:rsid wsp:val=&quot;00B34988&quot;/&gt;&lt;wsp:rsid wsp:val=&quot;00B3698F&quot;/&gt;&lt;wsp:rsid wsp:val=&quot;00B406C1&quot;/&gt;&lt;wsp:rsid wsp:val=&quot;00B42372&quot;/&gt;&lt;wsp:rsid wsp:val=&quot;00B42C7A&quot;/&gt;&lt;wsp:rsid wsp:val=&quot;00B44009&quot;/&gt;&lt;wsp:rsid wsp:val=&quot;00B463E3&quot;/&gt;&lt;wsp:rsid wsp:val=&quot;00B47B48&quot;/&gt;&lt;wsp:rsid wsp:val=&quot;00B5001E&quot;/&gt;&lt;wsp:rsid wsp:val=&quot;00B52C8A&quot;/&gt;&lt;wsp:rsid wsp:val=&quot;00B5445A&quot;/&gt;&lt;wsp:rsid wsp:val=&quot;00B558AB&quot;/&gt;&lt;wsp:rsid wsp:val=&quot;00B606D9&quot;/&gt;&lt;wsp:rsid wsp:val=&quot;00B60991&quot;/&gt;&lt;wsp:rsid wsp:val=&quot;00B62D3B&quot;/&gt;&lt;wsp:rsid wsp:val=&quot;00B64ABD&quot;/&gt;&lt;wsp:rsid wsp:val=&quot;00B65225&quot;/&gt;&lt;wsp:rsid wsp:val=&quot;00B70989&quot;/&gt;&lt;wsp:rsid wsp:val=&quot;00B73543&quot;/&gt;&lt;wsp:rsid wsp:val=&quot;00B739BA&quot;/&gt;&lt;wsp:rsid wsp:val=&quot;00B73AE2&quot;/&gt;&lt;wsp:rsid wsp:val=&quot;00B73BFC&quot;/&gt;&lt;wsp:rsid wsp:val=&quot;00B80274&quot;/&gt;&lt;wsp:rsid wsp:val=&quot;00B8397B&quot;/&gt;&lt;wsp:rsid wsp:val=&quot;00B8446C&quot;/&gt;&lt;wsp:rsid wsp:val=&quot;00B84970&quot;/&gt;&lt;wsp:rsid wsp:val=&quot;00B876F0&quot;/&gt;&lt;wsp:rsid wsp:val=&quot;00B87ECE&quot;/&gt;&lt;wsp:rsid wsp:val=&quot;00B9181B&quot;/&gt;&lt;wsp:rsid wsp:val=&quot;00B925DD&quot;/&gt;&lt;wsp:rsid wsp:val=&quot;00B9543F&quot;/&gt;&lt;wsp:rsid wsp:val=&quot;00B95A46&quot;/&gt;&lt;wsp:rsid wsp:val=&quot;00BA146A&quot;/&gt;&lt;wsp:rsid wsp:val=&quot;00BA1CBC&quot;/&gt;&lt;wsp:rsid wsp:val=&quot;00BA1D66&quot;/&gt;&lt;wsp:rsid wsp:val=&quot;00BB087F&quot;/&gt;&lt;wsp:rsid wsp:val=&quot;00BB16F4&quot;/&gt;&lt;wsp:rsid wsp:val=&quot;00BB5FFE&quot;/&gt;&lt;wsp:rsid wsp:val=&quot;00BB6A38&quot;/&gt;&lt;wsp:rsid wsp:val=&quot;00BC40A6&quot;/&gt;&lt;wsp:rsid wsp:val=&quot;00BC4CBB&quot;/&gt;&lt;wsp:rsid wsp:val=&quot;00BC5AE7&quot;/&gt;&lt;wsp:rsid wsp:val=&quot;00BC7FED&quot;/&gt;&lt;wsp:rsid wsp:val=&quot;00BD14EA&quot;/&gt;&lt;wsp:rsid wsp:val=&quot;00BD3CDD&quot;/&gt;&lt;wsp:rsid wsp:val=&quot;00BD7B79&quot;/&gt;&lt;wsp:rsid wsp:val=&quot;00BE1672&quot;/&gt;&lt;wsp:rsid wsp:val=&quot;00BE31EA&quot;/&gt;&lt;wsp:rsid wsp:val=&quot;00BE3E00&quot;/&gt;&lt;wsp:rsid wsp:val=&quot;00BE48B6&quot;/&gt;&lt;wsp:rsid wsp:val=&quot;00BE7095&quot;/&gt;&lt;wsp:rsid wsp:val=&quot;00BE78BD&quot;/&gt;&lt;wsp:rsid wsp:val=&quot;00BF03BB&quot;/&gt;&lt;wsp:rsid wsp:val=&quot;00BF15F6&quot;/&gt;&lt;wsp:rsid wsp:val=&quot;00BF28CB&quot;/&gt;&lt;wsp:rsid wsp:val=&quot;00BF50DB&quot;/&gt;&lt;wsp:rsid wsp:val=&quot;00BF62CD&quot;/&gt;&lt;wsp:rsid wsp:val=&quot;00BF7F29&quot;/&gt;&lt;wsp:rsid wsp:val=&quot;00BF7F3A&quot;/&gt;&lt;wsp:rsid wsp:val=&quot;00C04118&quot;/&gt;&lt;wsp:rsid wsp:val=&quot;00C07A28&quot;/&gt;&lt;wsp:rsid wsp:val=&quot;00C16EAA&quot;/&gt;&lt;wsp:rsid wsp:val=&quot;00C20409&quot;/&gt;&lt;wsp:rsid wsp:val=&quot;00C26212&quot;/&gt;&lt;wsp:rsid wsp:val=&quot;00C26985&quot;/&gt;&lt;wsp:rsid wsp:val=&quot;00C3198F&quot;/&gt;&lt;wsp:rsid wsp:val=&quot;00C329CB&quot;/&gt;&lt;wsp:rsid wsp:val=&quot;00C34F14&quot;/&gt;&lt;wsp:rsid wsp:val=&quot;00C36435&quot;/&gt;&lt;wsp:rsid wsp:val=&quot;00C42EA1&quot;/&gt;&lt;wsp:rsid wsp:val=&quot;00C50891&quot;/&gt;&lt;wsp:rsid wsp:val=&quot;00C51228&quot;/&gt;&lt;wsp:rsid wsp:val=&quot;00C51ECB&quot;/&gt;&lt;wsp:rsid wsp:val=&quot;00C53A1A&quot;/&gt;&lt;wsp:rsid wsp:val=&quot;00C53B3C&quot;/&gt;&lt;wsp:rsid wsp:val=&quot;00C546CF&quot;/&gt;&lt;wsp:rsid wsp:val=&quot;00C56601&quot;/&gt;&lt;wsp:rsid wsp:val=&quot;00C575F0&quot;/&gt;&lt;wsp:rsid wsp:val=&quot;00C578B3&quot;/&gt;&lt;wsp:rsid wsp:val=&quot;00C70E7D&quot;/&gt;&lt;wsp:rsid wsp:val=&quot;00C73658&quot;/&gt;&lt;wsp:rsid wsp:val=&quot;00C80CB7&quot;/&gt;&lt;wsp:rsid wsp:val=&quot;00C816A2&quot;/&gt;&lt;wsp:rsid wsp:val=&quot;00C8176D&quot;/&gt;&lt;wsp:rsid wsp:val=&quot;00C81962&quot;/&gt;&lt;wsp:rsid wsp:val=&quot;00C82C1B&quot;/&gt;&lt;wsp:rsid wsp:val=&quot;00C83065&quot;/&gt;&lt;wsp:rsid wsp:val=&quot;00C8380C&quot;/&gt;&lt;wsp:rsid wsp:val=&quot;00C84376&quot;/&gt;&lt;wsp:rsid wsp:val=&quot;00C847AC&quot;/&gt;&lt;wsp:rsid wsp:val=&quot;00C91E2D&quot;/&gt;&lt;wsp:rsid wsp:val=&quot;00C93060&quot;/&gt;&lt;wsp:rsid wsp:val=&quot;00C94692&quot;/&gt;&lt;wsp:rsid wsp:val=&quot;00C96A24&quot;/&gt;&lt;wsp:rsid wsp:val=&quot;00C97B91&quot;/&gt;&lt;wsp:rsid wsp:val=&quot;00CA3229&quot;/&gt;&lt;wsp:rsid wsp:val=&quot;00CA32E8&quot;/&gt;&lt;wsp:rsid wsp:val=&quot;00CA40DE&quot;/&gt;&lt;wsp:rsid wsp:val=&quot;00CA559C&quot;/&gt;&lt;wsp:rsid wsp:val=&quot;00CA6520&quot;/&gt;&lt;wsp:rsid wsp:val=&quot;00CB1793&quot;/&gt;&lt;wsp:rsid wsp:val=&quot;00CB203F&quot;/&gt;&lt;wsp:rsid wsp:val=&quot;00CB2E29&quot;/&gt;&lt;wsp:rsid wsp:val=&quot;00CB3271&quot;/&gt;&lt;wsp:rsid wsp:val=&quot;00CB3746&quot;/&gt;&lt;wsp:rsid wsp:val=&quot;00CB5123&quot;/&gt;&lt;wsp:rsid wsp:val=&quot;00CB77C1&quot;/&gt;&lt;wsp:rsid wsp:val=&quot;00CC10BE&quot;/&gt;&lt;wsp:rsid wsp:val=&quot;00CC26C6&quot;/&gt;&lt;wsp:rsid wsp:val=&quot;00CC742C&quot;/&gt;&lt;wsp:rsid wsp:val=&quot;00CD03C9&quot;/&gt;&lt;wsp:rsid wsp:val=&quot;00CD2A32&quot;/&gt;&lt;wsp:rsid wsp:val=&quot;00CD4DC8&quot;/&gt;&lt;wsp:rsid wsp:val=&quot;00CD6473&quot;/&gt;&lt;wsp:rsid wsp:val=&quot;00CE0F68&quot;/&gt;&lt;wsp:rsid wsp:val=&quot;00CE5D2F&quot;/&gt;&lt;wsp:rsid wsp:val=&quot;00CE64A9&quot;/&gt;&lt;wsp:rsid wsp:val=&quot;00CE6621&quot;/&gt;&lt;wsp:rsid wsp:val=&quot;00CE6B6C&quot;/&gt;&lt;wsp:rsid wsp:val=&quot;00CF0B10&quot;/&gt;&lt;wsp:rsid wsp:val=&quot;00CF1288&quot;/&gt;&lt;wsp:rsid wsp:val=&quot;00CF1369&quot;/&gt;&lt;wsp:rsid wsp:val=&quot;00CF1BA7&quot;/&gt;&lt;wsp:rsid wsp:val=&quot;00CF21D8&quot;/&gt;&lt;wsp:rsid wsp:val=&quot;00CF3CC6&quot;/&gt;&lt;wsp:rsid wsp:val=&quot;00CF6D00&quot;/&gt;&lt;wsp:rsid wsp:val=&quot;00CF71D1&quot;/&gt;&lt;wsp:rsid wsp:val=&quot;00D0117C&quot;/&gt;&lt;wsp:rsid wsp:val=&quot;00D04B8B&quot;/&gt;&lt;wsp:rsid wsp:val=&quot;00D058C4&quot;/&gt;&lt;wsp:rsid wsp:val=&quot;00D072A2&quot;/&gt;&lt;wsp:rsid wsp:val=&quot;00D07CEE&quot;/&gt;&lt;wsp:rsid wsp:val=&quot;00D12280&quot;/&gt;&lt;wsp:rsid wsp:val=&quot;00D1300C&quot;/&gt;&lt;wsp:rsid wsp:val=&quot;00D150B1&quot;/&gt;&lt;wsp:rsid wsp:val=&quot;00D150DB&quot;/&gt;&lt;wsp:rsid wsp:val=&quot;00D1579D&quot;/&gt;&lt;wsp:rsid wsp:val=&quot;00D176E0&quot;/&gt;&lt;wsp:rsid wsp:val=&quot;00D17A79&quot;/&gt;&lt;wsp:rsid wsp:val=&quot;00D17F4D&quot;/&gt;&lt;wsp:rsid wsp:val=&quot;00D262B4&quot;/&gt;&lt;wsp:rsid wsp:val=&quot;00D264AA&quot;/&gt;&lt;wsp:rsid wsp:val=&quot;00D34921&quot;/&gt;&lt;wsp:rsid wsp:val=&quot;00D34A98&quot;/&gt;&lt;wsp:rsid wsp:val=&quot;00D34DA4&quot;/&gt;&lt;wsp:rsid wsp:val=&quot;00D36614&quot;/&gt;&lt;wsp:rsid wsp:val=&quot;00D37BD0&quot;/&gt;&lt;wsp:rsid wsp:val=&quot;00D40239&quot;/&gt;&lt;wsp:rsid wsp:val=&quot;00D40266&quot;/&gt;&lt;wsp:rsid wsp:val=&quot;00D40E06&quot;/&gt;&lt;wsp:rsid wsp:val=&quot;00D50D6E&quot;/&gt;&lt;wsp:rsid wsp:val=&quot;00D50DBD&quot;/&gt;&lt;wsp:rsid wsp:val=&quot;00D520E4&quot;/&gt;&lt;wsp:rsid wsp:val=&quot;00D526A5&quot;/&gt;&lt;wsp:rsid wsp:val=&quot;00D53BFB&quot;/&gt;&lt;wsp:rsid wsp:val=&quot;00D5415B&quot;/&gt;&lt;wsp:rsid wsp:val=&quot;00D55F77&quot;/&gt;&lt;wsp:rsid wsp:val=&quot;00D575F4&quot;/&gt;&lt;wsp:rsid wsp:val=&quot;00D5781D&quot;/&gt;&lt;wsp:rsid wsp:val=&quot;00D57DFA&quot;/&gt;&lt;wsp:rsid wsp:val=&quot;00D60B9E&quot;/&gt;&lt;wsp:rsid wsp:val=&quot;00D651AF&quot;/&gt;&lt;wsp:rsid wsp:val=&quot;00D66315&quot;/&gt;&lt;wsp:rsid wsp:val=&quot;00D70E88&quot;/&gt;&lt;wsp:rsid wsp:val=&quot;00D70F9D&quot;/&gt;&lt;wsp:rsid wsp:val=&quot;00D71D3B&quot;/&gt;&lt;wsp:rsid wsp:val=&quot;00D72253&quot;/&gt;&lt;wsp:rsid wsp:val=&quot;00D75D35&quot;/&gt;&lt;wsp:rsid wsp:val=&quot;00D80F86&quot;/&gt;&lt;wsp:rsid wsp:val=&quot;00D82619&quot;/&gt;&lt;wsp:rsid wsp:val=&quot;00D831F6&quot;/&gt;&lt;wsp:rsid wsp:val=&quot;00D839B8&quot;/&gt;&lt;wsp:rsid wsp:val=&quot;00D83AAD&quot;/&gt;&lt;wsp:rsid wsp:val=&quot;00D84411&quot;/&gt;&lt;wsp:rsid wsp:val=&quot;00D90132&quot;/&gt;&lt;wsp:rsid wsp:val=&quot;00D9135B&quot;/&gt;&lt;wsp:rsid wsp:val=&quot;00D91D89&quot;/&gt;&lt;wsp:rsid wsp:val=&quot;00DA025E&quot;/&gt;&lt;wsp:rsid wsp:val=&quot;00DA518A&quot;/&gt;&lt;wsp:rsid wsp:val=&quot;00DA706D&quot;/&gt;&lt;wsp:rsid wsp:val=&quot;00DB0073&quot;/&gt;&lt;wsp:rsid wsp:val=&quot;00DB0BA5&quot;/&gt;&lt;wsp:rsid wsp:val=&quot;00DC1331&quot;/&gt;&lt;wsp:rsid wsp:val=&quot;00DC39A9&quot;/&gt;&lt;wsp:rsid wsp:val=&quot;00DC53E7&quot;/&gt;&lt;wsp:rsid wsp:val=&quot;00DC756C&quot;/&gt;&lt;wsp:rsid wsp:val=&quot;00DC7BB8&quot;/&gt;&lt;wsp:rsid wsp:val=&quot;00DD00AF&quot;/&gt;&lt;wsp:rsid wsp:val=&quot;00DD0C2C&quot;/&gt;&lt;wsp:rsid wsp:val=&quot;00DD3142&quot;/&gt;&lt;wsp:rsid wsp:val=&quot;00DD576B&quot;/&gt;&lt;wsp:rsid wsp:val=&quot;00DE22B1&quot;/&gt;&lt;wsp:rsid wsp:val=&quot;00DE263D&quot;/&gt;&lt;wsp:rsid wsp:val=&quot;00DE283D&quot;/&gt;&lt;wsp:rsid wsp:val=&quot;00DE4455&quot;/&gt;&lt;wsp:rsid wsp:val=&quot;00DE60C1&quot;/&gt;&lt;wsp:rsid wsp:val=&quot;00DE67FC&quot;/&gt;&lt;wsp:rsid wsp:val=&quot;00DF0815&quot;/&gt;&lt;wsp:rsid wsp:val=&quot;00DF30DF&quot;/&gt;&lt;wsp:rsid wsp:val=&quot;00DF5A00&quot;/&gt;&lt;wsp:rsid wsp:val=&quot;00E02397&quot;/&gt;&lt;wsp:rsid wsp:val=&quot;00E064D0&quot;/&gt;&lt;wsp:rsid wsp:val=&quot;00E06B0C&quot;/&gt;&lt;wsp:rsid wsp:val=&quot;00E07B9A&quot;/&gt;&lt;wsp:rsid wsp:val=&quot;00E11534&quot;/&gt;&lt;wsp:rsid wsp:val=&quot;00E15F57&quot;/&gt;&lt;wsp:rsid wsp:val=&quot;00E22B3F&quot;/&gt;&lt;wsp:rsid wsp:val=&quot;00E237F4&quot;/&gt;&lt;wsp:rsid wsp:val=&quot;00E238E4&quot;/&gt;&lt;wsp:rsid wsp:val=&quot;00E23E48&quot;/&gt;&lt;wsp:rsid wsp:val=&quot;00E253B2&quot;/&gt;&lt;wsp:rsid wsp:val=&quot;00E26073&quot;/&gt;&lt;wsp:rsid wsp:val=&quot;00E26F58&quot;/&gt;&lt;wsp:rsid wsp:val=&quot;00E30FEC&quot;/&gt;&lt;wsp:rsid wsp:val=&quot;00E31CCF&quot;/&gt;&lt;wsp:rsid wsp:val=&quot;00E32A4A&quot;/&gt;&lt;wsp:rsid wsp:val=&quot;00E4069E&quot;/&gt;&lt;wsp:rsid wsp:val=&quot;00E4076B&quot;/&gt;&lt;wsp:rsid wsp:val=&quot;00E43552&quot;/&gt;&lt;wsp:rsid wsp:val=&quot;00E45EF3&quot;/&gt;&lt;wsp:rsid wsp:val=&quot;00E519C5&quot;/&gt;&lt;wsp:rsid wsp:val=&quot;00E52777&quot;/&gt;&lt;wsp:rsid wsp:val=&quot;00E5329C&quot;/&gt;&lt;wsp:rsid wsp:val=&quot;00E5363C&quot;/&gt;&lt;wsp:rsid wsp:val=&quot;00E539AC&quot;/&gt;&lt;wsp:rsid wsp:val=&quot;00E54AF8&quot;/&gt;&lt;wsp:rsid wsp:val=&quot;00E55ABC&quot;/&gt;&lt;wsp:rsid wsp:val=&quot;00E57518&quot;/&gt;&lt;wsp:rsid wsp:val=&quot;00E57B74&quot;/&gt;&lt;wsp:rsid wsp:val=&quot;00E6150C&quot;/&gt;&lt;wsp:rsid wsp:val=&quot;00E61DFE&quot;/&gt;&lt;wsp:rsid wsp:val=&quot;00E62283&quot;/&gt;&lt;wsp:rsid wsp:val=&quot;00E70031&quot;/&gt;&lt;wsp:rsid wsp:val=&quot;00E73617&quot;/&gt;&lt;wsp:rsid wsp:val=&quot;00E7460A&quot;/&gt;&lt;wsp:rsid wsp:val=&quot;00E75C57&quot;/&gt;&lt;wsp:rsid wsp:val=&quot;00E81E3D&quot;/&gt;&lt;wsp:rsid wsp:val=&quot;00E83BD8&quot;/&gt;&lt;wsp:rsid wsp:val=&quot;00E845C2&quot;/&gt;&lt;wsp:rsid wsp:val=&quot;00E852A0&quot;/&gt;&lt;wsp:rsid wsp:val=&quot;00E85872&quot;/&gt;&lt;wsp:rsid wsp:val=&quot;00E8629F&quot;/&gt;&lt;wsp:rsid wsp:val=&quot;00E86553&quot;/&gt;&lt;wsp:rsid wsp:val=&quot;00E902E8&quot;/&gt;&lt;wsp:rsid wsp:val=&quot;00E908D1&quot;/&gt;&lt;wsp:rsid wsp:val=&quot;00E90F26&quot;/&gt;&lt;wsp:rsid wsp:val=&quot;00E924F9&quot;/&gt;&lt;wsp:rsid wsp:val=&quot;00E977FD&quot;/&gt;&lt;wsp:rsid wsp:val=&quot;00EA1146&quot;/&gt;&lt;wsp:rsid wsp:val=&quot;00EA15EB&quot;/&gt;&lt;wsp:rsid wsp:val=&quot;00EA20D4&quot;/&gt;&lt;wsp:rsid wsp:val=&quot;00EA3C24&quot;/&gt;&lt;wsp:rsid wsp:val=&quot;00EA5C32&quot;/&gt;&lt;wsp:rsid wsp:val=&quot;00EA7566&quot;/&gt;&lt;wsp:rsid wsp:val=&quot;00EA7B28&quot;/&gt;&lt;wsp:rsid wsp:val=&quot;00EB2122&quot;/&gt;&lt;wsp:rsid wsp:val=&quot;00EB342C&quot;/&gt;&lt;wsp:rsid wsp:val=&quot;00EB47AD&quot;/&gt;&lt;wsp:rsid wsp:val=&quot;00EC2A82&quot;/&gt;&lt;wsp:rsid wsp:val=&quot;00EC44C8&quot;/&gt;&lt;wsp:rsid wsp:val=&quot;00EC556A&quot;/&gt;&lt;wsp:rsid wsp:val=&quot;00EC7140&quot;/&gt;&lt;wsp:rsid wsp:val=&quot;00EC722B&quot;/&gt;&lt;wsp:rsid wsp:val=&quot;00ED509A&quot;/&gt;&lt;wsp:rsid wsp:val=&quot;00ED5262&quot;/&gt;&lt;wsp:rsid wsp:val=&quot;00ED5719&quot;/&gt;&lt;wsp:rsid wsp:val=&quot;00ED5D0F&quot;/&gt;&lt;wsp:rsid wsp:val=&quot;00EE11B3&quot;/&gt;&lt;wsp:rsid wsp:val=&quot;00EE2E65&quot;/&gt;&lt;wsp:rsid wsp:val=&quot;00EE3C68&quot;/&gt;&lt;wsp:rsid wsp:val=&quot;00EF0A71&quot;/&gt;&lt;wsp:rsid wsp:val=&quot;00EF2D85&quot;/&gt;&lt;wsp:rsid wsp:val=&quot;00EF3549&quot;/&gt;&lt;wsp:rsid wsp:val=&quot;00EF3BAD&quot;/&gt;&lt;wsp:rsid wsp:val=&quot;00EF3D28&quot;/&gt;&lt;wsp:rsid wsp:val=&quot;00EF4968&quot;/&gt;&lt;wsp:rsid wsp:val=&quot;00EF5D37&quot;/&gt;&lt;wsp:rsid wsp:val=&quot;00EF74A9&quot;/&gt;&lt;wsp:rsid wsp:val=&quot;00EF7BA9&quot;/&gt;&lt;wsp:rsid wsp:val=&quot;00F00944&quot;/&gt;&lt;wsp:rsid wsp:val=&quot;00F023A9&quot;/&gt;&lt;wsp:rsid wsp:val=&quot;00F0343A&quot;/&gt;&lt;wsp:rsid wsp:val=&quot;00F06B98&quot;/&gt;&lt;wsp:rsid wsp:val=&quot;00F06C54&quot;/&gt;&lt;wsp:rsid wsp:val=&quot;00F06DD8&quot;/&gt;&lt;wsp:rsid wsp:val=&quot;00F072D8&quot;/&gt;&lt;wsp:rsid wsp:val=&quot;00F10825&quot;/&gt;&lt;wsp:rsid wsp:val=&quot;00F15C84&quot;/&gt;&lt;wsp:rsid wsp:val=&quot;00F16188&quot;/&gt;&lt;wsp:rsid wsp:val=&quot;00F176F7&quot;/&gt;&lt;wsp:rsid wsp:val=&quot;00F20B94&quot;/&gt;&lt;wsp:rsid wsp:val=&quot;00F21AA3&quot;/&gt;&lt;wsp:rsid wsp:val=&quot;00F21B36&quot;/&gt;&lt;wsp:rsid wsp:val=&quot;00F21FA0&quot;/&gt;&lt;wsp:rsid wsp:val=&quot;00F22AF9&quot;/&gt;&lt;wsp:rsid wsp:val=&quot;00F260BB&quot;/&gt;&lt;wsp:rsid wsp:val=&quot;00F262D7&quot;/&gt;&lt;wsp:rsid wsp:val=&quot;00F30B22&quot;/&gt;&lt;wsp:rsid wsp:val=&quot;00F31369&quot;/&gt;&lt;wsp:rsid wsp:val=&quot;00F31F73&quot;/&gt;&lt;wsp:rsid wsp:val=&quot;00F3281B&quot;/&gt;&lt;wsp:rsid wsp:val=&quot;00F33C35&quot;/&gt;&lt;wsp:rsid wsp:val=&quot;00F35313&quot;/&gt;&lt;wsp:rsid wsp:val=&quot;00F3578A&quot;/&gt;&lt;wsp:rsid wsp:val=&quot;00F43104&quot;/&gt;&lt;wsp:rsid wsp:val=&quot;00F44A61&quot;/&gt;&lt;wsp:rsid wsp:val=&quot;00F4734D&quot;/&gt;&lt;wsp:rsid wsp:val=&quot;00F47D81&quot;/&gt;&lt;wsp:rsid wsp:val=&quot;00F52F19&quot;/&gt;&lt;wsp:rsid wsp:val=&quot;00F55467&quot;/&gt;&lt;wsp:rsid wsp:val=&quot;00F56DD6&quot;/&gt;&lt;wsp:rsid wsp:val=&quot;00F63A09&quot;/&gt;&lt;wsp:rsid wsp:val=&quot;00F640C8&quot;/&gt;&lt;wsp:rsid wsp:val=&quot;00F64E51&quot;/&gt;&lt;wsp:rsid wsp:val=&quot;00F66A1B&quot;/&gt;&lt;wsp:rsid wsp:val=&quot;00F7146E&quot;/&gt;&lt;wsp:rsid wsp:val=&quot;00F739ED&quot;/&gt;&lt;wsp:rsid wsp:val=&quot;00F75DB0&quot;/&gt;&lt;wsp:rsid wsp:val=&quot;00F76FBE&quot;/&gt;&lt;wsp:rsid wsp:val=&quot;00F7778F&quot;/&gt;&lt;wsp:rsid wsp:val=&quot;00F77D34&quot;/&gt;&lt;wsp:rsid wsp:val=&quot;00F825CC&quot;/&gt;&lt;wsp:rsid wsp:val=&quot;00F835C1&quot;/&gt;&lt;wsp:rsid wsp:val=&quot;00F84B44&quot;/&gt;&lt;wsp:rsid wsp:val=&quot;00F84CC4&quot;/&gt;&lt;wsp:rsid wsp:val=&quot;00F86875&quot;/&gt;&lt;wsp:rsid wsp:val=&quot;00F8704F&quot;/&gt;&lt;wsp:rsid wsp:val=&quot;00F87B0C&quot;/&gt;&lt;wsp:rsid wsp:val=&quot;00F91E93&quot;/&gt;&lt;wsp:rsid wsp:val=&quot;00FA0423&quot;/&gt;&lt;wsp:rsid wsp:val=&quot;00FA2CF7&quot;/&gt;&lt;wsp:rsid wsp:val=&quot;00FA2E18&quot;/&gt;&lt;wsp:rsid wsp:val=&quot;00FA6851&quot;/&gt;&lt;wsp:rsid wsp:val=&quot;00FA76C0&quot;/&gt;&lt;wsp:rsid wsp:val=&quot;00FB0D2D&quot;/&gt;&lt;wsp:rsid wsp:val=&quot;00FB2CCA&quot;/&gt;&lt;wsp:rsid wsp:val=&quot;00FB52C2&quot;/&gt;&lt;wsp:rsid wsp:val=&quot;00FB58D3&quot;/&gt;&lt;wsp:rsid wsp:val=&quot;00FB6375&quot;/&gt;&lt;wsp:rsid wsp:val=&quot;00FC051F&quot;/&gt;&lt;wsp:rsid wsp:val=&quot;00FC542F&quot;/&gt;&lt;wsp:rsid wsp:val=&quot;00FC6C4B&quot;/&gt;&lt;wsp:rsid wsp:val=&quot;00FC7090&quot;/&gt;&lt;wsp:rsid wsp:val=&quot;00FC713E&quot;/&gt;&lt;wsp:rsid wsp:val=&quot;00FD2747&quot;/&gt;&lt;wsp:rsid wsp:val=&quot;00FD650F&quot;/&gt;&lt;wsp:rsid wsp:val=&quot;00FF2E3D&quot;/&gt;&lt;wsp:rsid wsp:val=&quot;00FF4D6B&quot;/&gt;&lt;wsp:rsid wsp:val=&quot;00FF68C6&quot;/&gt;&lt;/wsp:rsids&gt;&lt;/w:docPr&gt;&lt;w:body&gt;&lt;wx:sect&gt;&lt;w:p wsp:rsidR=&quot;00000000&quot; wsp:rsidRDefault=&quot;005F10A9&quot; wsp:rsidP=&quot;005F10A9&quot;&gt;&lt;m:oMathPara&gt;&lt;m:oMath&gt;&lt;m:r&gt;&lt;w:rPr&gt;&lt;w:rFonts w:ascii=&quot;Cambria Math&quot; w:fareast=&quot;Batang&quot; w:h-ansi=&quot;Cambria Math&quot;/&gt;&lt;wx:font wx:val=&quot;Cambria Math&quot;/&gt;&lt;w:i/&gt;&lt;/w:rPr&gt;&lt;m:t&gt;3168__&lt;/m:t&gt;&lt;/m:r&gt;&lt;/m:oMath&gt;&lt;/m:oMathPara&gt;&lt;/w:p&gt;&lt;w:sectPr wsp:rsidR=&quot;00000000&quot;&gt;&lt;w:pgSz w:w=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            <v:imagedata r:id="rId20" o:title="" chromakey="white"/>
                      </v:shape>
                    </w:pict>
                  </w:r>
                  <w:r w:rsidRPr="004031C1">
                    <w:rPr>
                      <w:rFonts w:eastAsia="Batang"/>
                    </w:rPr>
                    <w:instrText xml:space="preserve"> </w:instrText>
                  </w:r>
                  <w:r w:rsidRPr="004031C1">
                    <w:rPr>
                      <w:rFonts w:eastAsia="Batang"/>
                    </w:rPr>
                    <w:fldChar w:fldCharType="separate"/>
                  </w:r>
                  <w:r w:rsidR="00D14C1D">
                    <w:rPr>
                      <w:position w:val="-5"/>
                    </w:rPr>
                    <w:pict w14:anchorId="28BC2BB0">
                      <v:shape id="_x0000_i1035" type="#_x0000_t75" style="width:25.5pt;height:10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38&quot;/&gt;&lt;w:printFractionalCharacterWidth/&gt;&lt;w:bordersDontSurroundHeader/&gt;&lt;w:bordersDontSurroundFooter/&gt;&lt;w:stylePaneFormatFilter w:val=&quot;3F2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validateAgainstSchema/&gt;&lt;w:saveInvalidXML w:val=&quot;off&quot;/&gt;&lt;w:ignoreMixedContent w:val=&quot;off&quot;/&gt;&lt;w:alwaysShowPlaceholderText w:val=&quot;off&quot;/&gt;&lt;w:footnotePr&gt;&lt;w:pos w:val=&quot;beneath-text&quot;/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282213&quot;/&gt;&lt;wsp:rsid wsp:val=&quot;000027ED&quot;/&gt;&lt;wsp:rsid wsp:val=&quot;0000379E&quot;/&gt;&lt;wsp:rsid wsp:val=&quot;000037AF&quot;/&gt;&lt;wsp:rsid wsp:val=&quot;00003C52&quot;/&gt;&lt;wsp:rsid wsp:val=&quot;00004537&quot;/&gt;&lt;wsp:rsid wsp:val=&quot;00007948&quot;/&gt;&lt;wsp:rsid wsp:val=&quot;000128F2&quot;/&gt;&lt;wsp:rsid wsp:val=&quot;00017799&quot;/&gt;&lt;wsp:rsid wsp:val=&quot;00017BDA&quot;/&gt;&lt;wsp:rsid wsp:val=&quot;0002036D&quot;/&gt;&lt;wsp:rsid wsp:val=&quot;00020852&quot;/&gt;&lt;wsp:rsid wsp:val=&quot;00020CB7&quot;/&gt;&lt;wsp:rsid wsp:val=&quot;0002191D&quot;/&gt;&lt;wsp:rsid wsp:val=&quot;00021E68&quot;/&gt;&lt;wsp:rsid wsp:val=&quot;000233B8&quot;/&gt;&lt;wsp:rsid wsp:val=&quot;000266A0&quot;/&gt;&lt;wsp:rsid wsp:val=&quot;00030E6C&quot;/&gt;&lt;wsp:rsid wsp:val=&quot;0003154D&quot;/&gt;&lt;wsp:rsid wsp:val=&quot;00031C1D&quot;/&gt;&lt;wsp:rsid wsp:val=&quot;000419BA&quot;/&gt;&lt;wsp:rsid wsp:val=&quot;00042E92&quot;/&gt;&lt;wsp:rsid wsp:val=&quot;0004483F&quot;/&gt;&lt;wsp:rsid wsp:val=&quot;00045666&quot;/&gt;&lt;wsp:rsid wsp:val=&quot;000456D7&quot;/&gt;&lt;wsp:rsid wsp:val=&quot;00045CBD&quot;/&gt;&lt;wsp:rsid wsp:val=&quot;00047943&quot;/&gt;&lt;wsp:rsid wsp:val=&quot;0005300E&quot;/&gt;&lt;wsp:rsid wsp:val=&quot;000612D1&quot;/&gt;&lt;wsp:rsid wsp:val=&quot;000621A8&quot;/&gt;&lt;wsp:rsid wsp:val=&quot;0006400E&quot;/&gt;&lt;wsp:rsid wsp:val=&quot;00064B3E&quot;/&gt;&lt;wsp:rsid wsp:val=&quot;00065F1C&quot;/&gt;&lt;wsp:rsid wsp:val=&quot;00066891&quot;/&gt;&lt;wsp:rsid wsp:val=&quot;0006768C&quot;/&gt;&lt;wsp:rsid wsp:val=&quot;00071032&quot;/&gt;&lt;wsp:rsid wsp:val=&quot;00073860&quot;/&gt;&lt;wsp:rsid wsp:val=&quot;00075B66&quot;/&gt;&lt;wsp:rsid wsp:val=&quot;000766B3&quot;/&gt;&lt;wsp:rsid wsp:val=&quot;000820DA&quot;/&gt;&lt;wsp:rsid wsp:val=&quot;0008313F&quot;/&gt;&lt;wsp:rsid wsp:val=&quot;000840C6&quot;/&gt;&lt;wsp:rsid wsp:val=&quot;00085F45&quot;/&gt;&lt;wsp:rsid wsp:val=&quot;00087322&quot;/&gt;&lt;wsp:rsid wsp:val=&quot;000911E4&quot;/&gt;&lt;wsp:rsid wsp:val=&quot;00093E7E&quot;/&gt;&lt;wsp:rsid wsp:val=&quot;00095795&quot;/&gt;&lt;wsp:rsid wsp:val=&quot;00097D22&quot;/&gt;&lt;wsp:rsid wsp:val=&quot;000A2C7E&quot;/&gt;&lt;wsp:rsid wsp:val=&quot;000A3F65&quot;/&gt;&lt;wsp:rsid wsp:val=&quot;000A45AC&quot;/&gt;&lt;wsp:rsid wsp:val=&quot;000A6235&quot;/&gt;&lt;wsp:rsid wsp:val=&quot;000A65BC&quot;/&gt;&lt;wsp:rsid wsp:val=&quot;000A7F9C&quot;/&gt;&lt;wsp:rsid wsp:val=&quot;000B0E72&quot;/&gt;&lt;wsp:rsid wsp:val=&quot;000B5813&quot;/&gt;&lt;wsp:rsid wsp:val=&quot;000B6115&quot;/&gt;&lt;wsp:rsid wsp:val=&quot;000B649E&quot;/&gt;&lt;wsp:rsid wsp:val=&quot;000B6723&quot;/&gt;&lt;wsp:rsid wsp:val=&quot;000C20DB&quot;/&gt;&lt;wsp:rsid wsp:val=&quot;000C2D28&quot;/&gt;&lt;wsp:rsid wsp:val=&quot;000C3691&quot;/&gt;&lt;wsp:rsid wsp:val=&quot;000C37E4&quot;/&gt;&lt;wsp:rsid wsp:val=&quot;000C5893&quot;/&gt;&lt;wsp:rsid wsp:val=&quot;000C7332&quot;/&gt;&lt;wsp:rsid wsp:val=&quot;000D0AFE&quot;/&gt;&lt;wsp:rsid wsp:val=&quot;000D1F67&quot;/&gt;&lt;wsp:rsid wsp:val=&quot;000D4510&quot;/&gt;&lt;wsp:rsid wsp:val=&quot;000D5153&quot;/&gt;&lt;wsp:rsid wsp:val=&quot;000D597F&quot;/&gt;&lt;wsp:rsid wsp:val=&quot;000D6CFC&quot;/&gt;&lt;wsp:rsid wsp:val=&quot;000E01D4&quot;/&gt;&lt;wsp:rsid wsp:val=&quot;000E198C&quot;/&gt;&lt;wsp:rsid wsp:val=&quot;000E1D6A&quot;/&gt;&lt;wsp:rsid wsp:val=&quot;000E434A&quot;/&gt;&lt;wsp:rsid wsp:val=&quot;000E441C&quot;/&gt;&lt;wsp:rsid wsp:val=&quot;000E6DEC&quot;/&gt;&lt;wsp:rsid wsp:val=&quot;000F0182&quot;/&gt;&lt;wsp:rsid wsp:val=&quot;000F22CE&quot;/&gt;&lt;wsp:rsid wsp:val=&quot;000F3C2A&quot;/&gt;&lt;wsp:rsid wsp:val=&quot;000F5102&quot;/&gt;&lt;wsp:rsid wsp:val=&quot;000F6F65&quot;/&gt;&lt;wsp:rsid wsp:val=&quot;0010127A&quot;/&gt;&lt;wsp:rsid wsp:val=&quot;00102AFA&quot;/&gt;&lt;wsp:rsid wsp:val=&quot;00106A9F&quot;/&gt;&lt;wsp:rsid wsp:val=&quot;001072A8&quot;/&gt;&lt;wsp:rsid wsp:val=&quot;0011424E&quot;/&gt;&lt;wsp:rsid wsp:val=&quot;00117291&quot;/&gt;&lt;wsp:rsid wsp:val=&quot;00123571&quot;/&gt;&lt;wsp:rsid wsp:val=&quot;00123B5C&quot;/&gt;&lt;wsp:rsid wsp:val=&quot;00124082&quot;/&gt;&lt;wsp:rsid wsp:val=&quot;001301B1&quot;/&gt;&lt;wsp:rsid wsp:val=&quot;00130E89&quot;/&gt;&lt;wsp:rsid wsp:val=&quot;00132D36&quot;/&gt;&lt;wsp:rsid wsp:val=&quot;00141A2F&quot;/&gt;&lt;wsp:rsid wsp:val=&quot;00142771&quot;/&gt;&lt;wsp:rsid wsp:val=&quot;00142831&quot;/&gt;&lt;wsp:rsid wsp:val=&quot;00142F43&quot;/&gt;&lt;wsp:rsid wsp:val=&quot;00143316&quot;/&gt;&lt;wsp:rsid wsp:val=&quot;00145505&quot;/&gt;&lt;wsp:rsid wsp:val=&quot;00152C33&quot;/&gt;&lt;wsp:rsid wsp:val=&quot;00153528&quot;/&gt;&lt;wsp:rsid wsp:val=&quot;00160A47&quot;/&gt;&lt;wsp:rsid wsp:val=&quot;00160B00&quot;/&gt;&lt;wsp:rsid wsp:val=&quot;00162698&quot;/&gt;&lt;wsp:rsid wsp:val=&quot;00162F78&quot;/&gt;&lt;wsp:rsid wsp:val=&quot;001643AC&quot;/&gt;&lt;wsp:rsid wsp:val=&quot;00171980&quot;/&gt;&lt;wsp:rsid wsp:val=&quot;00171D07&quot;/&gt;&lt;wsp:rsid wsp:val=&quot;0017516C&quot;/&gt;&lt;wsp:rsid wsp:val=&quot;00175AB9&quot;/&gt;&lt;wsp:rsid wsp:val=&quot;00181060&quot;/&gt;&lt;wsp:rsid wsp:val=&quot;00181490&quot;/&gt;&lt;wsp:rsid wsp:val=&quot;00182304&quot;/&gt;&lt;wsp:rsid wsp:val=&quot;0018379B&quot;/&gt;&lt;wsp:rsid wsp:val=&quot;0018585B&quot;/&gt;&lt;wsp:rsid wsp:val=&quot;00192CE3&quot;/&gt;&lt;wsp:rsid wsp:val=&quot;00193116&quot;/&gt;&lt;wsp:rsid wsp:val=&quot;001A08AA&quot;/&gt;&lt;wsp:rsid wsp:val=&quot;001A1DAC&quot;/&gt;&lt;wsp:rsid wsp:val=&quot;001A3120&quot;/&gt;&lt;wsp:rsid wsp:val=&quot;001B0237&quot;/&gt;&lt;wsp:rsid wsp:val=&quot;001B1C3C&quot;/&gt;&lt;wsp:rsid wsp:val=&quot;001B32BC&quot;/&gt;&lt;wsp:rsid wsp:val=&quot;001C3A35&quot;/&gt;&lt;wsp:rsid wsp:val=&quot;001C602C&quot;/&gt;&lt;wsp:rsid wsp:val=&quot;001C67F1&quot;/&gt;&lt;wsp:rsid wsp:val=&quot;001C7645&quot;/&gt;&lt;wsp:rsid wsp:val=&quot;001D17FE&quot;/&gt;&lt;wsp:rsid wsp:val=&quot;001D5FAC&quot;/&gt;&lt;wsp:rsid wsp:val=&quot;001D61DA&quot;/&gt;&lt;wsp:rsid wsp:val=&quot;001D6D1A&quot;/&gt;&lt;wsp:rsid wsp:val=&quot;001D7B96&quot;/&gt;&lt;wsp:rsid wsp:val=&quot;001E0240&quot;/&gt;&lt;wsp:rsid wsp:val=&quot;001E290B&quot;/&gt;&lt;wsp:rsid wsp:val=&quot;001E7AB9&quot;/&gt;&lt;wsp:rsid wsp:val=&quot;001F2D35&quot;/&gt;&lt;wsp:rsid wsp:val=&quot;001F2F6B&quot;/&gt;&lt;wsp:rsid wsp:val=&quot;001F4D0D&quot;/&gt;&lt;wsp:rsid wsp:val=&quot;001F51BB&quot;/&gt;&lt;wsp:rsid wsp:val=&quot;001F64A0&quot;/&gt;&lt;wsp:rsid wsp:val=&quot;002029A6&quot;/&gt;&lt;wsp:rsid wsp:val=&quot;0020352D&quot;/&gt;&lt;wsp:rsid wsp:val=&quot;0020374C&quot;/&gt;&lt;wsp:rsid wsp:val=&quot;002041AB&quot;/&gt;&lt;wsp:rsid wsp:val=&quot;002045C1&quot;/&gt;&lt;wsp:rsid wsp:val=&quot;00205968&quot;/&gt;&lt;wsp:rsid wsp:val=&quot;00207DB7&quot;/&gt;&lt;wsp:rsid wsp:val=&quot;002106C8&quot;/&gt;&lt;wsp:rsid wsp:val=&quot;00212373&quot;/&gt;&lt;wsp:rsid wsp:val=&quot;002138EA&quot;/&gt;&lt;wsp:rsid wsp:val=&quot;00214FBD&quot;/&gt;&lt;wsp:rsid wsp:val=&quot;00222897&quot;/&gt;&lt;wsp:rsid wsp:val=&quot;00222AD3&quot;/&gt;&lt;wsp:rsid wsp:val=&quot;00230C68&quot;/&gt;&lt;wsp:rsid wsp:val=&quot;00231775&quot;/&gt;&lt;wsp:rsid wsp:val=&quot;00231866&quot;/&gt;&lt;wsp:rsid wsp:val=&quot;00232268&quot;/&gt;&lt;wsp:rsid wsp:val=&quot;00232B45&quot;/&gt;&lt;wsp:rsid wsp:val=&quot;00234306&quot;/&gt;&lt;wsp:rsid wsp:val=&quot;0023446F&quot;/&gt;&lt;wsp:rsid wsp:val=&quot;00235127&quot;/&gt;&lt;wsp:rsid wsp:val=&quot;00235394&quot;/&gt;&lt;wsp:rsid wsp:val=&quot;002363F5&quot;/&gt;&lt;wsp:rsid wsp:val=&quot;00242DD8&quot;/&gt;&lt;wsp:rsid wsp:val=&quot;002447F0&quot;/&gt;&lt;wsp:rsid wsp:val=&quot;00245B6B&quot;/&gt;&lt;wsp:rsid wsp:val=&quot;00247295&quot;/&gt;&lt;wsp:rsid wsp:val=&quot;0025035E&quot;/&gt;&lt;wsp:rsid wsp:val=&quot;0025345F&quot;/&gt;&lt;wsp:rsid wsp:val=&quot;00254DE6&quot;/&gt;&lt;wsp:rsid wsp:val=&quot;00257632&quot;/&gt;&lt;wsp:rsid wsp:val=&quot;00260476&quot;/&gt;&lt;wsp:rsid wsp:val=&quot;00260D4B&quot;/&gt;&lt;wsp:rsid wsp:val=&quot;0026179F&quot;/&gt;&lt;wsp:rsid wsp:val=&quot;00261EF2&quot;/&gt;&lt;wsp:rsid wsp:val=&quot;00262278&quot;/&gt;&lt;wsp:rsid wsp:val=&quot;00265053&quot;/&gt;&lt;wsp:rsid wsp:val=&quot;002715D3&quot;/&gt;&lt;wsp:rsid wsp:val=&quot;002716E7&quot;/&gt;&lt;wsp:rsid wsp:val=&quot;00272BC8&quot;/&gt;&lt;wsp:rsid wsp:val=&quot;00274E1A&quot;/&gt;&lt;wsp:rsid wsp:val=&quot;0027582B&quot;/&gt;&lt;wsp:rsid wsp:val=&quot;00275B3C&quot;/&gt;&lt;wsp:rsid wsp:val=&quot;0027745D&quot;/&gt;&lt;wsp:rsid wsp:val=&quot;00280799&quot;/&gt;&lt;wsp:rsid wsp:val=&quot;00282213&quot;/&gt;&lt;wsp:rsid wsp:val=&quot;00283084&quot;/&gt;&lt;wsp:rsid wsp:val=&quot;0028309A&quot;/&gt;&lt;wsp:rsid wsp:val=&quot;00285046&quot;/&gt;&lt;wsp:rsid wsp:val=&quot;0028522B&quot;/&gt;&lt;wsp:rsid wsp:val=&quot;00290654&quot;/&gt;&lt;wsp:rsid wsp:val=&quot;00290810&quot;/&gt;&lt;wsp:rsid wsp:val=&quot;0029188D&quot;/&gt;&lt;wsp:rsid wsp:val=&quot;00291A21&quot;/&gt;&lt;wsp:rsid wsp:val=&quot;00294905&quot;/&gt;&lt;wsp:rsid wsp:val=&quot;00294FEF&quot;/&gt;&lt;wsp:rsid wsp:val=&quot;00296B3D&quot;/&gt;&lt;wsp:rsid wsp:val=&quot;002A05B0&quot;/&gt;&lt;wsp:rsid wsp:val=&quot;002A0EAF&quot;/&gt;&lt;wsp:rsid wsp:val=&quot;002A1FF0&quot;/&gt;&lt;wsp:rsid wsp:val=&quot;002A4F2C&quot;/&gt;&lt;wsp:rsid wsp:val=&quot;002A4F8E&quot;/&gt;&lt;wsp:rsid wsp:val=&quot;002A59D3&quot;/&gt;&lt;wsp:rsid wsp:val=&quot;002A5B17&quot;/&gt;&lt;wsp:rsid wsp:val=&quot;002B091A&quot;/&gt;&lt;wsp:rsid wsp:val=&quot;002B10A5&quot;/&gt;&lt;wsp:rsid wsp:val=&quot;002B3853&quot;/&gt;&lt;wsp:rsid wsp:val=&quot;002B4609&quot;/&gt;&lt;wsp:rsid wsp:val=&quot;002B6E44&quot;/&gt;&lt;wsp:rsid wsp:val=&quot;002C1FC4&quot;/&gt;&lt;wsp:rsid wsp:val=&quot;002C4696&quot;/&gt;&lt;wsp:rsid wsp:val=&quot;002D05DD&quot;/&gt;&lt;wsp:rsid wsp:val=&quot;002D44CF&quot;/&gt;&lt;wsp:rsid wsp:val=&quot;002D4648&quot;/&gt;&lt;wsp:rsid wsp:val=&quot;002E08A7&quot;/&gt;&lt;wsp:rsid wsp:val=&quot;002E12A7&quot;/&gt;&lt;wsp:rsid wsp:val=&quot;002E775B&quot;/&gt;&lt;wsp:rsid wsp:val=&quot;002F2CFB&quot;/&gt;&lt;wsp:rsid wsp:val=&quot;002F4093&quot;/&gt;&lt;wsp:rsid wsp:val=&quot;002F53BE&quot;/&gt;&lt;wsp:rsid wsp:val=&quot;002F6C9B&quot;/&gt;&lt;wsp:rsid wsp:val=&quot;002F6EF4&quot;/&gt;&lt;wsp:rsid wsp:val=&quot;002F796C&quot;/&gt;&lt;wsp:rsid wsp:val=&quot;00300C95&quot;/&gt;&lt;wsp:rsid wsp:val=&quot;003040AA&quot;/&gt;&lt;wsp:rsid wsp:val=&quot;00304E3F&quot;/&gt;&lt;wsp:rsid wsp:val=&quot;0030631E&quot;/&gt;&lt;wsp:rsid wsp:val=&quot;00306331&quot;/&gt;&lt;wsp:rsid wsp:val=&quot;00312538&quot;/&gt;&lt;wsp:rsid wsp:val=&quot;00312E62&quot;/&gt;&lt;wsp:rsid wsp:val=&quot;003140D7&quot;/&gt;&lt;wsp:rsid wsp:val=&quot;00314AF6&quot;/&gt;&lt;wsp:rsid wsp:val=&quot;003253ED&quot;/&gt;&lt;wsp:rsid wsp:val=&quot;00331476&quot;/&gt;&lt;wsp:rsid wsp:val=&quot;00341E05&quot;/&gt;&lt;wsp:rsid wsp:val=&quot;00341EE1&quot;/&gt;&lt;wsp:rsid wsp:val=&quot;003449E6&quot;/&gt;&lt;wsp:rsid wsp:val=&quot;003466ED&quot;/&gt;&lt;wsp:rsid wsp:val=&quot;003543FA&quot;/&gt;&lt;wsp:rsid wsp:val=&quot;00356B37&quot;/&gt;&lt;wsp:rsid wsp:val=&quot;00361187&quot;/&gt;&lt;wsp:rsid wsp:val=&quot;00361491&quot;/&gt;&lt;wsp:rsid wsp:val=&quot;003626D4&quot;/&gt;&lt;wsp:rsid wsp:val=&quot;003667FF&quot;/&gt;&lt;wsp:rsid wsp:val=&quot;00367724&quot;/&gt;&lt;wsp:rsid wsp:val=&quot;00372085&quot;/&gt;&lt;wsp:rsid wsp:val=&quot;00372B4D&quot;/&gt;&lt;wsp:rsid wsp:val=&quot;0037533A&quot;/&gt;&lt;wsp:rsid wsp:val=&quot;00376440&quot;/&gt;&lt;wsp:rsid wsp:val=&quot;003772F3&quot;/&gt;&lt;wsp:rsid wsp:val=&quot;00381C9C&quot;/&gt;&lt;wsp:rsid wsp:val=&quot;003823D1&quot;/&gt;&lt;wsp:rsid wsp:val=&quot;003919B6&quot;/&gt;&lt;wsp:rsid wsp:val=&quot;00394970&quot;/&gt;&lt;wsp:rsid wsp:val=&quot;00395673&quot;/&gt;&lt;wsp:rsid wsp:val=&quot;00396A8B&quot;/&gt;&lt;wsp:rsid wsp:val=&quot;003A0B5D&quot;/&gt;&lt;wsp:rsid wsp:val=&quot;003A1829&quot;/&gt;&lt;wsp:rsid wsp:val=&quot;003A377C&quot;/&gt;&lt;wsp:rsid wsp:val=&quot;003A4CB3&quot;/&gt;&lt;wsp:rsid wsp:val=&quot;003A665A&quot;/&gt;&lt;wsp:rsid wsp:val=&quot;003B3F20&quot;/&gt;&lt;wsp:rsid wsp:val=&quot;003B6D17&quot;/&gt;&lt;wsp:rsid wsp:val=&quot;003B7DAB&quot;/&gt;&lt;wsp:rsid wsp:val=&quot;003C05A5&quot;/&gt;&lt;wsp:rsid wsp:val=&quot;003C3DD0&quot;/&gt;&lt;wsp:rsid wsp:val=&quot;003C5577&quot;/&gt;&lt;wsp:rsid wsp:val=&quot;003C55D3&quot;/&gt;&lt;wsp:rsid wsp:val=&quot;003C7323&quot;/&gt;&lt;wsp:rsid wsp:val=&quot;003C74E2&quot;/&gt;&lt;wsp:rsid wsp:val=&quot;003C785B&quot;/&gt;&lt;wsp:rsid wsp:val=&quot;003D299E&quot;/&gt;&lt;wsp:rsid wsp:val=&quot;003D2B31&quot;/&gt;&lt;wsp:rsid wsp:val=&quot;003D44E8&quot;/&gt;&lt;wsp:rsid wsp:val=&quot;003D4EAA&quot;/&gt;&lt;wsp:rsid wsp:val=&quot;003D50A9&quot;/&gt;&lt;wsp:rsid wsp:val=&quot;003D56C3&quot;/&gt;&lt;wsp:rsid wsp:val=&quot;003E1394&quot;/&gt;&lt;wsp:rsid wsp:val=&quot;003E2BDE&quot;/&gt;&lt;wsp:rsid wsp:val=&quot;003E369A&quot;/&gt;&lt;wsp:rsid wsp:val=&quot;003E3A7C&quot;/&gt;&lt;wsp:rsid wsp:val=&quot;003E3CD8&quot;/&gt;&lt;wsp:rsid wsp:val=&quot;003E604E&quot;/&gt;&lt;wsp:rsid wsp:val=&quot;003F038E&quot;/&gt;&lt;wsp:rsid wsp:val=&quot;003F1D9E&quot;/&gt;&lt;wsp:rsid wsp:val=&quot;003F2E02&quot;/&gt;&lt;wsp:rsid wsp:val=&quot;003F41C4&quot;/&gt;&lt;wsp:rsid wsp:val=&quot;003F4CA1&quot;/&gt;&lt;wsp:rsid wsp:val=&quot;003F51B5&quot;/&gt;&lt;wsp:rsid wsp:val=&quot;003F6038&quot;/&gt;&lt;wsp:rsid wsp:val=&quot;00400263&quot;/&gt;&lt;wsp:rsid wsp:val=&quot;00400ADD&quot;/&gt;&lt;wsp:rsid wsp:val=&quot;004017C2&quot;/&gt;&lt;wsp:rsid wsp:val=&quot;004031C1&quot;/&gt;&lt;wsp:rsid wsp:val=&quot;0040419A&quot;/&gt;&lt;wsp:rsid wsp:val=&quot;00406887&quot;/&gt;&lt;wsp:rsid wsp:val=&quot;0040756A&quot;/&gt;&lt;wsp:rsid wsp:val=&quot;00415B46&quot;/&gt;&lt;wsp:rsid wsp:val=&quot;004217AC&quot;/&gt;&lt;wsp:rsid wsp:val=&quot;00421A46&quot;/&gt;&lt;wsp:rsid wsp:val=&quot;00422BAA&quot;/&gt;&lt;wsp:rsid wsp:val=&quot;004237D4&quot;/&gt;&lt;wsp:rsid wsp:val=&quot;00430E86&quot;/&gt;&lt;wsp:rsid wsp:val=&quot;00431856&quot;/&gt;&lt;wsp:rsid wsp:val=&quot;00432377&quot;/&gt;&lt;wsp:rsid wsp:val=&quot;00433282&quot;/&gt;&lt;wsp:rsid wsp:val=&quot;004361B4&quot;/&gt;&lt;wsp:rsid wsp:val=&quot;00440E4B&quot;/&gt;&lt;wsp:rsid wsp:val=&quot;00441C2A&quot;/&gt;&lt;wsp:rsid wsp:val=&quot;00441C6D&quot;/&gt;&lt;wsp:rsid wsp:val=&quot;00442568&quot;/&gt;&lt;wsp:rsid wsp:val=&quot;004430CF&quot;/&gt;&lt;wsp:rsid wsp:val=&quot;00443CC6&quot;/&gt;&lt;wsp:rsid wsp:val=&quot;00444225&quot;/&gt;&lt;wsp:rsid wsp:val=&quot;00444D6C&quot;/&gt;&lt;wsp:rsid wsp:val=&quot;004453BB&quot;/&gt;&lt;wsp:rsid wsp:val=&quot;00450EF8&quot;/&gt;&lt;wsp:rsid wsp:val=&quot;004543ED&quot;/&gt;&lt;wsp:rsid wsp:val=&quot;0046402B&quot;/&gt;&lt;wsp:rsid wsp:val=&quot;004645B3&quot;/&gt;&lt;wsp:rsid wsp:val=&quot;00465F13&quot;/&gt;&lt;wsp:rsid wsp:val=&quot;0046699D&quot;/&gt;&lt;wsp:rsid wsp:val=&quot;00474FA0&quot;/&gt;&lt;wsp:rsid wsp:val=&quot;0049156D&quot;/&gt;&lt;wsp:rsid wsp:val=&quot;00492FDA&quot;/&gt;&lt;wsp:rsid wsp:val=&quot;00497809&quot;/&gt;&lt;wsp:rsid wsp:val=&quot;004A0D35&quot;/&gt;&lt;wsp:rsid wsp:val=&quot;004A17C7&quot;/&gt;&lt;wsp:rsid wsp:val=&quot;004A41BD&quot;/&gt;&lt;wsp:rsid wsp:val=&quot;004A782C&quot;/&gt;&lt;wsp:rsid wsp:val=&quot;004A7ADF&quot;/&gt;&lt;wsp:rsid wsp:val=&quot;004B03DA&quot;/&gt;&lt;wsp:rsid wsp:val=&quot;004B1EF8&quot;/&gt;&lt;wsp:rsid wsp:val=&quot;004B5CEC&quot;/&gt;&lt;wsp:rsid wsp:val=&quot;004B693D&quot;/&gt;&lt;wsp:rsid wsp:val=&quot;004B7715&quot;/&gt;&lt;wsp:rsid wsp:val=&quot;004B7C86&quot;/&gt;&lt;wsp:rsid wsp:val=&quot;004C58AD&quot;/&gt;&lt;wsp:rsid wsp:val=&quot;004C72B1&quot;/&gt;&lt;wsp:rsid wsp:val=&quot;004D072B&quot;/&gt;&lt;wsp:rsid wsp:val=&quot;004D0C02&quot;/&gt;&lt;wsp:rsid wsp:val=&quot;004D1DFD&quot;/&gt;&lt;wsp:rsid wsp:val=&quot;004D2B59&quot;/&gt;&lt;wsp:rsid wsp:val=&quot;004D3995&quot;/&gt;&lt;wsp:rsid wsp:val=&quot;004D3B52&quot;/&gt;&lt;wsp:rsid wsp:val=&quot;004D42E8&quot;/&gt;&lt;wsp:rsid wsp:val=&quot;004D521F&quot;/&gt;&lt;wsp:rsid wsp:val=&quot;004D77DD&quot;/&gt;&lt;wsp:rsid wsp:val=&quot;004D7E24&quot;/&gt;&lt;wsp:rsid wsp:val=&quot;004D7F48&quot;/&gt;&lt;wsp:rsid wsp:val=&quot;004E2E83&quot;/&gt;&lt;wsp:rsid wsp:val=&quot;004E73B0&quot;/&gt;&lt;wsp:rsid wsp:val=&quot;004F2F68&quot;/&gt;&lt;wsp:rsid wsp:val=&quot;004F6299&quot;/&gt;&lt;wsp:rsid wsp:val=&quot;004F7A3D&quot;/&gt;&lt;wsp:rsid wsp:val=&quot;00505026&quot;/&gt;&lt;wsp:rsid wsp:val=&quot;00505BFA&quot;/&gt;&lt;wsp:rsid wsp:val=&quot;00515234&quot;/&gt;&lt;wsp:rsid wsp:val=&quot;00517172&quot;/&gt;&lt;wsp:rsid wsp:val=&quot;00517307&quot;/&gt;&lt;wsp:rsid wsp:val=&quot;00521AAC&quot;/&gt;&lt;wsp:rsid wsp:val=&quot;00521B8C&quot;/&gt;&lt;wsp:rsid wsp:val=&quot;00526B6F&quot;/&gt;&lt;wsp:rsid wsp:val=&quot;0053142A&quot;/&gt;&lt;wsp:rsid wsp:val=&quot;005347FC&quot;/&gt;&lt;wsp:rsid wsp:val=&quot;00540A87&quot;/&gt;&lt;wsp:rsid wsp:val=&quot;005434D7&quot;/&gt;&lt;wsp:rsid wsp:val=&quot;005479F5&quot;/&gt;&lt;wsp:rsid wsp:val=&quot;00551B83&quot;/&gt;&lt;wsp:rsid wsp:val=&quot;005558CF&quot;/&gt;&lt;wsp:rsid wsp:val=&quot;00556E1D&quot;/&gt;&lt;wsp:rsid wsp:val=&quot;00557502&quot;/&gt;&lt;wsp:rsid wsp:val=&quot;00560492&quot;/&gt;&lt;wsp:rsid wsp:val=&quot;00561D8D&quot;/&gt;&lt;wsp:rsid wsp:val=&quot;005655DA&quot;/&gt;&lt;wsp:rsid wsp:val=&quot;0056763E&quot;/&gt;&lt;wsp:rsid wsp:val=&quot;00570EB9&quot;/&gt;&lt;wsp:rsid wsp:val=&quot;005713B7&quot;/&gt;&lt;wsp:rsid wsp:val=&quot;0057169E&quot;/&gt;&lt;wsp:rsid wsp:val=&quot;00577A52&quot;/&gt;&lt;wsp:rsid wsp:val=&quot;005811BC&quot;/&gt;&lt;wsp:rsid wsp:val=&quot;00586C80&quot;/&gt;&lt;wsp:rsid wsp:val=&quot;0058747E&quot;/&gt;&lt;wsp:rsid wsp:val=&quot;005910B3&quot;/&gt;&lt;wsp:rsid wsp:val=&quot;005927CF&quot;/&gt;&lt;wsp:rsid wsp:val=&quot;00592DE5&quot;/&gt;&lt;wsp:rsid wsp:val=&quot;005939A4&quot;/&gt;&lt;wsp:rsid wsp:val=&quot;00597DA3&quot;/&gt;&lt;wsp:rsid wsp:val=&quot;005A1864&quot;/&gt;&lt;wsp:rsid wsp:val=&quot;005A1B40&quot;/&gt;&lt;wsp:rsid wsp:val=&quot;005A718C&quot;/&gt;&lt;wsp:rsid wsp:val=&quot;005A7306&quot;/&gt;&lt;wsp:rsid wsp:val=&quot;005A7381&quot;/&gt;&lt;wsp:rsid wsp:val=&quot;005A772A&quot;/&gt;&lt;wsp:rsid wsp:val=&quot;005B207E&quot;/&gt;&lt;wsp:rsid wsp:val=&quot;005B41E8&quot;/&gt;&lt;wsp:rsid wsp:val=&quot;005B653A&quot;/&gt;&lt;wsp:rsid wsp:val=&quot;005B7115&quot;/&gt;&lt;wsp:rsid wsp:val=&quot;005C6516&quot;/&gt;&lt;wsp:rsid wsp:val=&quot;005D1F5B&quot;/&gt;&lt;wsp:rsid wsp:val=&quot;005D21ED&quot;/&gt;&lt;wsp:rsid wsp:val=&quot;005D2248&quot;/&gt;&lt;wsp:rsid wsp:val=&quot;005D23E2&quot;/&gt;&lt;wsp:rsid wsp:val=&quot;005D3F3A&quot;/&gt;&lt;wsp:rsid wsp:val=&quot;005D4B05&quot;/&gt;&lt;wsp:rsid wsp:val=&quot;005D6D26&quot;/&gt;&lt;wsp:rsid wsp:val=&quot;005D761F&quot;/&gt;&lt;wsp:rsid wsp:val=&quot;005E624D&quot;/&gt;&lt;wsp:rsid wsp:val=&quot;005F10A9&quot;/&gt;&lt;wsp:rsid wsp:val=&quot;005F4A7E&quot;/&gt;&lt;wsp:rsid wsp:val=&quot;005F4D2C&quot;/&gt;&lt;wsp:rsid wsp:val=&quot;005F7356&quot;/&gt;&lt;wsp:rsid wsp:val=&quot;00600AD8&quot;/&gt;&lt;wsp:rsid wsp:val=&quot;00602FBB&quot;/&gt;&lt;wsp:rsid wsp:val=&quot;00603C1C&quot;/&gt;&lt;wsp:rsid wsp:val=&quot;00603D80&quot;/&gt;&lt;wsp:rsid wsp:val=&quot;00610D3E&quot;/&gt;&lt;wsp:rsid wsp:val=&quot;00611D97&quot;/&gt;&lt;wsp:rsid wsp:val=&quot;00612402&quot;/&gt;&lt;wsp:rsid wsp:val=&quot;0061646C&quot;/&gt;&lt;wsp:rsid wsp:val=&quot;00621109&quot;/&gt;&lt;wsp:rsid wsp:val=&quot;006235EE&quot;/&gt;&lt;wsp:rsid wsp:val=&quot;0062498C&quot;/&gt;&lt;wsp:rsid wsp:val=&quot;006301BA&quot;/&gt;&lt;wsp:rsid wsp:val=&quot;0063232A&quot;/&gt;&lt;wsp:rsid wsp:val=&quot;00634095&quot;/&gt;&lt;wsp:rsid wsp:val=&quot;006362FF&quot;/&gt;&lt;wsp:rsid wsp:val=&quot;006416FA&quot;/&gt;&lt;wsp:rsid wsp:val=&quot;00642564&quot;/&gt;&lt;wsp:rsid wsp:val=&quot;00642ED4&quot;/&gt;&lt;wsp:rsid wsp:val=&quot;00644B23&quot;/&gt;&lt;wsp:rsid wsp:val=&quot;00645857&quot;/&gt;&lt;wsp:rsid wsp:val=&quot;00646E36&quot;/&gt;&lt;wsp:rsid wsp:val=&quot;006475B9&quot;/&gt;&lt;wsp:rsid wsp:val=&quot;00650609&quot;/&gt;&lt;wsp:rsid wsp:val=&quot;00651FDE&quot;/&gt;&lt;wsp:rsid wsp:val=&quot;006529B7&quot;/&gt;&lt;wsp:rsid wsp:val=&quot;00654E66&quot;/&gt;&lt;wsp:rsid wsp:val=&quot;006550A5&quot;/&gt;&lt;wsp:rsid wsp:val=&quot;006604A7&quot;/&gt;&lt;wsp:rsid wsp:val=&quot;006604E7&quot;/&gt;&lt;wsp:rsid wsp:val=&quot;0066272C&quot;/&gt;&lt;wsp:rsid wsp:val=&quot;00662AB0&quot;/&gt;&lt;wsp:rsid wsp:val=&quot;00665483&quot;/&gt;&lt;wsp:rsid wsp:val=&quot;006670DA&quot;/&gt;&lt;wsp:rsid wsp:val=&quot;00670916&quot;/&gt;&lt;wsp:rsid wsp:val=&quot;00671A88&quot;/&gt;&lt;wsp:rsid wsp:val=&quot;00671E20&quot;/&gt;&lt;wsp:rsid wsp:val=&quot;00673BA4&quot;/&gt;&lt;wsp:rsid wsp:val=&quot;00676D1F&quot;/&gt;&lt;wsp:rsid wsp:val=&quot;00680165&quot;/&gt;&lt;wsp:rsid wsp:val=&quot;0068235D&quot;/&gt;&lt;wsp:rsid wsp:val=&quot;0068302C&quot;/&gt;&lt;wsp:rsid wsp:val=&quot;00685642&quot;/&gt;&lt;wsp:rsid wsp:val=&quot;006856E5&quot;/&gt;&lt;wsp:rsid wsp:val=&quot;00685A73&quot;/&gt;&lt;wsp:rsid wsp:val=&quot;00686FBC&quot;/&gt;&lt;wsp:rsid wsp:val=&quot;00692130&quot;/&gt;&lt;wsp:rsid wsp:val=&quot;00696E9D&quot;/&gt;&lt;wsp:rsid wsp:val=&quot;0069720F&quot;/&gt;&lt;wsp:rsid wsp:val=&quot;006A019B&quot;/&gt;&lt;wsp:rsid wsp:val=&quot;006A18D4&quot;/&gt;&lt;wsp:rsid wsp:val=&quot;006A3282&quot;/&gt;&lt;wsp:rsid wsp:val=&quot;006B0D02&quot;/&gt;&lt;wsp:rsid wsp:val=&quot;006B1EDA&quot;/&gt;&lt;wsp:rsid wsp:val=&quot;006B3906&quot;/&gt;&lt;wsp:rsid wsp:val=&quot;006B463E&quot;/&gt;&lt;wsp:rsid wsp:val=&quot;006B46D8&quot;/&gt;&lt;wsp:rsid wsp:val=&quot;006B572C&quot;/&gt;&lt;wsp:rsid wsp:val=&quot;006B6A9B&quot;/&gt;&lt;wsp:rsid wsp:val=&quot;006B6FF1&quot;/&gt;&lt;wsp:rsid wsp:val=&quot;006B7B74&quot;/&gt;&lt;wsp:rsid wsp:val=&quot;006C3095&quot;/&gt;&lt;wsp:rsid wsp:val=&quot;006C674B&quot;/&gt;&lt;wsp:rsid wsp:val=&quot;006D4225&quot;/&gt;&lt;wsp:rsid wsp:val=&quot;006D47D2&quot;/&gt;&lt;wsp:rsid wsp:val=&quot;006D611D&quot;/&gt;&lt;wsp:rsid wsp:val=&quot;006D77BB&quot;/&gt;&lt;wsp:rsid wsp:val=&quot;006E1144&quot;/&gt;&lt;wsp:rsid wsp:val=&quot;006E1DC2&quot;/&gt;&lt;wsp:rsid wsp:val=&quot;006E1E48&quot;/&gt;&lt;wsp:rsid wsp:val=&quot;006E2345&quot;/&gt;&lt;wsp:rsid wsp:val=&quot;006E4E35&quot;/&gt;&lt;wsp:rsid wsp:val=&quot;006E4F62&quot;/&gt;&lt;wsp:rsid wsp:val=&quot;006F2B4E&quot;/&gt;&lt;wsp:rsid wsp:val=&quot;0070646B&quot;/&gt;&lt;wsp:rsid wsp:val=&quot;007066FA&quot;/&gt;&lt;wsp:rsid wsp:val=&quot;00707941&quot;/&gt;&lt;wsp:rsid wsp:val=&quot;00710CF4&quot;/&gt;&lt;wsp:rsid wsp:val=&quot;00712498&quot;/&gt;&lt;wsp:rsid wsp:val=&quot;007128E1&quot;/&gt;&lt;wsp:rsid wsp:val=&quot;00712B9A&quot;/&gt;&lt;wsp:rsid wsp:val=&quot;00712FE7&quot;/&gt;&lt;wsp:rsid wsp:val=&quot;00712FE9&quot;/&gt;&lt;wsp:rsid wsp:val=&quot;00713D69&quot;/&gt;&lt;wsp:rsid wsp:val=&quot;00715BCC&quot;/&gt;&lt;wsp:rsid wsp:val=&quot;00716E9F&quot;/&gt;&lt;wsp:rsid wsp:val=&quot;00721FC8&quot;/&gt;&lt;wsp:rsid wsp:val=&quot;00722F56&quot;/&gt;&lt;wsp:rsid wsp:val=&quot;00723BD0&quot;/&gt;&lt;wsp:rsid wsp:val=&quot;00724F51&quot;/&gt;&lt;wsp:rsid wsp:val=&quot;00726D4D&quot;/&gt;&lt;wsp:rsid wsp:val=&quot;00727982&quot;/&gt;&lt;wsp:rsid wsp:val=&quot;007366B9&quot;/&gt;&lt;wsp:rsid wsp:val=&quot;00736A92&quot;/&gt;&lt;wsp:rsid wsp:val=&quot;0074030B&quot;/&gt;&lt;wsp:rsid wsp:val=&quot;0074101D&quot;/&gt;&lt;wsp:rsid wsp:val=&quot;00741A10&quot;/&gt;&lt;wsp:rsid wsp:val=&quot;00742689&quot;/&gt;&lt;wsp:rsid wsp:val=&quot;00747A2C&quot;/&gt;&lt;wsp:rsid wsp:val=&quot;00750CEB&quot;/&gt;&lt;wsp:rsid wsp:val=&quot;00752857&quot;/&gt;&lt;wsp:rsid wsp:val=&quot;00762C4B&quot;/&gt;&lt;wsp:rsid wsp:val=&quot;007649DD&quot;/&gt;&lt;wsp:rsid wsp:val=&quot;0076572F&quot;/&gt;&lt;wsp:rsid wsp:val=&quot;00765FC8&quot;/&gt;&lt;wsp:rsid wsp:val=&quot;007661AA&quot;/&gt;&lt;wsp:rsid wsp:val=&quot;007664C6&quot;/&gt;&lt;wsp:rsid wsp:val=&quot;0076656E&quot;/&gt;&lt;wsp:rsid wsp:val=&quot;00770473&quot;/&gt;&lt;wsp:rsid wsp:val=&quot;00770490&quot;/&gt;&lt;wsp:rsid wsp:val=&quot;00774217&quot;/&gt;&lt;wsp:rsid wsp:val=&quot;00774B4C&quot;/&gt;&lt;wsp:rsid wsp:val=&quot;007755E7&quot;/&gt;&lt;wsp:rsid wsp:val=&quot;007808DE&quot;/&gt;&lt;wsp:rsid wsp:val=&quot;00780A03&quot;/&gt;&lt;wsp:rsid wsp:val=&quot;0078274A&quot;/&gt;&lt;wsp:rsid wsp:val=&quot;00782BF1&quot;/&gt;&lt;wsp:rsid wsp:val=&quot;007834B7&quot;/&gt;&lt;wsp:rsid wsp:val=&quot;00785196&quot;/&gt;&lt;wsp:rsid wsp:val=&quot;00785654&quot;/&gt;&lt;wsp:rsid wsp:val=&quot;00793494&quot;/&gt;&lt;wsp:rsid wsp:val=&quot;007A28DC&quot;/&gt;&lt;wsp:rsid wsp:val=&quot;007A29A0&quot;/&gt;&lt;wsp:rsid wsp:val=&quot;007A446F&quot;/&gt;&lt;wsp:rsid wsp:val=&quot;007A52C4&quot;/&gt;&lt;wsp:rsid wsp:val=&quot;007A6272&quot;/&gt;&lt;wsp:rsid wsp:val=&quot;007B0D50&quot;/&gt;&lt;wsp:rsid wsp:val=&quot;007B0E1D&quot;/&gt;&lt;wsp:rsid wsp:val=&quot;007B21C5&quot;/&gt;&lt;wsp:rsid wsp:val=&quot;007B319F&quot;/&gt;&lt;wsp:rsid wsp:val=&quot;007B3B93&quot;/&gt;&lt;wsp:rsid wsp:val=&quot;007B505C&quot;/&gt;&lt;wsp:rsid wsp:val=&quot;007C0B20&quot;/&gt;&lt;wsp:rsid wsp:val=&quot;007C2B61&quot;/&gt;&lt;wsp:rsid wsp:val=&quot;007C3B6C&quot;/&gt;&lt;wsp:rsid wsp:val=&quot;007C3C41&quot;/&gt;&lt;wsp:rsid wsp:val=&quot;007C742F&quot;/&gt;&lt;wsp:rsid wsp:val=&quot;007C772F&quot;/&gt;&lt;wsp:rsid wsp:val=&quot;007D4E54&quot;/&gt;&lt;wsp:rsid wsp:val=&quot;007D5A9E&quot;/&gt;&lt;wsp:rsid wsp:val=&quot;007D6048&quot;/&gt;&lt;wsp:rsid wsp:val=&quot;007D6C01&quot;/&gt;&lt;wsp:rsid wsp:val=&quot;007E1F3B&quot;/&gt;&lt;wsp:rsid wsp:val=&quot;007E4809&quot;/&gt;&lt;wsp:rsid wsp:val=&quot;007E56D8&quot;/&gt;&lt;wsp:rsid wsp:val=&quot;007E5C87&quot;/&gt;&lt;wsp:rsid wsp:val=&quot;007F015A&quot;/&gt;&lt;wsp:rsid wsp:val=&quot;007F0E1E&quot;/&gt;&lt;wsp:rsid wsp:val=&quot;007F13F5&quot;/&gt;&lt;wsp:rsid wsp:val=&quot;007F182F&quot;/&gt;&lt;wsp:rsid wsp:val=&quot;007F628B&quot;/&gt;&lt;wsp:rsid wsp:val=&quot;007F62EA&quot;/&gt;&lt;wsp:rsid wsp:val=&quot;007F700C&quot;/&gt;&lt;wsp:rsid wsp:val=&quot;00801967&quot;/&gt;&lt;wsp:rsid wsp:val=&quot;0080248E&quot;/&gt;&lt;wsp:rsid wsp:val=&quot;008031B5&quot;/&gt;&lt;wsp:rsid wsp:val=&quot;008072FF&quot;/&gt;&lt;wsp:rsid wsp:val=&quot;00810FB0&quot;/&gt;&lt;wsp:rsid wsp:val=&quot;0081689A&quot;/&gt;&lt;wsp:rsid wsp:val=&quot;008240E1&quot;/&gt;&lt;wsp:rsid wsp:val=&quot;0082583A&quot;/&gt;&lt;wsp:rsid wsp:val=&quot;00826532&quot;/&gt;&lt;wsp:rsid wsp:val=&quot;0083389F&quot;/&gt;&lt;wsp:rsid wsp:val=&quot;00835C3C&quot;/&gt;&lt;wsp:rsid wsp:val=&quot;00836C44&quot;/&gt;&lt;wsp:rsid wsp:val=&quot;00842B4F&quot;/&gt;&lt;wsp:rsid wsp:val=&quot;00843AAA&quot;/&gt;&lt;wsp:rsid wsp:val=&quot;008510F1&quot;/&gt;&lt;wsp:rsid wsp:val=&quot;00853D81&quot;/&gt;&lt;wsp:rsid wsp:val=&quot;008556A6&quot;/&gt;&lt;wsp:rsid wsp:val=&quot;00856FDC&quot;/&gt;&lt;wsp:rsid wsp:val=&quot;00861537&quot;/&gt;&lt;wsp:rsid wsp:val=&quot;008627A1&quot;/&gt;&lt;wsp:rsid wsp:val=&quot;00863EBB&quot;/&gt;&lt;wsp:rsid wsp:val=&quot;00864664&quot;/&gt;&lt;wsp:rsid wsp:val=&quot;00866314&quot;/&gt;&lt;wsp:rsid wsp:val=&quot;008671F5&quot;/&gt;&lt;wsp:rsid wsp:val=&quot;00871645&quot;/&gt;&lt;wsp:rsid wsp:val=&quot;00873715&quot;/&gt;&lt;wsp:rsid wsp:val=&quot;0087373E&quot;/&gt;&lt;wsp:rsid wsp:val=&quot;00874FE0&quot;/&gt;&lt;wsp:rsid wsp:val=&quot;00875CB4&quot;/&gt;&lt;wsp:rsid wsp:val=&quot;008764E7&quot;/&gt;&lt;wsp:rsid wsp:val=&quot;00884014&quot;/&gt;&lt;wsp:rsid wsp:val=&quot;00885543&quot;/&gt;&lt;wsp:rsid wsp:val=&quot;00885DDB&quot;/&gt;&lt;wsp:rsid wsp:val=&quot;008921D3&quot;/&gt;&lt;wsp:rsid wsp:val=&quot;00893454&quot;/&gt;&lt;wsp:rsid wsp:val=&quot;008A0249&quot;/&gt;&lt;wsp:rsid wsp:val=&quot;008A0996&quot;/&gt;&lt;wsp:rsid wsp:val=&quot;008A24BF&quot;/&gt;&lt;wsp:rsid wsp:val=&quot;008A4BA1&quot;/&gt;&lt;wsp:rsid wsp:val=&quot;008B24BB&quot;/&gt;&lt;wsp:rsid wsp:val=&quot;008B4235&quot;/&gt;&lt;wsp:rsid wsp:val=&quot;008B6A34&quot;/&gt;&lt;wsp:rsid wsp:val=&quot;008B6E98&quot;/&gt;&lt;wsp:rsid wsp:val=&quot;008B7DF8&quot;/&gt;&lt;wsp:rsid wsp:val=&quot;008C597F&quot;/&gt;&lt;wsp:rsid wsp:val=&quot;008C5EEC&quot;/&gt;&lt;wsp:rsid wsp:val=&quot;008C60E9&quot;/&gt;&lt;wsp:rsid wsp:val=&quot;008D1631&quot;/&gt;&lt;wsp:rsid wsp:val=&quot;008D73E1&quot;/&gt;&lt;wsp:rsid wsp:val=&quot;008E0A4B&quot;/&gt;&lt;wsp:rsid wsp:val=&quot;008E314F&quot;/&gt;&lt;wsp:rsid wsp:val=&quot;008E4A88&quot;/&gt;&lt;wsp:rsid wsp:val=&quot;008E715E&quot;/&gt;&lt;wsp:rsid wsp:val=&quot;008F2C5A&quot;/&gt;&lt;wsp:rsid wsp:val=&quot;008F616D&quot;/&gt;&lt;wsp:rsid wsp:val=&quot;008F6413&quot;/&gt;&lt;wsp:rsid wsp:val=&quot;008F68CF&quot;/&gt;&lt;wsp:rsid wsp:val=&quot;008F7D93&quot;/&gt;&lt;wsp:rsid wsp:val=&quot;0090028C&quot;/&gt;&lt;wsp:rsid wsp:val=&quot;00901ECE&quot;/&gt;&lt;wsp:rsid wsp:val=&quot;00904C88&quot;/&gt;&lt;wsp:rsid wsp:val=&quot;009050A8&quot;/&gt;&lt;wsp:rsid wsp:val=&quot;00906173&quot;/&gt;&lt;wsp:rsid wsp:val=&quot;00906356&quot;/&gt;&lt;wsp:rsid wsp:val=&quot;00906895&quot;/&gt;&lt;wsp:rsid wsp:val=&quot;0090773A&quot;/&gt;&lt;wsp:rsid wsp:val=&quot;009100AC&quot;/&gt;&lt;wsp:rsid wsp:val=&quot;009112A9&quot;/&gt;&lt;wsp:rsid wsp:val=&quot;00912016&quot;/&gt;&lt;wsp:rsid wsp:val=&quot;009147F7&quot;/&gt;&lt;wsp:rsid wsp:val=&quot;00922EBD&quot;/&gt;&lt;wsp:rsid wsp:val=&quot;00923B69&quot;/&gt;&lt;wsp:rsid wsp:val=&quot;00924953&quot;/&gt;&lt;wsp:rsid wsp:val=&quot;009308CF&quot;/&gt;&lt;wsp:rsid wsp:val=&quot;00930C81&quot;/&gt;&lt;wsp:rsid wsp:val=&quot;00930D32&quot;/&gt;&lt;wsp:rsid wsp:val=&quot;00931377&quot;/&gt;&lt;wsp:rsid wsp:val=&quot;00931702&quot;/&gt;&lt;wsp:rsid wsp:val=&quot;00931937&quot;/&gt;&lt;wsp:rsid wsp:val=&quot;00933D69&quot;/&gt;&lt;wsp:rsid wsp:val=&quot;00934967&quot;/&gt;&lt;wsp:rsid wsp:val=&quot;00934D4B&quot;/&gt;&lt;wsp:rsid wsp:val=&quot;00935866&quot;/&gt;&lt;wsp:rsid wsp:val=&quot;00937AEE&quot;/&gt;&lt;wsp:rsid wsp:val=&quot;009403DA&quot;/&gt;&lt;wsp:rsid wsp:val=&quot;00944AB4&quot;/&gt;&lt;wsp:rsid wsp:val=&quot;0094533F&quot;/&gt;&lt;wsp:rsid wsp:val=&quot;0095748C&quot;/&gt;&lt;wsp:rsid wsp:val=&quot;0096268B&quot;/&gt;&lt;wsp:rsid wsp:val=&quot;009626F8&quot;/&gt;&lt;wsp:rsid wsp:val=&quot;00965EC6&quot;/&gt;&lt;wsp:rsid wsp:val=&quot;00966889&quot;/&gt;&lt;wsp:rsid wsp:val=&quot;009733BF&quot;/&gt;&lt;wsp:rsid wsp:val=&quot;009776DE&quot;/&gt;&lt;wsp:rsid wsp:val=&quot;0098134C&quot;/&gt;&lt;wsp:rsid wsp:val=&quot;009819AE&quot;/&gt;&lt;wsp:rsid wsp:val=&quot;009829B0&quot;/&gt;&lt;wsp:rsid wsp:val=&quot;00983910&quot;/&gt;&lt;wsp:rsid wsp:val=&quot;00983A27&quot;/&gt;&lt;wsp:rsid wsp:val=&quot;00983FE9&quot;/&gt;&lt;wsp:rsid wsp:val=&quot;009928D4&quot;/&gt;&lt;wsp:rsid wsp:val=&quot;00996AC8&quot;/&gt;&lt;wsp:rsid wsp:val=&quot;009A04AF&quot;/&gt;&lt;wsp:rsid wsp:val=&quot;009A2280&quot;/&gt;&lt;wsp:rsid wsp:val=&quot;009A2C6C&quot;/&gt;&lt;wsp:rsid wsp:val=&quot;009A43A2&quot;/&gt;&lt;wsp:rsid wsp:val=&quot;009B1D86&quot;/&gt;&lt;wsp:rsid wsp:val=&quot;009B2CB0&quot;/&gt;&lt;wsp:rsid wsp:val=&quot;009B34E2&quot;/&gt;&lt;wsp:rsid wsp:val=&quot;009B39E0&quot;/&gt;&lt;wsp:rsid wsp:val=&quot;009B3D9F&quot;/&gt;&lt;wsp:rsid wsp:val=&quot;009B48F1&quot;/&gt;&lt;wsp:rsid wsp:val=&quot;009B6CC1&quot;/&gt;&lt;wsp:rsid wsp:val=&quot;009C0727&quot;/&gt;&lt;wsp:rsid wsp:val=&quot;009C1AD5&quot;/&gt;&lt;wsp:rsid wsp:val=&quot;009C2D1D&quot;/&gt;&lt;wsp:rsid wsp:val=&quot;009C3890&quot;/&gt;&lt;wsp:rsid wsp:val=&quot;009C40E1&quot;/&gt;&lt;wsp:rsid wsp:val=&quot;009C4A6F&quot;/&gt;&lt;wsp:rsid wsp:val=&quot;009C628D&quot;/&gt;&lt;wsp:rsid wsp:val=&quot;009D0348&quot;/&gt;&lt;wsp:rsid wsp:val=&quot;009D1BE4&quot;/&gt;&lt;wsp:rsid wsp:val=&quot;009D5DE0&quot;/&gt;&lt;wsp:rsid wsp:val=&quot;009D62B1&quot;/&gt;&lt;wsp:rsid wsp:val=&quot;009E0843&quot;/&gt;&lt;wsp:rsid wsp:val=&quot;009E09B3&quot;/&gt;&lt;wsp:rsid wsp:val=&quot;009E2929&quot;/&gt;&lt;wsp:rsid wsp:val=&quot;009E5870&quot;/&gt;&lt;wsp:rsid wsp:val=&quot;009F3F7E&quot;/&gt;&lt;wsp:rsid wsp:val=&quot;00A0219E&quot;/&gt;&lt;wsp:rsid wsp:val=&quot;00A0535F&quot;/&gt;&lt;wsp:rsid wsp:val=&quot;00A05FD2&quot;/&gt;&lt;wsp:rsid wsp:val=&quot;00A126D8&quot;/&gt;&lt;wsp:rsid wsp:val=&quot;00A15D47&quot;/&gt;&lt;wsp:rsid wsp:val=&quot;00A16E19&quot;/&gt;&lt;wsp:rsid wsp:val=&quot;00A17573&quot;/&gt;&lt;wsp:rsid wsp:val=&quot;00A25923&quot;/&gt;&lt;wsp:rsid wsp:val=&quot;00A33BED&quot;/&gt;&lt;wsp:rsid wsp:val=&quot;00A33FD3&quot;/&gt;&lt;wsp:rsid wsp:val=&quot;00A34818&quot;/&gt;&lt;wsp:rsid wsp:val=&quot;00A35A6B&quot;/&gt;&lt;wsp:rsid wsp:val=&quot;00A37125&quot;/&gt;&lt;wsp:rsid wsp:val=&quot;00A50244&quot;/&gt;&lt;wsp:rsid wsp:val=&quot;00A50E31&quot;/&gt;&lt;wsp:rsid wsp:val=&quot;00A525AA&quot;/&gt;&lt;wsp:rsid wsp:val=&quot;00A53DA9&quot;/&gt;&lt;wsp:rsid wsp:val=&quot;00A55F4E&quot;/&gt;&lt;wsp:rsid wsp:val=&quot;00A57448&quot;/&gt;&lt;wsp:rsid wsp:val=&quot;00A57ACE&quot;/&gt;&lt;wsp:rsid wsp:val=&quot;00A61831&quot;/&gt;&lt;wsp:rsid wsp:val=&quot;00A6446C&quot;/&gt;&lt;wsp:rsid wsp:val=&quot;00A653A6&quot;/&gt;&lt;wsp:rsid wsp:val=&quot;00A65439&quot;/&gt;&lt;wsp:rsid wsp:val=&quot;00A65BF6&quot;/&gt;&lt;wsp:rsid wsp:val=&quot;00A66640&quot;/&gt;&lt;wsp:rsid wsp:val=&quot;00A66F72&quot;/&gt;&lt;wsp:rsid wsp:val=&quot;00A67A2B&quot;/&gt;&lt;wsp:rsid wsp:val=&quot;00A72864&quot;/&gt;&lt;wsp:rsid wsp:val=&quot;00A73A6E&quot;/&gt;&lt;wsp:rsid wsp:val=&quot;00A73DDE&quot;/&gt;&lt;wsp:rsid wsp:val=&quot;00A81045&quot;/&gt;&lt;wsp:rsid wsp:val=&quot;00A81933&quot;/&gt;&lt;wsp:rsid wsp:val=&quot;00A81B15&quot;/&gt;&lt;wsp:rsid wsp:val=&quot;00A85234&quot;/&gt;&lt;wsp:rsid wsp:val=&quot;00A85DBC&quot;/&gt;&lt;wsp:rsid wsp:val=&quot;00A86D7E&quot;/&gt;&lt;wsp:rsid wsp:val=&quot;00A87366&quot;/&gt;&lt;wsp:rsid wsp:val=&quot;00A878EF&quot;/&gt;&lt;wsp:rsid wsp:val=&quot;00A9656B&quot;/&gt;&lt;wsp:rsid wsp:val=&quot;00AA24C1&quot;/&gt;&lt;wsp:rsid wsp:val=&quot;00AA4CA6&quot;/&gt;&lt;wsp:rsid wsp:val=&quot;00AA4DD5&quot;/&gt;&lt;wsp:rsid wsp:val=&quot;00AA5DEE&quot;/&gt;&lt;wsp:rsid wsp:val=&quot;00AB3F85&quot;/&gt;&lt;wsp:rsid wsp:val=&quot;00AB7F9E&quot;/&gt;&lt;wsp:rsid wsp:val=&quot;00AC04CD&quot;/&gt;&lt;wsp:rsid wsp:val=&quot;00AC0B13&quot;/&gt;&lt;wsp:rsid wsp:val=&quot;00AC0B5C&quot;/&gt;&lt;wsp:rsid wsp:val=&quot;00AC0EFF&quot;/&gt;&lt;wsp:rsid wsp:val=&quot;00AC12AF&quot;/&gt;&lt;wsp:rsid wsp:val=&quot;00AC2665&quot;/&gt;&lt;wsp:rsid wsp:val=&quot;00AC2EEB&quot;/&gt;&lt;wsp:rsid wsp:val=&quot;00AC306A&quot;/&gt;&lt;wsp:rsid wsp:val=&quot;00AC5005&quot;/&gt;&lt;wsp:rsid wsp:val=&quot;00AC654A&quot;/&gt;&lt;wsp:rsid wsp:val=&quot;00AC670F&quot;/&gt;&lt;wsp:rsid wsp:val=&quot;00AC6B3D&quot;/&gt;&lt;wsp:rsid wsp:val=&quot;00AC6DB8&quot;/&gt;&lt;wsp:rsid wsp:val=&quot;00AD19C3&quot;/&gt;&lt;wsp:rsid wsp:val=&quot;00AD2058&quot;/&gt;&lt;wsp:rsid wsp:val=&quot;00AD6613&quot;/&gt;&lt;wsp:rsid wsp:val=&quot;00AD6D86&quot;/&gt;&lt;wsp:rsid wsp:val=&quot;00AE2DD6&quot;/&gt;&lt;wsp:rsid wsp:val=&quot;00AE35E4&quot;/&gt;&lt;wsp:rsid wsp:val=&quot;00AE747D&quot;/&gt;&lt;wsp:rsid wsp:val=&quot;00AE77EC&quot;/&gt;&lt;wsp:rsid wsp:val=&quot;00AF1CC9&quot;/&gt;&lt;wsp:rsid wsp:val=&quot;00B01679&quot;/&gt;&lt;wsp:rsid wsp:val=&quot;00B02F68&quot;/&gt;&lt;wsp:rsid wsp:val=&quot;00B03CAE&quot;/&gt;&lt;wsp:rsid wsp:val=&quot;00B05546&quot;/&gt;&lt;wsp:rsid wsp:val=&quot;00B05946&quot;/&gt;&lt;wsp:rsid wsp:val=&quot;00B067A5&quot;/&gt;&lt;wsp:rsid wsp:val=&quot;00B06E27&quot;/&gt;&lt;wsp:rsid wsp:val=&quot;00B12421&quot;/&gt;&lt;wsp:rsid wsp:val=&quot;00B12FE2&quot;/&gt;&lt;wsp:rsid wsp:val=&quot;00B15E24&quot;/&gt;&lt;wsp:rsid wsp:val=&quot;00B226D0&quot;/&gt;&lt;wsp:rsid wsp:val=&quot;00B22E92&quot;/&gt;&lt;wsp:rsid wsp:val=&quot;00B30F2A&quot;/&gt;&lt;wsp:rsid wsp:val=&quot;00B31FB5&quot;/&gt;&lt;wsp:rsid wsp:val=&quot;00B3223D&quot;/&gt;&lt;wsp:rsid wsp:val=&quot;00B34988&quot;/&gt;&lt;wsp:rsid wsp:val=&quot;00B3698F&quot;/&gt;&lt;wsp:rsid wsp:val=&quot;00B406C1&quot;/&gt;&lt;wsp:rsid wsp:val=&quot;00B42372&quot;/&gt;&lt;wsp:rsid wsp:val=&quot;00B42C7A&quot;/&gt;&lt;wsp:rsid wsp:val=&quot;00B44009&quot;/&gt;&lt;wsp:rsid wsp:val=&quot;00B463E3&quot;/&gt;&lt;wsp:rsid wsp:val=&quot;00B47B48&quot;/&gt;&lt;wsp:rsid wsp:val=&quot;00B5001E&quot;/&gt;&lt;wsp:rsid wsp:val=&quot;00B52C8A&quot;/&gt;&lt;wsp:rsid wsp:val=&quot;00B5445A&quot;/&gt;&lt;wsp:rsid wsp:val=&quot;00B558AB&quot;/&gt;&lt;wsp:rsid wsp:val=&quot;00B606D9&quot;/&gt;&lt;wsp:rsid wsp:val=&quot;00B60991&quot;/&gt;&lt;wsp:rsid wsp:val=&quot;00B62D3B&quot;/&gt;&lt;wsp:rsid wsp:val=&quot;00B64ABD&quot;/&gt;&lt;wsp:rsid wsp:val=&quot;00B65225&quot;/&gt;&lt;wsp:rsid wsp:val=&quot;00B70989&quot;/&gt;&lt;wsp:rsid wsp:val=&quot;00B73543&quot;/&gt;&lt;wsp:rsid wsp:val=&quot;00B739BA&quot;/&gt;&lt;wsp:rsid wsp:val=&quot;00B73AE2&quot;/&gt;&lt;wsp:rsid wsp:val=&quot;00B73BFC&quot;/&gt;&lt;wsp:rsid wsp:val=&quot;00B80274&quot;/&gt;&lt;wsp:rsid wsp:val=&quot;00B8397B&quot;/&gt;&lt;wsp:rsid wsp:val=&quot;00B8446C&quot;/&gt;&lt;wsp:rsid wsp:val=&quot;00B84970&quot;/&gt;&lt;wsp:rsid wsp:val=&quot;00B876F0&quot;/&gt;&lt;wsp:rsid wsp:val=&quot;00B87ECE&quot;/&gt;&lt;wsp:rsid wsp:val=&quot;00B9181B&quot;/&gt;&lt;wsp:rsid wsp:val=&quot;00B925DD&quot;/&gt;&lt;wsp:rsid wsp:val=&quot;00B9543F&quot;/&gt;&lt;wsp:rsid wsp:val=&quot;00B95A46&quot;/&gt;&lt;wsp:rsid wsp:val=&quot;00BA146A&quot;/&gt;&lt;wsp:rsid wsp:val=&quot;00BA1CBC&quot;/&gt;&lt;wsp:rsid wsp:val=&quot;00BA1D66&quot;/&gt;&lt;wsp:rsid wsp:val=&quot;00BB087F&quot;/&gt;&lt;wsp:rsid wsp:val=&quot;00BB16F4&quot;/&gt;&lt;wsp:rsid wsp:val=&quot;00BB5FFE&quot;/&gt;&lt;wsp:rsid wsp:val=&quot;00BB6A38&quot;/&gt;&lt;wsp:rsid wsp:val=&quot;00BC40A6&quot;/&gt;&lt;wsp:rsid wsp:val=&quot;00BC4CBB&quot;/&gt;&lt;wsp:rsid wsp:val=&quot;00BC5AE7&quot;/&gt;&lt;wsp:rsid wsp:val=&quot;00BC7FED&quot;/&gt;&lt;wsp:rsid wsp:val=&quot;00BD14EA&quot;/&gt;&lt;wsp:rsid wsp:val=&quot;00BD3CDD&quot;/&gt;&lt;wsp:rsid wsp:val=&quot;00BD7B79&quot;/&gt;&lt;wsp:rsid wsp:val=&quot;00BE1672&quot;/&gt;&lt;wsp:rsid wsp:val=&quot;00BE31EA&quot;/&gt;&lt;wsp:rsid wsp:val=&quot;00BE3E00&quot;/&gt;&lt;wsp:rsid wsp:val=&quot;00BE48B6&quot;/&gt;&lt;wsp:rsid wsp:val=&quot;00BE7095&quot;/&gt;&lt;wsp:rsid wsp:val=&quot;00BE78BD&quot;/&gt;&lt;wsp:rsid wsp:val=&quot;00BF03BB&quot;/&gt;&lt;wsp:rsid wsp:val=&quot;00BF15F6&quot;/&gt;&lt;wsp:rsid wsp:val=&quot;00BF28CB&quot;/&gt;&lt;wsp:rsid wsp:val=&quot;00BF50DB&quot;/&gt;&lt;wsp:rsid wsp:val=&quot;00BF62CD&quot;/&gt;&lt;wsp:rsid wsp:val=&quot;00BF7F29&quot;/&gt;&lt;wsp:rsid wsp:val=&quot;00BF7F3A&quot;/&gt;&lt;wsp:rsid wsp:val=&quot;00C04118&quot;/&gt;&lt;wsp:rsid wsp:val=&quot;00C07A28&quot;/&gt;&lt;wsp:rsid wsp:val=&quot;00C16EAA&quot;/&gt;&lt;wsp:rsid wsp:val=&quot;00C20409&quot;/&gt;&lt;wsp:rsid wsp:val=&quot;00C26212&quot;/&gt;&lt;wsp:rsid wsp:val=&quot;00C26985&quot;/&gt;&lt;wsp:rsid wsp:val=&quot;00C3198F&quot;/&gt;&lt;wsp:rsid wsp:val=&quot;00C329CB&quot;/&gt;&lt;wsp:rsid wsp:val=&quot;00C34F14&quot;/&gt;&lt;wsp:rsid wsp:val=&quot;00C36435&quot;/&gt;&lt;wsp:rsid wsp:val=&quot;00C42EA1&quot;/&gt;&lt;wsp:rsid wsp:val=&quot;00C50891&quot;/&gt;&lt;wsp:rsid wsp:val=&quot;00C51228&quot;/&gt;&lt;wsp:rsid wsp:val=&quot;00C51ECB&quot;/&gt;&lt;wsp:rsid wsp:val=&quot;00C53A1A&quot;/&gt;&lt;wsp:rsid wsp:val=&quot;00C53B3C&quot;/&gt;&lt;wsp:rsid wsp:val=&quot;00C546CF&quot;/&gt;&lt;wsp:rsid wsp:val=&quot;00C56601&quot;/&gt;&lt;wsp:rsid wsp:val=&quot;00C575F0&quot;/&gt;&lt;wsp:rsid wsp:val=&quot;00C578B3&quot;/&gt;&lt;wsp:rsid wsp:val=&quot;00C70E7D&quot;/&gt;&lt;wsp:rsid wsp:val=&quot;00C73658&quot;/&gt;&lt;wsp:rsid wsp:val=&quot;00C80CB7&quot;/&gt;&lt;wsp:rsid wsp:val=&quot;00C816A2&quot;/&gt;&lt;wsp:rsid wsp:val=&quot;00C8176D&quot;/&gt;&lt;wsp:rsid wsp:val=&quot;00C81962&quot;/&gt;&lt;wsp:rsid wsp:val=&quot;00C82C1B&quot;/&gt;&lt;wsp:rsid wsp:val=&quot;00C83065&quot;/&gt;&lt;wsp:rsid wsp:val=&quot;00C8380C&quot;/&gt;&lt;wsp:rsid wsp:val=&quot;00C84376&quot;/&gt;&lt;wsp:rsid wsp:val=&quot;00C847AC&quot;/&gt;&lt;wsp:rsid wsp:val=&quot;00C91E2D&quot;/&gt;&lt;wsp:rsid wsp:val=&quot;00C93060&quot;/&gt;&lt;wsp:rsid wsp:val=&quot;00C94692&quot;/&gt;&lt;wsp:rsid wsp:val=&quot;00C96A24&quot;/&gt;&lt;wsp:rsid wsp:val=&quot;00C97B91&quot;/&gt;&lt;wsp:rsid wsp:val=&quot;00CA3229&quot;/&gt;&lt;wsp:rsid wsp:val=&quot;00CA32E8&quot;/&gt;&lt;wsp:rsid wsp:val=&quot;00CA40DE&quot;/&gt;&lt;wsp:rsid wsp:val=&quot;00CA559C&quot;/&gt;&lt;wsp:rsid wsp:val=&quot;00CA6520&quot;/&gt;&lt;wsp:rsid wsp:val=&quot;00CB1793&quot;/&gt;&lt;wsp:rsid wsp:val=&quot;00CB203F&quot;/&gt;&lt;wsp:rsid wsp:val=&quot;00CB2E29&quot;/&gt;&lt;wsp:rsid wsp:val=&quot;00CB3271&quot;/&gt;&lt;wsp:rsid wsp:val=&quot;00CB3746&quot;/&gt;&lt;wsp:rsid wsp:val=&quot;00CB5123&quot;/&gt;&lt;wsp:rsid wsp:val=&quot;00CB77C1&quot;/&gt;&lt;wsp:rsid wsp:val=&quot;00CC10BE&quot;/&gt;&lt;wsp:rsid wsp:val=&quot;00CC26C6&quot;/&gt;&lt;wsp:rsid wsp:val=&quot;00CC742C&quot;/&gt;&lt;wsp:rsid wsp:val=&quot;00CD03C9&quot;/&gt;&lt;wsp:rsid wsp:val=&quot;00CD2A32&quot;/&gt;&lt;wsp:rsid wsp:val=&quot;00CD4DC8&quot;/&gt;&lt;wsp:rsid wsp:val=&quot;00CD6473&quot;/&gt;&lt;wsp:rsid wsp:val=&quot;00CE0F68&quot;/&gt;&lt;wsp:rsid wsp:val=&quot;00CE5D2F&quot;/&gt;&lt;wsp:rsid wsp:val=&quot;00CE64A9&quot;/&gt;&lt;wsp:rsid wsp:val=&quot;00CE6621&quot;/&gt;&lt;wsp:rsid wsp:val=&quot;00CE6B6C&quot;/&gt;&lt;wsp:rsid wsp:val=&quot;00CF0B10&quot;/&gt;&lt;wsp:rsid wsp:val=&quot;00CF1288&quot;/&gt;&lt;wsp:rsid wsp:val=&quot;00CF1369&quot;/&gt;&lt;wsp:rsid wsp:val=&quot;00CF1BA7&quot;/&gt;&lt;wsp:rsid wsp:val=&quot;00CF21D8&quot;/&gt;&lt;wsp:rsid wsp:val=&quot;00CF3CC6&quot;/&gt;&lt;wsp:rsid wsp:val=&quot;00CF6D00&quot;/&gt;&lt;wsp:rsid wsp:val=&quot;00CF71D1&quot;/&gt;&lt;wsp:rsid wsp:val=&quot;00D0117C&quot;/&gt;&lt;wsp:rsid wsp:val=&quot;00D04B8B&quot;/&gt;&lt;wsp:rsid wsp:val=&quot;00D058C4&quot;/&gt;&lt;wsp:rsid wsp:val=&quot;00D072A2&quot;/&gt;&lt;wsp:rsid wsp:val=&quot;00D07CEE&quot;/&gt;&lt;wsp:rsid wsp:val=&quot;00D12280&quot;/&gt;&lt;wsp:rsid wsp:val=&quot;00D1300C&quot;/&gt;&lt;wsp:rsid wsp:val=&quot;00D150B1&quot;/&gt;&lt;wsp:rsid wsp:val=&quot;00D150DB&quot;/&gt;&lt;wsp:rsid wsp:val=&quot;00D1579D&quot;/&gt;&lt;wsp:rsid wsp:val=&quot;00D176E0&quot;/&gt;&lt;wsp:rsid wsp:val=&quot;00D17A79&quot;/&gt;&lt;wsp:rsid wsp:val=&quot;00D17F4D&quot;/&gt;&lt;wsp:rsid wsp:val=&quot;00D262B4&quot;/&gt;&lt;wsp:rsid wsp:val=&quot;00D264AA&quot;/&gt;&lt;wsp:rsid wsp:val=&quot;00D34921&quot;/&gt;&lt;wsp:rsid wsp:val=&quot;00D34A98&quot;/&gt;&lt;wsp:rsid wsp:val=&quot;00D34DA4&quot;/&gt;&lt;wsp:rsid wsp:val=&quot;00D36614&quot;/&gt;&lt;wsp:rsid wsp:val=&quot;00D37BD0&quot;/&gt;&lt;wsp:rsid wsp:val=&quot;00D40239&quot;/&gt;&lt;wsp:rsid wsp:val=&quot;00D40266&quot;/&gt;&lt;wsp:rsid wsp:val=&quot;00D40E06&quot;/&gt;&lt;wsp:rsid wsp:val=&quot;00D50D6E&quot;/&gt;&lt;wsp:rsid wsp:val=&quot;00D50DBD&quot;/&gt;&lt;wsp:rsid wsp:val=&quot;00D520E4&quot;/&gt;&lt;wsp:rsid wsp:val=&quot;00D526A5&quot;/&gt;&lt;wsp:rsid wsp:val=&quot;00D53BFB&quot;/&gt;&lt;wsp:rsid wsp:val=&quot;00D5415B&quot;/&gt;&lt;wsp:rsid wsp:val=&quot;00D55F77&quot;/&gt;&lt;wsp:rsid wsp:val=&quot;00D575F4&quot;/&gt;&lt;wsp:rsid wsp:val=&quot;00D5781D&quot;/&gt;&lt;wsp:rsid wsp:val=&quot;00D57DFA&quot;/&gt;&lt;wsp:rsid wsp:val=&quot;00D60B9E&quot;/&gt;&lt;wsp:rsid wsp:val=&quot;00D651AF&quot;/&gt;&lt;wsp:rsid wsp:val=&quot;00D66315&quot;/&gt;&lt;wsp:rsid wsp:val=&quot;00D70E88&quot;/&gt;&lt;wsp:rsid wsp:val=&quot;00D70F9D&quot;/&gt;&lt;wsp:rsid wsp:val=&quot;00D71D3B&quot;/&gt;&lt;wsp:rsid wsp:val=&quot;00D72253&quot;/&gt;&lt;wsp:rsid wsp:val=&quot;00D75D35&quot;/&gt;&lt;wsp:rsid wsp:val=&quot;00D80F86&quot;/&gt;&lt;wsp:rsid wsp:val=&quot;00D82619&quot;/&gt;&lt;wsp:rsid wsp:val=&quot;00D831F6&quot;/&gt;&lt;wsp:rsid wsp:val=&quot;00D839B8&quot;/&gt;&lt;wsp:rsid wsp:val=&quot;00D83AAD&quot;/&gt;&lt;wsp:rsid wsp:val=&quot;00D84411&quot;/&gt;&lt;wsp:rsid wsp:val=&quot;00D90132&quot;/&gt;&lt;wsp:rsid wsp:val=&quot;00D9135B&quot;/&gt;&lt;wsp:rsid wsp:val=&quot;00D91D89&quot;/&gt;&lt;wsp:rsid wsp:val=&quot;00DA025E&quot;/&gt;&lt;wsp:rsid wsp:val=&quot;00DA518A&quot;/&gt;&lt;wsp:rsid wsp:val=&quot;00DA706D&quot;/&gt;&lt;wsp:rsid wsp:val=&quot;00DB0073&quot;/&gt;&lt;wsp:rsid wsp:val=&quot;00DB0BA5&quot;/&gt;&lt;wsp:rsid wsp:val=&quot;00DC1331&quot;/&gt;&lt;wsp:rsid wsp:val=&quot;00DC39A9&quot;/&gt;&lt;wsp:rsid wsp:val=&quot;00DC53E7&quot;/&gt;&lt;wsp:rsid wsp:val=&quot;00DC756C&quot;/&gt;&lt;wsp:rsid wsp:val=&quot;00DC7BB8&quot;/&gt;&lt;wsp:rsid wsp:val=&quot;00DD00AF&quot;/&gt;&lt;wsp:rsid wsp:val=&quot;00DD0C2C&quot;/&gt;&lt;wsp:rsid wsp:val=&quot;00DD3142&quot;/&gt;&lt;wsp:rsid wsp:val=&quot;00DD576B&quot;/&gt;&lt;wsp:rsid wsp:val=&quot;00DE22B1&quot;/&gt;&lt;wsp:rsid wsp:val=&quot;00DE263D&quot;/&gt;&lt;wsp:rsid wsp:val=&quot;00DE283D&quot;/&gt;&lt;wsp:rsid wsp:val=&quot;00DE4455&quot;/&gt;&lt;wsp:rsid wsp:val=&quot;00DE60C1&quot;/&gt;&lt;wsp:rsid wsp:val=&quot;00DE67FC&quot;/&gt;&lt;wsp:rsid wsp:val=&quot;00DF0815&quot;/&gt;&lt;wsp:rsid wsp:val=&quot;00DF30DF&quot;/&gt;&lt;wsp:rsid wsp:val=&quot;00DF5A00&quot;/&gt;&lt;wsp:rsid wsp:val=&quot;00E02397&quot;/&gt;&lt;wsp:rsid wsp:val=&quot;00E064D0&quot;/&gt;&lt;wsp:rsid wsp:val=&quot;00E06B0C&quot;/&gt;&lt;wsp:rsid wsp:val=&quot;00E07B9A&quot;/&gt;&lt;wsp:rsid wsp:val=&quot;00E11534&quot;/&gt;&lt;wsp:rsid wsp:val=&quot;00E15F57&quot;/&gt;&lt;wsp:rsid wsp:val=&quot;00E22B3F&quot;/&gt;&lt;wsp:rsid wsp:val=&quot;00E237F4&quot;/&gt;&lt;wsp:rsid wsp:val=&quot;00E238E4&quot;/&gt;&lt;wsp:rsid wsp:val=&quot;00E23E48&quot;/&gt;&lt;wsp:rsid wsp:val=&quot;00E253B2&quot;/&gt;&lt;wsp:rsid wsp:val=&quot;00E26073&quot;/&gt;&lt;wsp:rsid wsp:val=&quot;00E26F58&quot;/&gt;&lt;wsp:rsid wsp:val=&quot;00E30FEC&quot;/&gt;&lt;wsp:rsid wsp:val=&quot;00E31CCF&quot;/&gt;&lt;wsp:rsid wsp:val=&quot;00E32A4A&quot;/&gt;&lt;wsp:rsid wsp:val=&quot;00E4069E&quot;/&gt;&lt;wsp:rsid wsp:val=&quot;00E4076B&quot;/&gt;&lt;wsp:rsid wsp:val=&quot;00E43552&quot;/&gt;&lt;wsp:rsid wsp:val=&quot;00E45EF3&quot;/&gt;&lt;wsp:rsid wsp:val=&quot;00E519C5&quot;/&gt;&lt;wsp:rsid wsp:val=&quot;00E52777&quot;/&gt;&lt;wsp:rsid wsp:val=&quot;00E5329C&quot;/&gt;&lt;wsp:rsid wsp:val=&quot;00E5363C&quot;/&gt;&lt;wsp:rsid wsp:val=&quot;00E539AC&quot;/&gt;&lt;wsp:rsid wsp:val=&quot;00E54AF8&quot;/&gt;&lt;wsp:rsid wsp:val=&quot;00E55ABC&quot;/&gt;&lt;wsp:rsid wsp:val=&quot;00E57518&quot;/&gt;&lt;wsp:rsid wsp:val=&quot;00E57B74&quot;/&gt;&lt;wsp:rsid wsp:val=&quot;00E6150C&quot;/&gt;&lt;wsp:rsid wsp:val=&quot;00E61DFE&quot;/&gt;&lt;wsp:rsid wsp:val=&quot;00E62283&quot;/&gt;&lt;wsp:rsid wsp:val=&quot;00E70031&quot;/&gt;&lt;wsp:rsid wsp:val=&quot;00E73617&quot;/&gt;&lt;wsp:rsid wsp:val=&quot;00E7460A&quot;/&gt;&lt;wsp:rsid wsp:val=&quot;00E75C57&quot;/&gt;&lt;wsp:rsid wsp:val=&quot;00E81E3D&quot;/&gt;&lt;wsp:rsid wsp:val=&quot;00E83BD8&quot;/&gt;&lt;wsp:rsid wsp:val=&quot;00E845C2&quot;/&gt;&lt;wsp:rsid wsp:val=&quot;00E852A0&quot;/&gt;&lt;wsp:rsid wsp:val=&quot;00E85872&quot;/&gt;&lt;wsp:rsid wsp:val=&quot;00E8629F&quot;/&gt;&lt;wsp:rsid wsp:val=&quot;00E86553&quot;/&gt;&lt;wsp:rsid wsp:val=&quot;00E902E8&quot;/&gt;&lt;wsp:rsid wsp:val=&quot;00E908D1&quot;/&gt;&lt;wsp:rsid wsp:val=&quot;00E90F26&quot;/&gt;&lt;wsp:rsid wsp:val=&quot;00E924F9&quot;/&gt;&lt;wsp:rsid wsp:val=&quot;00E977FD&quot;/&gt;&lt;wsp:rsid wsp:val=&quot;00EA1146&quot;/&gt;&lt;wsp:rsid wsp:val=&quot;00EA15EB&quot;/&gt;&lt;wsp:rsid wsp:val=&quot;00EA20D4&quot;/&gt;&lt;wsp:rsid wsp:val=&quot;00EA3C24&quot;/&gt;&lt;wsp:rsid wsp:val=&quot;00EA5C32&quot;/&gt;&lt;wsp:rsid wsp:val=&quot;00EA7566&quot;/&gt;&lt;wsp:rsid wsp:val=&quot;00EA7B28&quot;/&gt;&lt;wsp:rsid wsp:val=&quot;00EB2122&quot;/&gt;&lt;wsp:rsid wsp:val=&quot;00EB342C&quot;/&gt;&lt;wsp:rsid wsp:val=&quot;00EB47AD&quot;/&gt;&lt;wsp:rsid wsp:val=&quot;00EC2A82&quot;/&gt;&lt;wsp:rsid wsp:val=&quot;00EC44C8&quot;/&gt;&lt;wsp:rsid wsp:val=&quot;00EC556A&quot;/&gt;&lt;wsp:rsid wsp:val=&quot;00EC7140&quot;/&gt;&lt;wsp:rsid wsp:val=&quot;00EC722B&quot;/&gt;&lt;wsp:rsid wsp:val=&quot;00ED509A&quot;/&gt;&lt;wsp:rsid wsp:val=&quot;00ED5262&quot;/&gt;&lt;wsp:rsid wsp:val=&quot;00ED5719&quot;/&gt;&lt;wsp:rsid wsp:val=&quot;00ED5D0F&quot;/&gt;&lt;wsp:rsid wsp:val=&quot;00EE11B3&quot;/&gt;&lt;wsp:rsid wsp:val=&quot;00EE2E65&quot;/&gt;&lt;wsp:rsid wsp:val=&quot;00EE3C68&quot;/&gt;&lt;wsp:rsid wsp:val=&quot;00EF0A71&quot;/&gt;&lt;wsp:rsid wsp:val=&quot;00EF2D85&quot;/&gt;&lt;wsp:rsid wsp:val=&quot;00EF3549&quot;/&gt;&lt;wsp:rsid wsp:val=&quot;00EF3BAD&quot;/&gt;&lt;wsp:rsid wsp:val=&quot;00EF3D28&quot;/&gt;&lt;wsp:rsid wsp:val=&quot;00EF4968&quot;/&gt;&lt;wsp:rsid wsp:val=&quot;00EF5D37&quot;/&gt;&lt;wsp:rsid wsp:val=&quot;00EF74A9&quot;/&gt;&lt;wsp:rsid wsp:val=&quot;00EF7BA9&quot;/&gt;&lt;wsp:rsid wsp:val=&quot;00F00944&quot;/&gt;&lt;wsp:rsid wsp:val=&quot;00F023A9&quot;/&gt;&lt;wsp:rsid wsp:val=&quot;00F0343A&quot;/&gt;&lt;wsp:rsid wsp:val=&quot;00F06B98&quot;/&gt;&lt;wsp:rsid wsp:val=&quot;00F06C54&quot;/&gt;&lt;wsp:rsid wsp:val=&quot;00F06DD8&quot;/&gt;&lt;wsp:rsid wsp:val=&quot;00F072D8&quot;/&gt;&lt;wsp:rsid wsp:val=&quot;00F10825&quot;/&gt;&lt;wsp:rsid wsp:val=&quot;00F15C84&quot;/&gt;&lt;wsp:rsid wsp:val=&quot;00F16188&quot;/&gt;&lt;wsp:rsid wsp:val=&quot;00F176F7&quot;/&gt;&lt;wsp:rsid wsp:val=&quot;00F20B94&quot;/&gt;&lt;wsp:rsid wsp:val=&quot;00F21AA3&quot;/&gt;&lt;wsp:rsid wsp:val=&quot;00F21B36&quot;/&gt;&lt;wsp:rsid wsp:val=&quot;00F21FA0&quot;/&gt;&lt;wsp:rsid wsp:val=&quot;00F22AF9&quot;/&gt;&lt;wsp:rsid wsp:val=&quot;00F260BB&quot;/&gt;&lt;wsp:rsid wsp:val=&quot;00F262D7&quot;/&gt;&lt;wsp:rsid wsp:val=&quot;00F30B22&quot;/&gt;&lt;wsp:rsid wsp:val=&quot;00F31369&quot;/&gt;&lt;wsp:rsid wsp:val=&quot;00F31F73&quot;/&gt;&lt;wsp:rsid wsp:val=&quot;00F3281B&quot;/&gt;&lt;wsp:rsid wsp:val=&quot;00F33C35&quot;/&gt;&lt;wsp:rsid wsp:val=&quot;00F35313&quot;/&gt;&lt;wsp:rsid wsp:val=&quot;00F3578A&quot;/&gt;&lt;wsp:rsid wsp:val=&quot;00F43104&quot;/&gt;&lt;wsp:rsid wsp:val=&quot;00F44A61&quot;/&gt;&lt;wsp:rsid wsp:val=&quot;00F4734D&quot;/&gt;&lt;wsp:rsid wsp:val=&quot;00F47D81&quot;/&gt;&lt;wsp:rsid wsp:val=&quot;00F52F19&quot;/&gt;&lt;wsp:rsid wsp:val=&quot;00F55467&quot;/&gt;&lt;wsp:rsid wsp:val=&quot;00F56DD6&quot;/&gt;&lt;wsp:rsid wsp:val=&quot;00F63A09&quot;/&gt;&lt;wsp:rsid wsp:val=&quot;00F640C8&quot;/&gt;&lt;wsp:rsid wsp:val=&quot;00F64E51&quot;/&gt;&lt;wsp:rsid wsp:val=&quot;00F66A1B&quot;/&gt;&lt;wsp:rsid wsp:val=&quot;00F7146E&quot;/&gt;&lt;wsp:rsid wsp:val=&quot;00F739ED&quot;/&gt;&lt;wsp:rsid wsp:val=&quot;00F75DB0&quot;/&gt;&lt;wsp:rsid wsp:val=&quot;00F76FBE&quot;/&gt;&lt;wsp:rsid wsp:val=&quot;00F7778F&quot;/&gt;&lt;wsp:rsid wsp:val=&quot;00F77D34&quot;/&gt;&lt;wsp:rsid wsp:val=&quot;00F825CC&quot;/&gt;&lt;wsp:rsid wsp:val=&quot;00F835C1&quot;/&gt;&lt;wsp:rsid wsp:val=&quot;00F84B44&quot;/&gt;&lt;wsp:rsid wsp:val=&quot;00F84CC4&quot;/&gt;&lt;wsp:rsid wsp:val=&quot;00F86875&quot;/&gt;&lt;wsp:rsid wsp:val=&quot;00F8704F&quot;/&gt;&lt;wsp:rsid wsp:val=&quot;00F87B0C&quot;/&gt;&lt;wsp:rsid wsp:val=&quot;00F91E93&quot;/&gt;&lt;wsp:rsid wsp:val=&quot;00FA0423&quot;/&gt;&lt;wsp:rsid wsp:val=&quot;00FA2CF7&quot;/&gt;&lt;wsp:rsid wsp:val=&quot;00FA2E18&quot;/&gt;&lt;wsp:rsid wsp:val=&quot;00FA6851&quot;/&gt;&lt;wsp:rsid wsp:val=&quot;00FA76C0&quot;/&gt;&lt;wsp:rsid wsp:val=&quot;00FB0D2D&quot;/&gt;&lt;wsp:rsid wsp:val=&quot;00FB2CCA&quot;/&gt;&lt;wsp:rsid wsp:val=&quot;00FB52C2&quot;/&gt;&lt;wsp:rsid wsp:val=&quot;00FB58D3&quot;/&gt;&lt;wsp:rsid wsp:val=&quot;00FB6375&quot;/&gt;&lt;wsp:rsid wsp:val=&quot;00FC051F&quot;/&gt;&lt;wsp:rsid wsp:val=&quot;00FC542F&quot;/&gt;&lt;wsp:rsid wsp:val=&quot;00FC6C4B&quot;/&gt;&lt;wsp:rsid wsp:val=&quot;00FC7090&quot;/&gt;&lt;wsp:rsid wsp:val=&quot;00FC713E&quot;/&gt;&lt;wsp:rsid wsp:val=&quot;00FD2747&quot;/&gt;&lt;wsp:rsid wsp:val=&quot;00FD650F&quot;/&gt;&lt;wsp:rsid wsp:val=&quot;00FF2E3D&quot;/&gt;&lt;wsp:rsid wsp:val=&quot;00FF4D6B&quot;/&gt;&lt;wsp:rsid wsp:val=&quot;00FF68C6&quot;/&gt;&lt;/wsp:rsids&gt;&lt;/w:docPr&gt;&lt;w:body&gt;&lt;wx:sect&gt;&lt;w:p wsp:rsidR=&quot;00000000&quot; wsp:rsidRDefault=&quot;005F10A9&quot; wsp:rsidP=&quot;005F10A9&quot;&gt;&lt;m:oMathPara&gt;&lt;m:oMath&gt;&lt;m:r&gt;&lt;w:rPr&gt;&lt;w:rFonts w:ascii=&quot;Cambria Math&quot; w:fareast=&quot;Batang&quot; w:h-ansi=&quot;Cambria Math&quot;/&gt;&lt;wx:font wx:val=&quot;Cambria Math&quot;/&gt;&lt;w:i/&gt;&lt;/w:rPr&gt;&lt;m:t&gt;3168__&lt;/m:t&gt;&lt;/m:r&gt;&lt;/m:oMath&gt;&lt;/m:oMathPara&gt;&lt;/w:p&gt;&lt;w:sectPr wsp:rsidR=&quot;00000000&quot;&gt;&lt;w:pgSz w:w=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            <v:imagedata r:id="rId20" o:title="" chromakey="white"/>
                      </v:shape>
                    </w:pict>
                  </w:r>
                  <w:r w:rsidRPr="004031C1">
                    <w:rPr>
                      <w:rFonts w:eastAsia="Batang"/>
                    </w:rPr>
                    <w:fldChar w:fldCharType="end"/>
                  </w:r>
                  <w:r>
                    <w:rPr>
                      <w:rFonts w:eastAsia="Batang"/>
                    </w:rPr>
                    <w:t xml:space="preserve"> </w:t>
                  </w:r>
                </w:p>
              </w:tc>
              <w:tc>
                <w:tcPr>
                  <w:tcW w:w="1586" w:type="dxa"/>
                </w:tcPr>
                <w:p w:rsidR="004031C1" w:rsidRPr="002C4341" w:rsidRDefault="004031C1" w:rsidP="00CD3208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Type A, Type B</w:t>
                  </w:r>
                </w:p>
              </w:tc>
            </w:tr>
            <w:tr w:rsidR="004031C1" w:rsidTr="00CD3208">
              <w:trPr>
                <w:jc w:val="center"/>
              </w:trPr>
              <w:tc>
                <w:tcPr>
                  <w:tcW w:w="1395" w:type="dxa"/>
                  <w:shd w:val="clear" w:color="auto" w:fill="auto"/>
                </w:tcPr>
                <w:p w:rsidR="004031C1" w:rsidRPr="002C4341" w:rsidRDefault="004031C1" w:rsidP="00CD3208">
                  <w:pPr>
                    <w:pStyle w:val="TAC"/>
                    <w:rPr>
                      <w:rFonts w:eastAsia="Batang"/>
                    </w:rPr>
                  </w:pPr>
                  <w:r w:rsidRPr="002C4341">
                    <w:rPr>
                      <w:rFonts w:eastAsia="Batang"/>
                    </w:rPr>
                    <w:t>1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:rsidR="004031C1" w:rsidRPr="002C4341" w:rsidRDefault="004031C1" w:rsidP="00CD3208">
                  <w:pPr>
                    <w:pStyle w:val="TAC"/>
                    <w:rPr>
                      <w:rFonts w:eastAsia="Batang"/>
                    </w:rPr>
                  </w:pPr>
                  <w:r w:rsidRPr="002C4341">
                    <w:rPr>
                      <w:rFonts w:eastAsia="Batang"/>
                    </w:rPr>
                    <w:t>839</w:t>
                  </w:r>
                </w:p>
              </w:tc>
              <w:tc>
                <w:tcPr>
                  <w:tcW w:w="1233" w:type="dxa"/>
                  <w:shd w:val="clear" w:color="auto" w:fill="auto"/>
                </w:tcPr>
                <w:p w:rsidR="004031C1" w:rsidRPr="002C4341" w:rsidRDefault="004031C1" w:rsidP="00CD3208">
                  <w:pPr>
                    <w:pStyle w:val="TAC"/>
                    <w:rPr>
                      <w:rFonts w:eastAsia="Batang"/>
                    </w:rPr>
                  </w:pPr>
                  <w:r w:rsidRPr="002C4341">
                    <w:rPr>
                      <w:rFonts w:eastAsia="Batang"/>
                    </w:rPr>
                    <w:t>1.25 kHz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:rsidR="004031C1" w:rsidRPr="002C4341" w:rsidRDefault="004031C1" w:rsidP="00CD3208">
                  <w:pPr>
                    <w:pStyle w:val="TAR"/>
                    <w:rPr>
                      <w:rFonts w:eastAsia="Batang"/>
                    </w:rPr>
                  </w:pPr>
                  <w:r w:rsidRPr="004031C1">
                    <w:rPr>
                      <w:rFonts w:eastAsia="Batang"/>
                    </w:rPr>
                    <w:fldChar w:fldCharType="begin"/>
                  </w:r>
                  <w:r w:rsidRPr="004031C1">
                    <w:rPr>
                      <w:rFonts w:eastAsia="Batang"/>
                    </w:rPr>
                    <w:instrText xml:space="preserve"> QUOTE </w:instrText>
                  </w:r>
                  <w:r w:rsidR="00D14C1D">
                    <w:rPr>
                      <w:position w:val="-5"/>
                    </w:rPr>
                    <w:pict w14:anchorId="55E4B9AC">
                      <v:shape id="_x0000_i1036" type="#_x0000_t75" style="width:41.25pt;height:10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38&quot;/&gt;&lt;w:printFractionalCharacterWidth/&gt;&lt;w:bordersDontSurroundHeader/&gt;&lt;w:bordersDontSurroundFooter/&gt;&lt;w:stylePaneFormatFilter w:val=&quot;3F2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validateAgainstSchema/&gt;&lt;w:saveInvalidXML w:val=&quot;off&quot;/&gt;&lt;w:ignoreMixedContent w:val=&quot;off&quot;/&gt;&lt;w:alwaysShowPlaceholderText w:val=&quot;off&quot;/&gt;&lt;w:footnotePr&gt;&lt;w:pos w:val=&quot;beneath-text&quot;/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282213&quot;/&gt;&lt;wsp:rsid wsp:val=&quot;000027ED&quot;/&gt;&lt;wsp:rsid wsp:val=&quot;0000379E&quot;/&gt;&lt;wsp:rsid wsp:val=&quot;000037AF&quot;/&gt;&lt;wsp:rsid wsp:val=&quot;00003C52&quot;/&gt;&lt;wsp:rsid wsp:val=&quot;00004537&quot;/&gt;&lt;wsp:rsid wsp:val=&quot;00007948&quot;/&gt;&lt;wsp:rsid wsp:val=&quot;000128F2&quot;/&gt;&lt;wsp:rsid wsp:val=&quot;00017799&quot;/&gt;&lt;wsp:rsid wsp:val=&quot;00017BDA&quot;/&gt;&lt;wsp:rsid wsp:val=&quot;0002036D&quot;/&gt;&lt;wsp:rsid wsp:val=&quot;00020852&quot;/&gt;&lt;wsp:rsid wsp:val=&quot;00020CB7&quot;/&gt;&lt;wsp:rsid wsp:val=&quot;0002191D&quot;/&gt;&lt;wsp:rsid wsp:val=&quot;00021E68&quot;/&gt;&lt;wsp:rsid wsp:val=&quot;000233B8&quot;/&gt;&lt;wsp:rsid wsp:val=&quot;000266A0&quot;/&gt;&lt;wsp:rsid wsp:val=&quot;00030E6C&quot;/&gt;&lt;wsp:rsid wsp:val=&quot;0003154D&quot;/&gt;&lt;wsp:rsid wsp:val=&quot;00031C1D&quot;/&gt;&lt;wsp:rsid wsp:val=&quot;000419BA&quot;/&gt;&lt;wsp:rsid wsp:val=&quot;00042E92&quot;/&gt;&lt;wsp:rsid wsp:val=&quot;0004483F&quot;/&gt;&lt;wsp:rsid wsp:val=&quot;00045666&quot;/&gt;&lt;wsp:rsid wsp:val=&quot;000456D7&quot;/&gt;&lt;wsp:rsid wsp:val=&quot;00045CBD&quot;/&gt;&lt;wsp:rsid wsp:val=&quot;00047943&quot;/&gt;&lt;wsp:rsid wsp:val=&quot;0005300E&quot;/&gt;&lt;wsp:rsid wsp:val=&quot;000612D1&quot;/&gt;&lt;wsp:rsid wsp:val=&quot;000621A8&quot;/&gt;&lt;wsp:rsid wsp:val=&quot;0006400E&quot;/&gt;&lt;wsp:rsid wsp:val=&quot;00064B3E&quot;/&gt;&lt;wsp:rsid wsp:val=&quot;00065F1C&quot;/&gt;&lt;wsp:rsid wsp:val=&quot;00066891&quot;/&gt;&lt;wsp:rsid wsp:val=&quot;0006768C&quot;/&gt;&lt;wsp:rsid wsp:val=&quot;00071032&quot;/&gt;&lt;wsp:rsid wsp:val=&quot;00073860&quot;/&gt;&lt;wsp:rsid wsp:val=&quot;00075B66&quot;/&gt;&lt;wsp:rsid wsp:val=&quot;000766B3&quot;/&gt;&lt;wsp:rsid wsp:val=&quot;000820DA&quot;/&gt;&lt;wsp:rsid wsp:val=&quot;0008313F&quot;/&gt;&lt;wsp:rsid wsp:val=&quot;000840C6&quot;/&gt;&lt;wsp:rsid wsp:val=&quot;00085F45&quot;/&gt;&lt;wsp:rsid wsp:val=&quot;00087322&quot;/&gt;&lt;wsp:rsid wsp:val=&quot;000911E4&quot;/&gt;&lt;wsp:rsid wsp:val=&quot;00093E7E&quot;/&gt;&lt;wsp:rsid wsp:val=&quot;00095795&quot;/&gt;&lt;wsp:rsid wsp:val=&quot;00097D22&quot;/&gt;&lt;wsp:rsid wsp:val=&quot;000A2C7E&quot;/&gt;&lt;wsp:rsid wsp:val=&quot;000A3F65&quot;/&gt;&lt;wsp:rsid wsp:val=&quot;000A45AC&quot;/&gt;&lt;wsp:rsid wsp:val=&quot;000A6235&quot;/&gt;&lt;wsp:rsid wsp:val=&quot;000A65BC&quot;/&gt;&lt;wsp:rsid wsp:val=&quot;000A7F9C&quot;/&gt;&lt;wsp:rsid wsp:val=&quot;000B0E72&quot;/&gt;&lt;wsp:rsid wsp:val=&quot;000B5813&quot;/&gt;&lt;wsp:rsid wsp:val=&quot;000B6115&quot;/&gt;&lt;wsp:rsid wsp:val=&quot;000B649E&quot;/&gt;&lt;wsp:rsid wsp:val=&quot;000B6723&quot;/&gt;&lt;wsp:rsid wsp:val=&quot;000C20DB&quot;/&gt;&lt;wsp:rsid wsp:val=&quot;000C2D28&quot;/&gt;&lt;wsp:rsid wsp:val=&quot;000C3691&quot;/&gt;&lt;wsp:rsid wsp:val=&quot;000C37E4&quot;/&gt;&lt;wsp:rsid wsp:val=&quot;000C5893&quot;/&gt;&lt;wsp:rsid wsp:val=&quot;000C7332&quot;/&gt;&lt;wsp:rsid wsp:val=&quot;000D0AFE&quot;/&gt;&lt;wsp:rsid wsp:val=&quot;000D1F67&quot;/&gt;&lt;wsp:rsid wsp:val=&quot;000D4510&quot;/&gt;&lt;wsp:rsid wsp:val=&quot;000D5153&quot;/&gt;&lt;wsp:rsid wsp:val=&quot;000D597F&quot;/&gt;&lt;wsp:rsid wsp:val=&quot;000D6CFC&quot;/&gt;&lt;wsp:rsid wsp:val=&quot;000E01D4&quot;/&gt;&lt;wsp:rsid wsp:val=&quot;000E198C&quot;/&gt;&lt;wsp:rsid wsp:val=&quot;000E1D6A&quot;/&gt;&lt;wsp:rsid wsp:val=&quot;000E434A&quot;/&gt;&lt;wsp:rsid wsp:val=&quot;000E441C&quot;/&gt;&lt;wsp:rsid wsp:val=&quot;000E6DEC&quot;/&gt;&lt;wsp:rsid wsp:val=&quot;000F0182&quot;/&gt;&lt;wsp:rsid wsp:val=&quot;000F22CE&quot;/&gt;&lt;wsp:rsid wsp:val=&quot;000F3C2A&quot;/&gt;&lt;wsp:rsid wsp:val=&quot;000F5102&quot;/&gt;&lt;wsp:rsid wsp:val=&quot;000F6F65&quot;/&gt;&lt;wsp:rsid wsp:val=&quot;0010127A&quot;/&gt;&lt;wsp:rsid wsp:val=&quot;00102AFA&quot;/&gt;&lt;wsp:rsid wsp:val=&quot;00106A9F&quot;/&gt;&lt;wsp:rsid wsp:val=&quot;001072A8&quot;/&gt;&lt;wsp:rsid wsp:val=&quot;0011424E&quot;/&gt;&lt;wsp:rsid wsp:val=&quot;00117291&quot;/&gt;&lt;wsp:rsid wsp:val=&quot;00123571&quot;/&gt;&lt;wsp:rsid wsp:val=&quot;00123B5C&quot;/&gt;&lt;wsp:rsid wsp:val=&quot;00124082&quot;/&gt;&lt;wsp:rsid wsp:val=&quot;001301B1&quot;/&gt;&lt;wsp:rsid wsp:val=&quot;00130E89&quot;/&gt;&lt;wsp:rsid wsp:val=&quot;00132D36&quot;/&gt;&lt;wsp:rsid wsp:val=&quot;00141A2F&quot;/&gt;&lt;wsp:rsid wsp:val=&quot;00142771&quot;/&gt;&lt;wsp:rsid wsp:val=&quot;00142831&quot;/&gt;&lt;wsp:rsid wsp:val=&quot;00142F43&quot;/&gt;&lt;wsp:rsid wsp:val=&quot;00143316&quot;/&gt;&lt;wsp:rsid wsp:val=&quot;00145505&quot;/&gt;&lt;wsp:rsid wsp:val=&quot;00152C33&quot;/&gt;&lt;wsp:rsid wsp:val=&quot;00153528&quot;/&gt;&lt;wsp:rsid wsp:val=&quot;00160A47&quot;/&gt;&lt;wsp:rsid wsp:val=&quot;00160B00&quot;/&gt;&lt;wsp:rsid wsp:val=&quot;00162698&quot;/&gt;&lt;wsp:rsid wsp:val=&quot;00162F78&quot;/&gt;&lt;wsp:rsid wsp:val=&quot;001643AC&quot;/&gt;&lt;wsp:rsid wsp:val=&quot;00171980&quot;/&gt;&lt;wsp:rsid wsp:val=&quot;00171D07&quot;/&gt;&lt;wsp:rsid wsp:val=&quot;0017516C&quot;/&gt;&lt;wsp:rsid wsp:val=&quot;00175AB9&quot;/&gt;&lt;wsp:rsid wsp:val=&quot;00181060&quot;/&gt;&lt;wsp:rsid wsp:val=&quot;00181490&quot;/&gt;&lt;wsp:rsid wsp:val=&quot;00182304&quot;/&gt;&lt;wsp:rsid wsp:val=&quot;0018379B&quot;/&gt;&lt;wsp:rsid wsp:val=&quot;0018585B&quot;/&gt;&lt;wsp:rsid wsp:val=&quot;00192CE3&quot;/&gt;&lt;wsp:rsid wsp:val=&quot;00193116&quot;/&gt;&lt;wsp:rsid wsp:val=&quot;001A08AA&quot;/&gt;&lt;wsp:rsid wsp:val=&quot;001A1DAC&quot;/&gt;&lt;wsp:rsid wsp:val=&quot;001A3120&quot;/&gt;&lt;wsp:rsid wsp:val=&quot;001B0237&quot;/&gt;&lt;wsp:rsid wsp:val=&quot;001B1C3C&quot;/&gt;&lt;wsp:rsid wsp:val=&quot;001B32BC&quot;/&gt;&lt;wsp:rsid wsp:val=&quot;001C3A35&quot;/&gt;&lt;wsp:rsid wsp:val=&quot;001C602C&quot;/&gt;&lt;wsp:rsid wsp:val=&quot;001C67F1&quot;/&gt;&lt;wsp:rsid wsp:val=&quot;001C7645&quot;/&gt;&lt;wsp:rsid wsp:val=&quot;001D17FE&quot;/&gt;&lt;wsp:rsid wsp:val=&quot;001D5FAC&quot;/&gt;&lt;wsp:rsid wsp:val=&quot;001D61DA&quot;/&gt;&lt;wsp:rsid wsp:val=&quot;001D6D1A&quot;/&gt;&lt;wsp:rsid wsp:val=&quot;001D7B96&quot;/&gt;&lt;wsp:rsid wsp:val=&quot;001E0240&quot;/&gt;&lt;wsp:rsid wsp:val=&quot;001E290B&quot;/&gt;&lt;wsp:rsid wsp:val=&quot;001E7AB9&quot;/&gt;&lt;wsp:rsid wsp:val=&quot;001F2D35&quot;/&gt;&lt;wsp:rsid wsp:val=&quot;001F2F6B&quot;/&gt;&lt;wsp:rsid wsp:val=&quot;001F4D0D&quot;/&gt;&lt;wsp:rsid wsp:val=&quot;001F51BB&quot;/&gt;&lt;wsp:rsid wsp:val=&quot;001F64A0&quot;/&gt;&lt;wsp:rsid wsp:val=&quot;002029A6&quot;/&gt;&lt;wsp:rsid wsp:val=&quot;0020352D&quot;/&gt;&lt;wsp:rsid wsp:val=&quot;0020374C&quot;/&gt;&lt;wsp:rsid wsp:val=&quot;002041AB&quot;/&gt;&lt;wsp:rsid wsp:val=&quot;002045C1&quot;/&gt;&lt;wsp:rsid wsp:val=&quot;00205968&quot;/&gt;&lt;wsp:rsid wsp:val=&quot;00207DB7&quot;/&gt;&lt;wsp:rsid wsp:val=&quot;002106C8&quot;/&gt;&lt;wsp:rsid wsp:val=&quot;00212373&quot;/&gt;&lt;wsp:rsid wsp:val=&quot;002138EA&quot;/&gt;&lt;wsp:rsid wsp:val=&quot;00214FBD&quot;/&gt;&lt;wsp:rsid wsp:val=&quot;00222897&quot;/&gt;&lt;wsp:rsid wsp:val=&quot;00222AD3&quot;/&gt;&lt;wsp:rsid wsp:val=&quot;00230C68&quot;/&gt;&lt;wsp:rsid wsp:val=&quot;00231775&quot;/&gt;&lt;wsp:rsid wsp:val=&quot;00231866&quot;/&gt;&lt;wsp:rsid wsp:val=&quot;00232268&quot;/&gt;&lt;wsp:rsid wsp:val=&quot;00232B45&quot;/&gt;&lt;wsp:rsid wsp:val=&quot;00234306&quot;/&gt;&lt;wsp:rsid wsp:val=&quot;0023446F&quot;/&gt;&lt;wsp:rsid wsp:val=&quot;00235127&quot;/&gt;&lt;wsp:rsid wsp:val=&quot;00235394&quot;/&gt;&lt;wsp:rsid wsp:val=&quot;002363F5&quot;/&gt;&lt;wsp:rsid wsp:val=&quot;00242DD8&quot;/&gt;&lt;wsp:rsid wsp:val=&quot;002447F0&quot;/&gt;&lt;wsp:rsid wsp:val=&quot;00245B6B&quot;/&gt;&lt;wsp:rsid wsp:val=&quot;00247295&quot;/&gt;&lt;wsp:rsid wsp:val=&quot;0025035E&quot;/&gt;&lt;wsp:rsid wsp:val=&quot;0025345F&quot;/&gt;&lt;wsp:rsid wsp:val=&quot;00254DE6&quot;/&gt;&lt;wsp:rsid wsp:val=&quot;00257632&quot;/&gt;&lt;wsp:rsid wsp:val=&quot;00260476&quot;/&gt;&lt;wsp:rsid wsp:val=&quot;00260D4B&quot;/&gt;&lt;wsp:rsid wsp:val=&quot;0026179F&quot;/&gt;&lt;wsp:rsid wsp:val=&quot;00261EF2&quot;/&gt;&lt;wsp:rsid wsp:val=&quot;00262278&quot;/&gt;&lt;wsp:rsid wsp:val=&quot;00265053&quot;/&gt;&lt;wsp:rsid wsp:val=&quot;002715D3&quot;/&gt;&lt;wsp:rsid wsp:val=&quot;002716E7&quot;/&gt;&lt;wsp:rsid wsp:val=&quot;00272BC8&quot;/&gt;&lt;wsp:rsid wsp:val=&quot;00274E1A&quot;/&gt;&lt;wsp:rsid wsp:val=&quot;0027582B&quot;/&gt;&lt;wsp:rsid wsp:val=&quot;00275B3C&quot;/&gt;&lt;wsp:rsid wsp:val=&quot;0027745D&quot;/&gt;&lt;wsp:rsid wsp:val=&quot;00280799&quot;/&gt;&lt;wsp:rsid wsp:val=&quot;00282213&quot;/&gt;&lt;wsp:rsid wsp:val=&quot;00283084&quot;/&gt;&lt;wsp:rsid wsp:val=&quot;0028309A&quot;/&gt;&lt;wsp:rsid wsp:val=&quot;00285046&quot;/&gt;&lt;wsp:rsid wsp:val=&quot;0028522B&quot;/&gt;&lt;wsp:rsid wsp:val=&quot;00290654&quot;/&gt;&lt;wsp:rsid wsp:val=&quot;00290810&quot;/&gt;&lt;wsp:rsid wsp:val=&quot;0029188D&quot;/&gt;&lt;wsp:rsid wsp:val=&quot;00291A21&quot;/&gt;&lt;wsp:rsid wsp:val=&quot;00294905&quot;/&gt;&lt;wsp:rsid wsp:val=&quot;00294FEF&quot;/&gt;&lt;wsp:rsid wsp:val=&quot;00296B3D&quot;/&gt;&lt;wsp:rsid wsp:val=&quot;002A05B0&quot;/&gt;&lt;wsp:rsid wsp:val=&quot;002A0EAF&quot;/&gt;&lt;wsp:rsid wsp:val=&quot;002A1FF0&quot;/&gt;&lt;wsp:rsid wsp:val=&quot;002A4F2C&quot;/&gt;&lt;wsp:rsid wsp:val=&quot;002A4F8E&quot;/&gt;&lt;wsp:rsid wsp:val=&quot;002A59D3&quot;/&gt;&lt;wsp:rsid wsp:val=&quot;002A5B17&quot;/&gt;&lt;wsp:rsid wsp:val=&quot;002B091A&quot;/&gt;&lt;wsp:rsid wsp:val=&quot;002B10A5&quot;/&gt;&lt;wsp:rsid wsp:val=&quot;002B3853&quot;/&gt;&lt;wsp:rsid wsp:val=&quot;002B4609&quot;/&gt;&lt;wsp:rsid wsp:val=&quot;002B6E44&quot;/&gt;&lt;wsp:rsid wsp:val=&quot;002C1FC4&quot;/&gt;&lt;wsp:rsid wsp:val=&quot;002C4696&quot;/&gt;&lt;wsp:rsid wsp:val=&quot;002D05DD&quot;/&gt;&lt;wsp:rsid wsp:val=&quot;002D44CF&quot;/&gt;&lt;wsp:rsid wsp:val=&quot;002D4648&quot;/&gt;&lt;wsp:rsid wsp:val=&quot;002E08A7&quot;/&gt;&lt;wsp:rsid wsp:val=&quot;002E12A7&quot;/&gt;&lt;wsp:rsid wsp:val=&quot;002E775B&quot;/&gt;&lt;wsp:rsid wsp:val=&quot;002F2CFB&quot;/&gt;&lt;wsp:rsid wsp:val=&quot;002F4093&quot;/&gt;&lt;wsp:rsid wsp:val=&quot;002F53BE&quot;/&gt;&lt;wsp:rsid wsp:val=&quot;002F6C9B&quot;/&gt;&lt;wsp:rsid wsp:val=&quot;002F6EF4&quot;/&gt;&lt;wsp:rsid wsp:val=&quot;002F796C&quot;/&gt;&lt;wsp:rsid wsp:val=&quot;00300C95&quot;/&gt;&lt;wsp:rsid wsp:val=&quot;003040AA&quot;/&gt;&lt;wsp:rsid wsp:val=&quot;00304E3F&quot;/&gt;&lt;wsp:rsid wsp:val=&quot;0030631E&quot;/&gt;&lt;wsp:rsid wsp:val=&quot;00306331&quot;/&gt;&lt;wsp:rsid wsp:val=&quot;00312538&quot;/&gt;&lt;wsp:rsid wsp:val=&quot;00312E62&quot;/&gt;&lt;wsp:rsid wsp:val=&quot;003140D7&quot;/&gt;&lt;wsp:rsid wsp:val=&quot;00314AF6&quot;/&gt;&lt;wsp:rsid wsp:val=&quot;003253ED&quot;/&gt;&lt;wsp:rsid wsp:val=&quot;00331476&quot;/&gt;&lt;wsp:rsid wsp:val=&quot;00341E05&quot;/&gt;&lt;wsp:rsid wsp:val=&quot;00341EE1&quot;/&gt;&lt;wsp:rsid wsp:val=&quot;003449E6&quot;/&gt;&lt;wsp:rsid wsp:val=&quot;003466ED&quot;/&gt;&lt;wsp:rsid wsp:val=&quot;003543FA&quot;/&gt;&lt;wsp:rsid wsp:val=&quot;00356B37&quot;/&gt;&lt;wsp:rsid wsp:val=&quot;00361187&quot;/&gt;&lt;wsp:rsid wsp:val=&quot;00361491&quot;/&gt;&lt;wsp:rsid wsp:val=&quot;003626D4&quot;/&gt;&lt;wsp:rsid wsp:val=&quot;003667FF&quot;/&gt;&lt;wsp:rsid wsp:val=&quot;00367724&quot;/&gt;&lt;wsp:rsid wsp:val=&quot;00372085&quot;/&gt;&lt;wsp:rsid wsp:val=&quot;00372B4D&quot;/&gt;&lt;wsp:rsid wsp:val=&quot;0037533A&quot;/&gt;&lt;wsp:rsid wsp:val=&quot;00376440&quot;/&gt;&lt;wsp:rsid wsp:val=&quot;003772F3&quot;/&gt;&lt;wsp:rsid wsp:val=&quot;00381C9C&quot;/&gt;&lt;wsp:rsid wsp:val=&quot;003823D1&quot;/&gt;&lt;wsp:rsid wsp:val=&quot;003919B6&quot;/&gt;&lt;wsp:rsid wsp:val=&quot;00394970&quot;/&gt;&lt;wsp:rsid wsp:val=&quot;00395673&quot;/&gt;&lt;wsp:rsid wsp:val=&quot;00396A8B&quot;/&gt;&lt;wsp:rsid wsp:val=&quot;003A0B5D&quot;/&gt;&lt;wsp:rsid wsp:val=&quot;003A1829&quot;/&gt;&lt;wsp:rsid wsp:val=&quot;003A377C&quot;/&gt;&lt;wsp:rsid wsp:val=&quot;003A4CB3&quot;/&gt;&lt;wsp:rsid wsp:val=&quot;003A665A&quot;/&gt;&lt;wsp:rsid wsp:val=&quot;003B3F20&quot;/&gt;&lt;wsp:rsid wsp:val=&quot;003B6D17&quot;/&gt;&lt;wsp:rsid wsp:val=&quot;003B7DAB&quot;/&gt;&lt;wsp:rsid wsp:val=&quot;003C05A5&quot;/&gt;&lt;wsp:rsid wsp:val=&quot;003C3DD0&quot;/&gt;&lt;wsp:rsid wsp:val=&quot;003C5577&quot;/&gt;&lt;wsp:rsid wsp:val=&quot;003C55D3&quot;/&gt;&lt;wsp:rsid wsp:val=&quot;003C7323&quot;/&gt;&lt;wsp:rsid wsp:val=&quot;003C74E2&quot;/&gt;&lt;wsp:rsid wsp:val=&quot;003C785B&quot;/&gt;&lt;wsp:rsid wsp:val=&quot;003D299E&quot;/&gt;&lt;wsp:rsid wsp:val=&quot;003D2B31&quot;/&gt;&lt;wsp:rsid wsp:val=&quot;003D44E8&quot;/&gt;&lt;wsp:rsid wsp:val=&quot;003D4EAA&quot;/&gt;&lt;wsp:rsid wsp:val=&quot;003D50A9&quot;/&gt;&lt;wsp:rsid wsp:val=&quot;003D56C3&quot;/&gt;&lt;wsp:rsid wsp:val=&quot;003E1394&quot;/&gt;&lt;wsp:rsid wsp:val=&quot;003E2BDE&quot;/&gt;&lt;wsp:rsid wsp:val=&quot;003E369A&quot;/&gt;&lt;wsp:rsid wsp:val=&quot;003E3A7C&quot;/&gt;&lt;wsp:rsid wsp:val=&quot;003E3CD8&quot;/&gt;&lt;wsp:rsid wsp:val=&quot;003E604E&quot;/&gt;&lt;wsp:rsid wsp:val=&quot;003F038E&quot;/&gt;&lt;wsp:rsid wsp:val=&quot;003F1D9E&quot;/&gt;&lt;wsp:rsid wsp:val=&quot;003F2E02&quot;/&gt;&lt;wsp:rsid wsp:val=&quot;003F41C4&quot;/&gt;&lt;wsp:rsid wsp:val=&quot;003F4CA1&quot;/&gt;&lt;wsp:rsid wsp:val=&quot;003F51B5&quot;/&gt;&lt;wsp:rsid wsp:val=&quot;003F6038&quot;/&gt;&lt;wsp:rsid wsp:val=&quot;003F673E&quot;/&gt;&lt;wsp:rsid wsp:val=&quot;00400263&quot;/&gt;&lt;wsp:rsid wsp:val=&quot;00400ADD&quot;/&gt;&lt;wsp:rsid wsp:val=&quot;004017C2&quot;/&gt;&lt;wsp:rsid wsp:val=&quot;004031C1&quot;/&gt;&lt;wsp:rsid wsp:val=&quot;0040419A&quot;/&gt;&lt;wsp:rsid wsp:val=&quot;00406887&quot;/&gt;&lt;wsp:rsid wsp:val=&quot;0040756A&quot;/&gt;&lt;wsp:rsid wsp:val=&quot;00415B46&quot;/&gt;&lt;wsp:rsid wsp:val=&quot;004217AC&quot;/&gt;&lt;wsp:rsid wsp:val=&quot;00421A46&quot;/&gt;&lt;wsp:rsid wsp:val=&quot;00422BAA&quot;/&gt;&lt;wsp:rsid wsp:val=&quot;004237D4&quot;/&gt;&lt;wsp:rsid wsp:val=&quot;00430E86&quot;/&gt;&lt;wsp:rsid wsp:val=&quot;00431856&quot;/&gt;&lt;wsp:rsid wsp:val=&quot;00432377&quot;/&gt;&lt;wsp:rsid wsp:val=&quot;00433282&quot;/&gt;&lt;wsp:rsid wsp:val=&quot;004361B4&quot;/&gt;&lt;wsp:rsid wsp:val=&quot;00440E4B&quot;/&gt;&lt;wsp:rsid wsp:val=&quot;00441C2A&quot;/&gt;&lt;wsp:rsid wsp:val=&quot;00441C6D&quot;/&gt;&lt;wsp:rsid wsp:val=&quot;00442568&quot;/&gt;&lt;wsp:rsid wsp:val=&quot;004430CF&quot;/&gt;&lt;wsp:rsid wsp:val=&quot;00443CC6&quot;/&gt;&lt;wsp:rsid wsp:val=&quot;00444225&quot;/&gt;&lt;wsp:rsid wsp:val=&quot;00444D6C&quot;/&gt;&lt;wsp:rsid wsp:val=&quot;004453BB&quot;/&gt;&lt;wsp:rsid wsp:val=&quot;00450EF8&quot;/&gt;&lt;wsp:rsid wsp:val=&quot;004543ED&quot;/&gt;&lt;wsp:rsid wsp:val=&quot;0046402B&quot;/&gt;&lt;wsp:rsid wsp:val=&quot;004645B3&quot;/&gt;&lt;wsp:rsid wsp:val=&quot;00465F13&quot;/&gt;&lt;wsp:rsid wsp:val=&quot;0046699D&quot;/&gt;&lt;wsp:rsid wsp:val=&quot;00474FA0&quot;/&gt;&lt;wsp:rsid wsp:val=&quot;0049156D&quot;/&gt;&lt;wsp:rsid wsp:val=&quot;00492FDA&quot;/&gt;&lt;wsp:rsid wsp:val=&quot;00497809&quot;/&gt;&lt;wsp:rsid wsp:val=&quot;004A0D35&quot;/&gt;&lt;wsp:rsid wsp:val=&quot;004A17C7&quot;/&gt;&lt;wsp:rsid wsp:val=&quot;004A41BD&quot;/&gt;&lt;wsp:rsid wsp:val=&quot;004A782C&quot;/&gt;&lt;wsp:rsid wsp:val=&quot;004A7ADF&quot;/&gt;&lt;wsp:rsid wsp:val=&quot;004B03DA&quot;/&gt;&lt;wsp:rsid wsp:val=&quot;004B1EF8&quot;/&gt;&lt;wsp:rsid wsp:val=&quot;004B5CEC&quot;/&gt;&lt;wsp:rsid wsp:val=&quot;004B693D&quot;/&gt;&lt;wsp:rsid wsp:val=&quot;004B7715&quot;/&gt;&lt;wsp:rsid wsp:val=&quot;004B7C86&quot;/&gt;&lt;wsp:rsid wsp:val=&quot;004C58AD&quot;/&gt;&lt;wsp:rsid wsp:val=&quot;004C72B1&quot;/&gt;&lt;wsp:rsid wsp:val=&quot;004D072B&quot;/&gt;&lt;wsp:rsid wsp:val=&quot;004D0C02&quot;/&gt;&lt;wsp:rsid wsp:val=&quot;004D1DFD&quot;/&gt;&lt;wsp:rsid wsp:val=&quot;004D2B59&quot;/&gt;&lt;wsp:rsid wsp:val=&quot;004D3995&quot;/&gt;&lt;wsp:rsid wsp:val=&quot;004D3B52&quot;/&gt;&lt;wsp:rsid wsp:val=&quot;004D42E8&quot;/&gt;&lt;wsp:rsid wsp:val=&quot;004D521F&quot;/&gt;&lt;wsp:rsid wsp:val=&quot;004D77DD&quot;/&gt;&lt;wsp:rsid wsp:val=&quot;004D7E24&quot;/&gt;&lt;wsp:rsid wsp:val=&quot;004D7F48&quot;/&gt;&lt;wsp:rsid wsp:val=&quot;004E2E83&quot;/&gt;&lt;wsp:rsid wsp:val=&quot;004E73B0&quot;/&gt;&lt;wsp:rsid wsp:val=&quot;004F2F68&quot;/&gt;&lt;wsp:rsid wsp:val=&quot;004F6299&quot;/&gt;&lt;wsp:rsid wsp:val=&quot;004F7A3D&quot;/&gt;&lt;wsp:rsid wsp:val=&quot;00505026&quot;/&gt;&lt;wsp:rsid wsp:val=&quot;00505BFA&quot;/&gt;&lt;wsp:rsid wsp:val=&quot;00515234&quot;/&gt;&lt;wsp:rsid wsp:val=&quot;00517172&quot;/&gt;&lt;wsp:rsid wsp:val=&quot;00517307&quot;/&gt;&lt;wsp:rsid wsp:val=&quot;00521AAC&quot;/&gt;&lt;wsp:rsid wsp:val=&quot;00521B8C&quot;/&gt;&lt;wsp:rsid wsp:val=&quot;00526B6F&quot;/&gt;&lt;wsp:rsid wsp:val=&quot;0053142A&quot;/&gt;&lt;wsp:rsid wsp:val=&quot;005347FC&quot;/&gt;&lt;wsp:rsid wsp:val=&quot;00540A87&quot;/&gt;&lt;wsp:rsid wsp:val=&quot;005434D7&quot;/&gt;&lt;wsp:rsid wsp:val=&quot;005479F5&quot;/&gt;&lt;wsp:rsid wsp:val=&quot;00551B83&quot;/&gt;&lt;wsp:rsid wsp:val=&quot;005558CF&quot;/&gt;&lt;wsp:rsid wsp:val=&quot;00556E1D&quot;/&gt;&lt;wsp:rsid wsp:val=&quot;00557502&quot;/&gt;&lt;wsp:rsid wsp:val=&quot;00560492&quot;/&gt;&lt;wsp:rsid wsp:val=&quot;00561D8D&quot;/&gt;&lt;wsp:rsid wsp:val=&quot;005655DA&quot;/&gt;&lt;wsp:rsid wsp:val=&quot;0056763E&quot;/&gt;&lt;wsp:rsid wsp:val=&quot;00570EB9&quot;/&gt;&lt;wsp:rsid wsp:val=&quot;005713B7&quot;/&gt;&lt;wsp:rsid wsp:val=&quot;0057169E&quot;/&gt;&lt;wsp:rsid wsp:val=&quot;00577A52&quot;/&gt;&lt;wsp:rsid wsp:val=&quot;005811BC&quot;/&gt;&lt;wsp:rsid wsp:val=&quot;00586C80&quot;/&gt;&lt;wsp:rsid wsp:val=&quot;0058747E&quot;/&gt;&lt;wsp:rsid wsp:val=&quot;005910B3&quot;/&gt;&lt;wsp:rsid wsp:val=&quot;005927CF&quot;/&gt;&lt;wsp:rsid wsp:val=&quot;00592DE5&quot;/&gt;&lt;wsp:rsid wsp:val=&quot;005939A4&quot;/&gt;&lt;wsp:rsid wsp:val=&quot;00597DA3&quot;/&gt;&lt;wsp:rsid wsp:val=&quot;005A1864&quot;/&gt;&lt;wsp:rsid wsp:val=&quot;005A1B40&quot;/&gt;&lt;wsp:rsid wsp:val=&quot;005A718C&quot;/&gt;&lt;wsp:rsid wsp:val=&quot;005A7306&quot;/&gt;&lt;wsp:rsid wsp:val=&quot;005A7381&quot;/&gt;&lt;wsp:rsid wsp:val=&quot;005A772A&quot;/&gt;&lt;wsp:rsid wsp:val=&quot;005B207E&quot;/&gt;&lt;wsp:rsid wsp:val=&quot;005B41E8&quot;/&gt;&lt;wsp:rsid wsp:val=&quot;005B653A&quot;/&gt;&lt;wsp:rsid wsp:val=&quot;005B7115&quot;/&gt;&lt;wsp:rsid wsp:val=&quot;005C6516&quot;/&gt;&lt;wsp:rsid wsp:val=&quot;005D1F5B&quot;/&gt;&lt;wsp:rsid wsp:val=&quot;005D21ED&quot;/&gt;&lt;wsp:rsid wsp:val=&quot;005D2248&quot;/&gt;&lt;wsp:rsid wsp:val=&quot;005D23E2&quot;/&gt;&lt;wsp:rsid wsp:val=&quot;005D3F3A&quot;/&gt;&lt;wsp:rsid wsp:val=&quot;005D4B05&quot;/&gt;&lt;wsp:rsid wsp:val=&quot;005D6D26&quot;/&gt;&lt;wsp:rsid wsp:val=&quot;005D761F&quot;/&gt;&lt;wsp:rsid wsp:val=&quot;005E624D&quot;/&gt;&lt;wsp:rsid wsp:val=&quot;005F4A7E&quot;/&gt;&lt;wsp:rsid wsp:val=&quot;005F4D2C&quot;/&gt;&lt;wsp:rsid wsp:val=&quot;005F7356&quot;/&gt;&lt;wsp:rsid wsp:val=&quot;00600AD8&quot;/&gt;&lt;wsp:rsid wsp:val=&quot;00602FBB&quot;/&gt;&lt;wsp:rsid wsp:val=&quot;00603C1C&quot;/&gt;&lt;wsp:rsid wsp:val=&quot;00603D80&quot;/&gt;&lt;wsp:rsid wsp:val=&quot;00610D3E&quot;/&gt;&lt;wsp:rsid wsp:val=&quot;00611D97&quot;/&gt;&lt;wsp:rsid wsp:val=&quot;00612402&quot;/&gt;&lt;wsp:rsid wsp:val=&quot;0061646C&quot;/&gt;&lt;wsp:rsid wsp:val=&quot;00621109&quot;/&gt;&lt;wsp:rsid wsp:val=&quot;006235EE&quot;/&gt;&lt;wsp:rsid wsp:val=&quot;0062498C&quot;/&gt;&lt;wsp:rsid wsp:val=&quot;006301BA&quot;/&gt;&lt;wsp:rsid wsp:val=&quot;0063232A&quot;/&gt;&lt;wsp:rsid wsp:val=&quot;00634095&quot;/&gt;&lt;wsp:rsid wsp:val=&quot;006362FF&quot;/&gt;&lt;wsp:rsid wsp:val=&quot;006416FA&quot;/&gt;&lt;wsp:rsid wsp:val=&quot;00642564&quot;/&gt;&lt;wsp:rsid wsp:val=&quot;00642ED4&quot;/&gt;&lt;wsp:rsid wsp:val=&quot;00644B23&quot;/&gt;&lt;wsp:rsid wsp:val=&quot;00645857&quot;/&gt;&lt;wsp:rsid wsp:val=&quot;00646E36&quot;/&gt;&lt;wsp:rsid wsp:val=&quot;006475B9&quot;/&gt;&lt;wsp:rsid wsp:val=&quot;00650609&quot;/&gt;&lt;wsp:rsid wsp:val=&quot;00651FDE&quot;/&gt;&lt;wsp:rsid wsp:val=&quot;006529B7&quot;/&gt;&lt;wsp:rsid wsp:val=&quot;00654E66&quot;/&gt;&lt;wsp:rsid wsp:val=&quot;006550A5&quot;/&gt;&lt;wsp:rsid wsp:val=&quot;006604A7&quot;/&gt;&lt;wsp:rsid wsp:val=&quot;006604E7&quot;/&gt;&lt;wsp:rsid wsp:val=&quot;0066272C&quot;/&gt;&lt;wsp:rsid wsp:val=&quot;00662AB0&quot;/&gt;&lt;wsp:rsid wsp:val=&quot;00665483&quot;/&gt;&lt;wsp:rsid wsp:val=&quot;006670DA&quot;/&gt;&lt;wsp:rsid wsp:val=&quot;00670916&quot;/&gt;&lt;wsp:rsid wsp:val=&quot;00671A88&quot;/&gt;&lt;wsp:rsid wsp:val=&quot;00671E20&quot;/&gt;&lt;wsp:rsid wsp:val=&quot;00673BA4&quot;/&gt;&lt;wsp:rsid wsp:val=&quot;00676D1F&quot;/&gt;&lt;wsp:rsid wsp:val=&quot;00680165&quot;/&gt;&lt;wsp:rsid wsp:val=&quot;0068235D&quot;/&gt;&lt;wsp:rsid wsp:val=&quot;0068302C&quot;/&gt;&lt;wsp:rsid wsp:val=&quot;00685642&quot;/&gt;&lt;wsp:rsid wsp:val=&quot;006856E5&quot;/&gt;&lt;wsp:rsid wsp:val=&quot;00685A73&quot;/&gt;&lt;wsp:rsid wsp:val=&quot;00686FBC&quot;/&gt;&lt;wsp:rsid wsp:val=&quot;00692130&quot;/&gt;&lt;wsp:rsid wsp:val=&quot;00696E9D&quot;/&gt;&lt;wsp:rsid wsp:val=&quot;0069720F&quot;/&gt;&lt;wsp:rsid wsp:val=&quot;006A019B&quot;/&gt;&lt;wsp:rsid wsp:val=&quot;006A18D4&quot;/&gt;&lt;wsp:rsid wsp:val=&quot;006A3282&quot;/&gt;&lt;wsp:rsid wsp:val=&quot;006B0D02&quot;/&gt;&lt;wsp:rsid wsp:val=&quot;006B1EDA&quot;/&gt;&lt;wsp:rsid wsp:val=&quot;006B3906&quot;/&gt;&lt;wsp:rsid wsp:val=&quot;006B463E&quot;/&gt;&lt;wsp:rsid wsp:val=&quot;006B46D8&quot;/&gt;&lt;wsp:rsid wsp:val=&quot;006B572C&quot;/&gt;&lt;wsp:rsid wsp:val=&quot;006B6A9B&quot;/&gt;&lt;wsp:rsid wsp:val=&quot;006B6FF1&quot;/&gt;&lt;wsp:rsid wsp:val=&quot;006B7B74&quot;/&gt;&lt;wsp:rsid wsp:val=&quot;006C3095&quot;/&gt;&lt;wsp:rsid wsp:val=&quot;006C674B&quot;/&gt;&lt;wsp:rsid wsp:val=&quot;006D4225&quot;/&gt;&lt;wsp:rsid wsp:val=&quot;006D47D2&quot;/&gt;&lt;wsp:rsid wsp:val=&quot;006D611D&quot;/&gt;&lt;wsp:rsid wsp:val=&quot;006D77BB&quot;/&gt;&lt;wsp:rsid wsp:val=&quot;006E1144&quot;/&gt;&lt;wsp:rsid wsp:val=&quot;006E1DC2&quot;/&gt;&lt;wsp:rsid wsp:val=&quot;006E1E48&quot;/&gt;&lt;wsp:rsid wsp:val=&quot;006E2345&quot;/&gt;&lt;wsp:rsid wsp:val=&quot;006E4E35&quot;/&gt;&lt;wsp:rsid wsp:val=&quot;006E4F62&quot;/&gt;&lt;wsp:rsid wsp:val=&quot;006F2B4E&quot;/&gt;&lt;wsp:rsid wsp:val=&quot;0070646B&quot;/&gt;&lt;wsp:rsid wsp:val=&quot;007066FA&quot;/&gt;&lt;wsp:rsid wsp:val=&quot;00707941&quot;/&gt;&lt;wsp:rsid wsp:val=&quot;00710CF4&quot;/&gt;&lt;wsp:rsid wsp:val=&quot;00712498&quot;/&gt;&lt;wsp:rsid wsp:val=&quot;007128E1&quot;/&gt;&lt;wsp:rsid wsp:val=&quot;00712B9A&quot;/&gt;&lt;wsp:rsid wsp:val=&quot;00712FE7&quot;/&gt;&lt;wsp:rsid wsp:val=&quot;00712FE9&quot;/&gt;&lt;wsp:rsid wsp:val=&quot;00713D69&quot;/&gt;&lt;wsp:rsid wsp:val=&quot;00715BCC&quot;/&gt;&lt;wsp:rsid wsp:val=&quot;00716E9F&quot;/&gt;&lt;wsp:rsid wsp:val=&quot;00721FC8&quot;/&gt;&lt;wsp:rsid wsp:val=&quot;00722F56&quot;/&gt;&lt;wsp:rsid wsp:val=&quot;00723BD0&quot;/&gt;&lt;wsp:rsid wsp:val=&quot;00724F51&quot;/&gt;&lt;wsp:rsid wsp:val=&quot;00726D4D&quot;/&gt;&lt;wsp:rsid wsp:val=&quot;00727982&quot;/&gt;&lt;wsp:rsid wsp:val=&quot;007366B9&quot;/&gt;&lt;wsp:rsid wsp:val=&quot;00736A92&quot;/&gt;&lt;wsp:rsid wsp:val=&quot;0074030B&quot;/&gt;&lt;wsp:rsid wsp:val=&quot;0074101D&quot;/&gt;&lt;wsp:rsid wsp:val=&quot;00741A10&quot;/&gt;&lt;wsp:rsid wsp:val=&quot;00742689&quot;/&gt;&lt;wsp:rsid wsp:val=&quot;00747A2C&quot;/&gt;&lt;wsp:rsid wsp:val=&quot;00750CEB&quot;/&gt;&lt;wsp:rsid wsp:val=&quot;00752857&quot;/&gt;&lt;wsp:rsid wsp:val=&quot;00762C4B&quot;/&gt;&lt;wsp:rsid wsp:val=&quot;007649DD&quot;/&gt;&lt;wsp:rsid wsp:val=&quot;0076572F&quot;/&gt;&lt;wsp:rsid wsp:val=&quot;00765FC8&quot;/&gt;&lt;wsp:rsid wsp:val=&quot;007661AA&quot;/&gt;&lt;wsp:rsid wsp:val=&quot;007664C6&quot;/&gt;&lt;wsp:rsid wsp:val=&quot;0076656E&quot;/&gt;&lt;wsp:rsid wsp:val=&quot;00770473&quot;/&gt;&lt;wsp:rsid wsp:val=&quot;00770490&quot;/&gt;&lt;wsp:rsid wsp:val=&quot;00774217&quot;/&gt;&lt;wsp:rsid wsp:val=&quot;00774B4C&quot;/&gt;&lt;wsp:rsid wsp:val=&quot;007755E7&quot;/&gt;&lt;wsp:rsid wsp:val=&quot;007808DE&quot;/&gt;&lt;wsp:rsid wsp:val=&quot;00780A03&quot;/&gt;&lt;wsp:rsid wsp:val=&quot;0078274A&quot;/&gt;&lt;wsp:rsid wsp:val=&quot;00782BF1&quot;/&gt;&lt;wsp:rsid wsp:val=&quot;007834B7&quot;/&gt;&lt;wsp:rsid wsp:val=&quot;00785196&quot;/&gt;&lt;wsp:rsid wsp:val=&quot;00785654&quot;/&gt;&lt;wsp:rsid wsp:val=&quot;00793494&quot;/&gt;&lt;wsp:rsid wsp:val=&quot;007A28DC&quot;/&gt;&lt;wsp:rsid wsp:val=&quot;007A29A0&quot;/&gt;&lt;wsp:rsid wsp:val=&quot;007A446F&quot;/&gt;&lt;wsp:rsid wsp:val=&quot;007A52C4&quot;/&gt;&lt;wsp:rsid wsp:val=&quot;007A6272&quot;/&gt;&lt;wsp:rsid wsp:val=&quot;007B0D50&quot;/&gt;&lt;wsp:rsid wsp:val=&quot;007B0E1D&quot;/&gt;&lt;wsp:rsid wsp:val=&quot;007B21C5&quot;/&gt;&lt;wsp:rsid wsp:val=&quot;007B319F&quot;/&gt;&lt;wsp:rsid wsp:val=&quot;007B3B93&quot;/&gt;&lt;wsp:rsid wsp:val=&quot;007B505C&quot;/&gt;&lt;wsp:rsid wsp:val=&quot;007C0B20&quot;/&gt;&lt;wsp:rsid wsp:val=&quot;007C2B61&quot;/&gt;&lt;wsp:rsid wsp:val=&quot;007C3B6C&quot;/&gt;&lt;wsp:rsid wsp:val=&quot;007C3C41&quot;/&gt;&lt;wsp:rsid wsp:val=&quot;007C742F&quot;/&gt;&lt;wsp:rsid wsp:val=&quot;007C772F&quot;/&gt;&lt;wsp:rsid wsp:val=&quot;007D4E54&quot;/&gt;&lt;wsp:rsid wsp:val=&quot;007D5A9E&quot;/&gt;&lt;wsp:rsid wsp:val=&quot;007D6048&quot;/&gt;&lt;wsp:rsid wsp:val=&quot;007D6C01&quot;/&gt;&lt;wsp:rsid wsp:val=&quot;007E1F3B&quot;/&gt;&lt;wsp:rsid wsp:val=&quot;007E4809&quot;/&gt;&lt;wsp:rsid wsp:val=&quot;007E56D8&quot;/&gt;&lt;wsp:rsid wsp:val=&quot;007E5C87&quot;/&gt;&lt;wsp:rsid wsp:val=&quot;007F015A&quot;/&gt;&lt;wsp:rsid wsp:val=&quot;007F0E1E&quot;/&gt;&lt;wsp:rsid wsp:val=&quot;007F13F5&quot;/&gt;&lt;wsp:rsid wsp:val=&quot;007F182F&quot;/&gt;&lt;wsp:rsid wsp:val=&quot;007F628B&quot;/&gt;&lt;wsp:rsid wsp:val=&quot;007F62EA&quot;/&gt;&lt;wsp:rsid wsp:val=&quot;007F700C&quot;/&gt;&lt;wsp:rsid wsp:val=&quot;00801967&quot;/&gt;&lt;wsp:rsid wsp:val=&quot;0080248E&quot;/&gt;&lt;wsp:rsid wsp:val=&quot;008031B5&quot;/&gt;&lt;wsp:rsid wsp:val=&quot;008072FF&quot;/&gt;&lt;wsp:rsid wsp:val=&quot;00810FB0&quot;/&gt;&lt;wsp:rsid wsp:val=&quot;0081689A&quot;/&gt;&lt;wsp:rsid wsp:val=&quot;008240E1&quot;/&gt;&lt;wsp:rsid wsp:val=&quot;0082583A&quot;/&gt;&lt;wsp:rsid wsp:val=&quot;00826532&quot;/&gt;&lt;wsp:rsid wsp:val=&quot;0083389F&quot;/&gt;&lt;wsp:rsid wsp:val=&quot;00835C3C&quot;/&gt;&lt;wsp:rsid wsp:val=&quot;00836C44&quot;/&gt;&lt;wsp:rsid wsp:val=&quot;00842B4F&quot;/&gt;&lt;wsp:rsid wsp:val=&quot;00843AAA&quot;/&gt;&lt;wsp:rsid wsp:val=&quot;008510F1&quot;/&gt;&lt;wsp:rsid wsp:val=&quot;00853D81&quot;/&gt;&lt;wsp:rsid wsp:val=&quot;008556A6&quot;/&gt;&lt;wsp:rsid wsp:val=&quot;00856FDC&quot;/&gt;&lt;wsp:rsid wsp:val=&quot;00861537&quot;/&gt;&lt;wsp:rsid wsp:val=&quot;008627A1&quot;/&gt;&lt;wsp:rsid wsp:val=&quot;00863EBB&quot;/&gt;&lt;wsp:rsid wsp:val=&quot;00864664&quot;/&gt;&lt;wsp:rsid wsp:val=&quot;00866314&quot;/&gt;&lt;wsp:rsid wsp:val=&quot;008671F5&quot;/&gt;&lt;wsp:rsid wsp:val=&quot;00871645&quot;/&gt;&lt;wsp:rsid wsp:val=&quot;00873715&quot;/&gt;&lt;wsp:rsid wsp:val=&quot;0087373E&quot;/&gt;&lt;wsp:rsid wsp:val=&quot;00874FE0&quot;/&gt;&lt;wsp:rsid wsp:val=&quot;00875CB4&quot;/&gt;&lt;wsp:rsid wsp:val=&quot;008764E7&quot;/&gt;&lt;wsp:rsid wsp:val=&quot;00884014&quot;/&gt;&lt;wsp:rsid wsp:val=&quot;00885543&quot;/&gt;&lt;wsp:rsid wsp:val=&quot;00885DDB&quot;/&gt;&lt;wsp:rsid wsp:val=&quot;008921D3&quot;/&gt;&lt;wsp:rsid wsp:val=&quot;00893454&quot;/&gt;&lt;wsp:rsid wsp:val=&quot;008A0249&quot;/&gt;&lt;wsp:rsid wsp:val=&quot;008A0996&quot;/&gt;&lt;wsp:rsid wsp:val=&quot;008A24BF&quot;/&gt;&lt;wsp:rsid wsp:val=&quot;008A4BA1&quot;/&gt;&lt;wsp:rsid wsp:val=&quot;008B24BB&quot;/&gt;&lt;wsp:rsid wsp:val=&quot;008B4235&quot;/&gt;&lt;wsp:rsid wsp:val=&quot;008B6A34&quot;/&gt;&lt;wsp:rsid wsp:val=&quot;008B6E98&quot;/&gt;&lt;wsp:rsid wsp:val=&quot;008B7DF8&quot;/&gt;&lt;wsp:rsid wsp:val=&quot;008C597F&quot;/&gt;&lt;wsp:rsid wsp:val=&quot;008C5EEC&quot;/&gt;&lt;wsp:rsid wsp:val=&quot;008C60E9&quot;/&gt;&lt;wsp:rsid wsp:val=&quot;008D1631&quot;/&gt;&lt;wsp:rsid wsp:val=&quot;008D73E1&quot;/&gt;&lt;wsp:rsid wsp:val=&quot;008E0A4B&quot;/&gt;&lt;wsp:rsid wsp:val=&quot;008E314F&quot;/&gt;&lt;wsp:rsid wsp:val=&quot;008E4A88&quot;/&gt;&lt;wsp:rsid wsp:val=&quot;008E715E&quot;/&gt;&lt;wsp:rsid wsp:val=&quot;008F2C5A&quot;/&gt;&lt;wsp:rsid wsp:val=&quot;008F616D&quot;/&gt;&lt;wsp:rsid wsp:val=&quot;008F6413&quot;/&gt;&lt;wsp:rsid wsp:val=&quot;008F68CF&quot;/&gt;&lt;wsp:rsid wsp:val=&quot;008F7D93&quot;/&gt;&lt;wsp:rsid wsp:val=&quot;0090028C&quot;/&gt;&lt;wsp:rsid wsp:val=&quot;00901ECE&quot;/&gt;&lt;wsp:rsid wsp:val=&quot;00904C88&quot;/&gt;&lt;wsp:rsid wsp:val=&quot;009050A8&quot;/&gt;&lt;wsp:rsid wsp:val=&quot;00906173&quot;/&gt;&lt;wsp:rsid wsp:val=&quot;00906356&quot;/&gt;&lt;wsp:rsid wsp:val=&quot;00906895&quot;/&gt;&lt;wsp:rsid wsp:val=&quot;0090773A&quot;/&gt;&lt;wsp:rsid wsp:val=&quot;009100AC&quot;/&gt;&lt;wsp:rsid wsp:val=&quot;009112A9&quot;/&gt;&lt;wsp:rsid wsp:val=&quot;00912016&quot;/&gt;&lt;wsp:rsid wsp:val=&quot;009147F7&quot;/&gt;&lt;wsp:rsid wsp:val=&quot;00922EBD&quot;/&gt;&lt;wsp:rsid wsp:val=&quot;00923B69&quot;/&gt;&lt;wsp:rsid wsp:val=&quot;00924953&quot;/&gt;&lt;wsp:rsid wsp:val=&quot;009308CF&quot;/&gt;&lt;wsp:rsid wsp:val=&quot;00930C81&quot;/&gt;&lt;wsp:rsid wsp:val=&quot;00930D32&quot;/&gt;&lt;wsp:rsid wsp:val=&quot;00931377&quot;/&gt;&lt;wsp:rsid wsp:val=&quot;00931702&quot;/&gt;&lt;wsp:rsid wsp:val=&quot;00931937&quot;/&gt;&lt;wsp:rsid wsp:val=&quot;00933D69&quot;/&gt;&lt;wsp:rsid wsp:val=&quot;00934967&quot;/&gt;&lt;wsp:rsid wsp:val=&quot;00934D4B&quot;/&gt;&lt;wsp:rsid wsp:val=&quot;00935866&quot;/&gt;&lt;wsp:rsid wsp:val=&quot;00937AEE&quot;/&gt;&lt;wsp:rsid wsp:val=&quot;009403DA&quot;/&gt;&lt;wsp:rsid wsp:val=&quot;00944AB4&quot;/&gt;&lt;wsp:rsid wsp:val=&quot;0094533F&quot;/&gt;&lt;wsp:rsid wsp:val=&quot;0095748C&quot;/&gt;&lt;wsp:rsid wsp:val=&quot;0096268B&quot;/&gt;&lt;wsp:rsid wsp:val=&quot;009626F8&quot;/&gt;&lt;wsp:rsid wsp:val=&quot;00965EC6&quot;/&gt;&lt;wsp:rsid wsp:val=&quot;00966889&quot;/&gt;&lt;wsp:rsid wsp:val=&quot;009733BF&quot;/&gt;&lt;wsp:rsid wsp:val=&quot;009776DE&quot;/&gt;&lt;wsp:rsid wsp:val=&quot;0098134C&quot;/&gt;&lt;wsp:rsid wsp:val=&quot;009819AE&quot;/&gt;&lt;wsp:rsid wsp:val=&quot;009829B0&quot;/&gt;&lt;wsp:rsid wsp:val=&quot;00983910&quot;/&gt;&lt;wsp:rsid wsp:val=&quot;00983A27&quot;/&gt;&lt;wsp:rsid wsp:val=&quot;00983FE9&quot;/&gt;&lt;wsp:rsid wsp:val=&quot;009928D4&quot;/&gt;&lt;wsp:rsid wsp:val=&quot;00996AC8&quot;/&gt;&lt;wsp:rsid wsp:val=&quot;009A04AF&quot;/&gt;&lt;wsp:rsid wsp:val=&quot;009A2280&quot;/&gt;&lt;wsp:rsid wsp:val=&quot;009A2C6C&quot;/&gt;&lt;wsp:rsid wsp:val=&quot;009A43A2&quot;/&gt;&lt;wsp:rsid wsp:val=&quot;009B1D86&quot;/&gt;&lt;wsp:rsid wsp:val=&quot;009B2CB0&quot;/&gt;&lt;wsp:rsid wsp:val=&quot;009B34E2&quot;/&gt;&lt;wsp:rsid wsp:val=&quot;009B39E0&quot;/&gt;&lt;wsp:rsid wsp:val=&quot;009B3D9F&quot;/&gt;&lt;wsp:rsid wsp:val=&quot;009B48F1&quot;/&gt;&lt;wsp:rsid wsp:val=&quot;009B6CC1&quot;/&gt;&lt;wsp:rsid wsp:val=&quot;009C0727&quot;/&gt;&lt;wsp:rsid wsp:val=&quot;009C1AD5&quot;/&gt;&lt;wsp:rsid wsp:val=&quot;009C2D1D&quot;/&gt;&lt;wsp:rsid wsp:val=&quot;009C3890&quot;/&gt;&lt;wsp:rsid wsp:val=&quot;009C40E1&quot;/&gt;&lt;wsp:rsid wsp:val=&quot;009C4A6F&quot;/&gt;&lt;wsp:rsid wsp:val=&quot;009C628D&quot;/&gt;&lt;wsp:rsid wsp:val=&quot;009D0348&quot;/&gt;&lt;wsp:rsid wsp:val=&quot;009D1BE4&quot;/&gt;&lt;wsp:rsid wsp:val=&quot;009D5DE0&quot;/&gt;&lt;wsp:rsid wsp:val=&quot;009D62B1&quot;/&gt;&lt;wsp:rsid wsp:val=&quot;009E0843&quot;/&gt;&lt;wsp:rsid wsp:val=&quot;009E09B3&quot;/&gt;&lt;wsp:rsid wsp:val=&quot;009E2929&quot;/&gt;&lt;wsp:rsid wsp:val=&quot;009E5870&quot;/&gt;&lt;wsp:rsid wsp:val=&quot;009F3F7E&quot;/&gt;&lt;wsp:rsid wsp:val=&quot;00A0219E&quot;/&gt;&lt;wsp:rsid wsp:val=&quot;00A0535F&quot;/&gt;&lt;wsp:rsid wsp:val=&quot;00A05FD2&quot;/&gt;&lt;wsp:rsid wsp:val=&quot;00A126D8&quot;/&gt;&lt;wsp:rsid wsp:val=&quot;00A15D47&quot;/&gt;&lt;wsp:rsid wsp:val=&quot;00A16E19&quot;/&gt;&lt;wsp:rsid wsp:val=&quot;00A17573&quot;/&gt;&lt;wsp:rsid wsp:val=&quot;00A25923&quot;/&gt;&lt;wsp:rsid wsp:val=&quot;00A33BED&quot;/&gt;&lt;wsp:rsid wsp:val=&quot;00A33FD3&quot;/&gt;&lt;wsp:rsid wsp:val=&quot;00A34818&quot;/&gt;&lt;wsp:rsid wsp:val=&quot;00A35A6B&quot;/&gt;&lt;wsp:rsid wsp:val=&quot;00A37125&quot;/&gt;&lt;wsp:rsid wsp:val=&quot;00A50244&quot;/&gt;&lt;wsp:rsid wsp:val=&quot;00A50E31&quot;/&gt;&lt;wsp:rsid wsp:val=&quot;00A525AA&quot;/&gt;&lt;wsp:rsid wsp:val=&quot;00A53DA9&quot;/&gt;&lt;wsp:rsid wsp:val=&quot;00A55F4E&quot;/&gt;&lt;wsp:rsid wsp:val=&quot;00A57448&quot;/&gt;&lt;wsp:rsid wsp:val=&quot;00A57ACE&quot;/&gt;&lt;wsp:rsid wsp:val=&quot;00A61831&quot;/&gt;&lt;wsp:rsid wsp:val=&quot;00A6446C&quot;/&gt;&lt;wsp:rsid wsp:val=&quot;00A653A6&quot;/&gt;&lt;wsp:rsid wsp:val=&quot;00A65439&quot;/&gt;&lt;wsp:rsid wsp:val=&quot;00A65BF6&quot;/&gt;&lt;wsp:rsid wsp:val=&quot;00A66640&quot;/&gt;&lt;wsp:rsid wsp:val=&quot;00A66F72&quot;/&gt;&lt;wsp:rsid wsp:val=&quot;00A67A2B&quot;/&gt;&lt;wsp:rsid wsp:val=&quot;00A72864&quot;/&gt;&lt;wsp:rsid wsp:val=&quot;00A73A6E&quot;/&gt;&lt;wsp:rsid wsp:val=&quot;00A73DDE&quot;/&gt;&lt;wsp:rsid wsp:val=&quot;00A81045&quot;/&gt;&lt;wsp:rsid wsp:val=&quot;00A81933&quot;/&gt;&lt;wsp:rsid wsp:val=&quot;00A81B15&quot;/&gt;&lt;wsp:rsid wsp:val=&quot;00A85234&quot;/&gt;&lt;wsp:rsid wsp:val=&quot;00A85DBC&quot;/&gt;&lt;wsp:rsid wsp:val=&quot;00A86D7E&quot;/&gt;&lt;wsp:rsid wsp:val=&quot;00A87366&quot;/&gt;&lt;wsp:rsid wsp:val=&quot;00A878EF&quot;/&gt;&lt;wsp:rsid wsp:val=&quot;00A9656B&quot;/&gt;&lt;wsp:rsid wsp:val=&quot;00AA24C1&quot;/&gt;&lt;wsp:rsid wsp:val=&quot;00AA4CA6&quot;/&gt;&lt;wsp:rsid wsp:val=&quot;00AA4DD5&quot;/&gt;&lt;wsp:rsid wsp:val=&quot;00AA5DEE&quot;/&gt;&lt;wsp:rsid wsp:val=&quot;00AB3F85&quot;/&gt;&lt;wsp:rsid wsp:val=&quot;00AB7F9E&quot;/&gt;&lt;wsp:rsid wsp:val=&quot;00AC04CD&quot;/&gt;&lt;wsp:rsid wsp:val=&quot;00AC0B13&quot;/&gt;&lt;wsp:rsid wsp:val=&quot;00AC0B5C&quot;/&gt;&lt;wsp:rsid wsp:val=&quot;00AC0EFF&quot;/&gt;&lt;wsp:rsid wsp:val=&quot;00AC12AF&quot;/&gt;&lt;wsp:rsid wsp:val=&quot;00AC2665&quot;/&gt;&lt;wsp:rsid wsp:val=&quot;00AC2EEB&quot;/&gt;&lt;wsp:rsid wsp:val=&quot;00AC306A&quot;/&gt;&lt;wsp:rsid wsp:val=&quot;00AC5005&quot;/&gt;&lt;wsp:rsid wsp:val=&quot;00AC654A&quot;/&gt;&lt;wsp:rsid wsp:val=&quot;00AC670F&quot;/&gt;&lt;wsp:rsid wsp:val=&quot;00AC6B3D&quot;/&gt;&lt;wsp:rsid wsp:val=&quot;00AC6DB8&quot;/&gt;&lt;wsp:rsid wsp:val=&quot;00AD19C3&quot;/&gt;&lt;wsp:rsid wsp:val=&quot;00AD2058&quot;/&gt;&lt;wsp:rsid wsp:val=&quot;00AD6613&quot;/&gt;&lt;wsp:rsid wsp:val=&quot;00AD6D86&quot;/&gt;&lt;wsp:rsid wsp:val=&quot;00AE2DD6&quot;/&gt;&lt;wsp:rsid wsp:val=&quot;00AE35E4&quot;/&gt;&lt;wsp:rsid wsp:val=&quot;00AE747D&quot;/&gt;&lt;wsp:rsid wsp:val=&quot;00AE77EC&quot;/&gt;&lt;wsp:rsid wsp:val=&quot;00AF1CC9&quot;/&gt;&lt;wsp:rsid wsp:val=&quot;00B01679&quot;/&gt;&lt;wsp:rsid wsp:val=&quot;00B02F68&quot;/&gt;&lt;wsp:rsid wsp:val=&quot;00B03CAE&quot;/&gt;&lt;wsp:rsid wsp:val=&quot;00B05546&quot;/&gt;&lt;wsp:rsid wsp:val=&quot;00B05946&quot;/&gt;&lt;wsp:rsid wsp:val=&quot;00B067A5&quot;/&gt;&lt;wsp:rsid wsp:val=&quot;00B06E27&quot;/&gt;&lt;wsp:rsid wsp:val=&quot;00B12421&quot;/&gt;&lt;wsp:rsid wsp:val=&quot;00B12FE2&quot;/&gt;&lt;wsp:rsid wsp:val=&quot;00B15E24&quot;/&gt;&lt;wsp:rsid wsp:val=&quot;00B226D0&quot;/&gt;&lt;wsp:rsid wsp:val=&quot;00B22E92&quot;/&gt;&lt;wsp:rsid wsp:val=&quot;00B30F2A&quot;/&gt;&lt;wsp:rsid wsp:val=&quot;00B31FB5&quot;/&gt;&lt;wsp:rsid wsp:val=&quot;00B3223D&quot;/&gt;&lt;wsp:rsid wsp:val=&quot;00B34988&quot;/&gt;&lt;wsp:rsid wsp:val=&quot;00B3698F&quot;/&gt;&lt;wsp:rsid wsp:val=&quot;00B406C1&quot;/&gt;&lt;wsp:rsid wsp:val=&quot;00B42372&quot;/&gt;&lt;wsp:rsid wsp:val=&quot;00B42C7A&quot;/&gt;&lt;wsp:rsid wsp:val=&quot;00B44009&quot;/&gt;&lt;wsp:rsid wsp:val=&quot;00B463E3&quot;/&gt;&lt;wsp:rsid wsp:val=&quot;00B47B48&quot;/&gt;&lt;wsp:rsid wsp:val=&quot;00B5001E&quot;/&gt;&lt;wsp:rsid wsp:val=&quot;00B52C8A&quot;/&gt;&lt;wsp:rsid wsp:val=&quot;00B5445A&quot;/&gt;&lt;wsp:rsid wsp:val=&quot;00B558AB&quot;/&gt;&lt;wsp:rsid wsp:val=&quot;00B606D9&quot;/&gt;&lt;wsp:rsid wsp:val=&quot;00B60991&quot;/&gt;&lt;wsp:rsid wsp:val=&quot;00B62D3B&quot;/&gt;&lt;wsp:rsid wsp:val=&quot;00B64ABD&quot;/&gt;&lt;wsp:rsid wsp:val=&quot;00B65225&quot;/&gt;&lt;wsp:rsid wsp:val=&quot;00B70989&quot;/&gt;&lt;wsp:rsid wsp:val=&quot;00B73543&quot;/&gt;&lt;wsp:rsid wsp:val=&quot;00B739BA&quot;/&gt;&lt;wsp:rsid wsp:val=&quot;00B73AE2&quot;/&gt;&lt;wsp:rsid wsp:val=&quot;00B73BFC&quot;/&gt;&lt;wsp:rsid wsp:val=&quot;00B80274&quot;/&gt;&lt;wsp:rsid wsp:val=&quot;00B8397B&quot;/&gt;&lt;wsp:rsid wsp:val=&quot;00B8446C&quot;/&gt;&lt;wsp:rsid wsp:val=&quot;00B84970&quot;/&gt;&lt;wsp:rsid wsp:val=&quot;00B876F0&quot;/&gt;&lt;wsp:rsid wsp:val=&quot;00B87ECE&quot;/&gt;&lt;wsp:rsid wsp:val=&quot;00B9181B&quot;/&gt;&lt;wsp:rsid wsp:val=&quot;00B925DD&quot;/&gt;&lt;wsp:rsid wsp:val=&quot;00B9543F&quot;/&gt;&lt;wsp:rsid wsp:val=&quot;00B95A46&quot;/&gt;&lt;wsp:rsid wsp:val=&quot;00BA146A&quot;/&gt;&lt;wsp:rsid wsp:val=&quot;00BA1CBC&quot;/&gt;&lt;wsp:rsid wsp:val=&quot;00BA1D66&quot;/&gt;&lt;wsp:rsid wsp:val=&quot;00BB087F&quot;/&gt;&lt;wsp:rsid wsp:val=&quot;00BB16F4&quot;/&gt;&lt;wsp:rsid wsp:val=&quot;00BB5FFE&quot;/&gt;&lt;wsp:rsid wsp:val=&quot;00BB6A38&quot;/&gt;&lt;wsp:rsid wsp:val=&quot;00BC40A6&quot;/&gt;&lt;wsp:rsid wsp:val=&quot;00BC4CBB&quot;/&gt;&lt;wsp:rsid wsp:val=&quot;00BC5AE7&quot;/&gt;&lt;wsp:rsid wsp:val=&quot;00BC7FED&quot;/&gt;&lt;wsp:rsid wsp:val=&quot;00BD14EA&quot;/&gt;&lt;wsp:rsid wsp:val=&quot;00BD3CDD&quot;/&gt;&lt;wsp:rsid wsp:val=&quot;00BD7B79&quot;/&gt;&lt;wsp:rsid wsp:val=&quot;00BE1672&quot;/&gt;&lt;wsp:rsid wsp:val=&quot;00BE31EA&quot;/&gt;&lt;wsp:rsid wsp:val=&quot;00BE3E00&quot;/&gt;&lt;wsp:rsid wsp:val=&quot;00BE48B6&quot;/&gt;&lt;wsp:rsid wsp:val=&quot;00BE7095&quot;/&gt;&lt;wsp:rsid wsp:val=&quot;00BE78BD&quot;/&gt;&lt;wsp:rsid wsp:val=&quot;00BF03BB&quot;/&gt;&lt;wsp:rsid wsp:val=&quot;00BF15F6&quot;/&gt;&lt;wsp:rsid wsp:val=&quot;00BF28CB&quot;/&gt;&lt;wsp:rsid wsp:val=&quot;00BF50DB&quot;/&gt;&lt;wsp:rsid wsp:val=&quot;00BF62CD&quot;/&gt;&lt;wsp:rsid wsp:val=&quot;00BF7F29&quot;/&gt;&lt;wsp:rsid wsp:val=&quot;00BF7F3A&quot;/&gt;&lt;wsp:rsid wsp:val=&quot;00C04118&quot;/&gt;&lt;wsp:rsid wsp:val=&quot;00C07A28&quot;/&gt;&lt;wsp:rsid wsp:val=&quot;00C16EAA&quot;/&gt;&lt;wsp:rsid wsp:val=&quot;00C20409&quot;/&gt;&lt;wsp:rsid wsp:val=&quot;00C26212&quot;/&gt;&lt;wsp:rsid wsp:val=&quot;00C26985&quot;/&gt;&lt;wsp:rsid wsp:val=&quot;00C3198F&quot;/&gt;&lt;wsp:rsid wsp:val=&quot;00C329CB&quot;/&gt;&lt;wsp:rsid wsp:val=&quot;00C34F14&quot;/&gt;&lt;wsp:rsid wsp:val=&quot;00C36435&quot;/&gt;&lt;wsp:rsid wsp:val=&quot;00C42EA1&quot;/&gt;&lt;wsp:rsid wsp:val=&quot;00C50891&quot;/&gt;&lt;wsp:rsid wsp:val=&quot;00C51228&quot;/&gt;&lt;wsp:rsid wsp:val=&quot;00C51ECB&quot;/&gt;&lt;wsp:rsid wsp:val=&quot;00C53A1A&quot;/&gt;&lt;wsp:rsid wsp:val=&quot;00C53B3C&quot;/&gt;&lt;wsp:rsid wsp:val=&quot;00C546CF&quot;/&gt;&lt;wsp:rsid wsp:val=&quot;00C56601&quot;/&gt;&lt;wsp:rsid wsp:val=&quot;00C575F0&quot;/&gt;&lt;wsp:rsid wsp:val=&quot;00C578B3&quot;/&gt;&lt;wsp:rsid wsp:val=&quot;00C70E7D&quot;/&gt;&lt;wsp:rsid wsp:val=&quot;00C73658&quot;/&gt;&lt;wsp:rsid wsp:val=&quot;00C80CB7&quot;/&gt;&lt;wsp:rsid wsp:val=&quot;00C816A2&quot;/&gt;&lt;wsp:rsid wsp:val=&quot;00C8176D&quot;/&gt;&lt;wsp:rsid wsp:val=&quot;00C81962&quot;/&gt;&lt;wsp:rsid wsp:val=&quot;00C82C1B&quot;/&gt;&lt;wsp:rsid wsp:val=&quot;00C83065&quot;/&gt;&lt;wsp:rsid wsp:val=&quot;00C8380C&quot;/&gt;&lt;wsp:rsid wsp:val=&quot;00C84376&quot;/&gt;&lt;wsp:rsid wsp:val=&quot;00C847AC&quot;/&gt;&lt;wsp:rsid wsp:val=&quot;00C91E2D&quot;/&gt;&lt;wsp:rsid wsp:val=&quot;00C93060&quot;/&gt;&lt;wsp:rsid wsp:val=&quot;00C94692&quot;/&gt;&lt;wsp:rsid wsp:val=&quot;00C96A24&quot;/&gt;&lt;wsp:rsid wsp:val=&quot;00C97B91&quot;/&gt;&lt;wsp:rsid wsp:val=&quot;00CA3229&quot;/&gt;&lt;wsp:rsid wsp:val=&quot;00CA32E8&quot;/&gt;&lt;wsp:rsid wsp:val=&quot;00CA40DE&quot;/&gt;&lt;wsp:rsid wsp:val=&quot;00CA559C&quot;/&gt;&lt;wsp:rsid wsp:val=&quot;00CA6520&quot;/&gt;&lt;wsp:rsid wsp:val=&quot;00CB1793&quot;/&gt;&lt;wsp:rsid wsp:val=&quot;00CB203F&quot;/&gt;&lt;wsp:rsid wsp:val=&quot;00CB2E29&quot;/&gt;&lt;wsp:rsid wsp:val=&quot;00CB3271&quot;/&gt;&lt;wsp:rsid wsp:val=&quot;00CB3746&quot;/&gt;&lt;wsp:rsid wsp:val=&quot;00CB5123&quot;/&gt;&lt;wsp:rsid wsp:val=&quot;00CB77C1&quot;/&gt;&lt;wsp:rsid wsp:val=&quot;00CC10BE&quot;/&gt;&lt;wsp:rsid wsp:val=&quot;00CC26C6&quot;/&gt;&lt;wsp:rsid wsp:val=&quot;00CC742C&quot;/&gt;&lt;wsp:rsid wsp:val=&quot;00CD03C9&quot;/&gt;&lt;wsp:rsid wsp:val=&quot;00CD2A32&quot;/&gt;&lt;wsp:rsid wsp:val=&quot;00CD4DC8&quot;/&gt;&lt;wsp:rsid wsp:val=&quot;00CD6473&quot;/&gt;&lt;wsp:rsid wsp:val=&quot;00CE0F68&quot;/&gt;&lt;wsp:rsid wsp:val=&quot;00CE5D2F&quot;/&gt;&lt;wsp:rsid wsp:val=&quot;00CE64A9&quot;/&gt;&lt;wsp:rsid wsp:val=&quot;00CE6621&quot;/&gt;&lt;wsp:rsid wsp:val=&quot;00CE6B6C&quot;/&gt;&lt;wsp:rsid wsp:val=&quot;00CF0B10&quot;/&gt;&lt;wsp:rsid wsp:val=&quot;00CF1288&quot;/&gt;&lt;wsp:rsid wsp:val=&quot;00CF1369&quot;/&gt;&lt;wsp:rsid wsp:val=&quot;00CF1BA7&quot;/&gt;&lt;wsp:rsid wsp:val=&quot;00CF21D8&quot;/&gt;&lt;wsp:rsid wsp:val=&quot;00CF3CC6&quot;/&gt;&lt;wsp:rsid wsp:val=&quot;00CF6D00&quot;/&gt;&lt;wsp:rsid wsp:val=&quot;00CF71D1&quot;/&gt;&lt;wsp:rsid wsp:val=&quot;00D0117C&quot;/&gt;&lt;wsp:rsid wsp:val=&quot;00D04B8B&quot;/&gt;&lt;wsp:rsid wsp:val=&quot;00D058C4&quot;/&gt;&lt;wsp:rsid wsp:val=&quot;00D072A2&quot;/&gt;&lt;wsp:rsid wsp:val=&quot;00D07CEE&quot;/&gt;&lt;wsp:rsid wsp:val=&quot;00D12280&quot;/&gt;&lt;wsp:rsid wsp:val=&quot;00D1300C&quot;/&gt;&lt;wsp:rsid wsp:val=&quot;00D150B1&quot;/&gt;&lt;wsp:rsid wsp:val=&quot;00D150DB&quot;/&gt;&lt;wsp:rsid wsp:val=&quot;00D1579D&quot;/&gt;&lt;wsp:rsid wsp:val=&quot;00D176E0&quot;/&gt;&lt;wsp:rsid wsp:val=&quot;00D17A79&quot;/&gt;&lt;wsp:rsid wsp:val=&quot;00D17F4D&quot;/&gt;&lt;wsp:rsid wsp:val=&quot;00D262B4&quot;/&gt;&lt;wsp:rsid wsp:val=&quot;00D264AA&quot;/&gt;&lt;wsp:rsid wsp:val=&quot;00D34921&quot;/&gt;&lt;wsp:rsid wsp:val=&quot;00D34A98&quot;/&gt;&lt;wsp:rsid wsp:val=&quot;00D34DA4&quot;/&gt;&lt;wsp:rsid wsp:val=&quot;00D36614&quot;/&gt;&lt;wsp:rsid wsp:val=&quot;00D37BD0&quot;/&gt;&lt;wsp:rsid wsp:val=&quot;00D40239&quot;/&gt;&lt;wsp:rsid wsp:val=&quot;00D40266&quot;/&gt;&lt;wsp:rsid wsp:val=&quot;00D40E06&quot;/&gt;&lt;wsp:rsid wsp:val=&quot;00D50D6E&quot;/&gt;&lt;wsp:rsid wsp:val=&quot;00D50DBD&quot;/&gt;&lt;wsp:rsid wsp:val=&quot;00D520E4&quot;/&gt;&lt;wsp:rsid wsp:val=&quot;00D526A5&quot;/&gt;&lt;wsp:rsid wsp:val=&quot;00D53BFB&quot;/&gt;&lt;wsp:rsid wsp:val=&quot;00D5415B&quot;/&gt;&lt;wsp:rsid wsp:val=&quot;00D55F77&quot;/&gt;&lt;wsp:rsid wsp:val=&quot;00D575F4&quot;/&gt;&lt;wsp:rsid wsp:val=&quot;00D5781D&quot;/&gt;&lt;wsp:rsid wsp:val=&quot;00D57DFA&quot;/&gt;&lt;wsp:rsid wsp:val=&quot;00D60B9E&quot;/&gt;&lt;wsp:rsid wsp:val=&quot;00D651AF&quot;/&gt;&lt;wsp:rsid wsp:val=&quot;00D66315&quot;/&gt;&lt;wsp:rsid wsp:val=&quot;00D70E88&quot;/&gt;&lt;wsp:rsid wsp:val=&quot;00D70F9D&quot;/&gt;&lt;wsp:rsid wsp:val=&quot;00D71D3B&quot;/&gt;&lt;wsp:rsid wsp:val=&quot;00D72253&quot;/&gt;&lt;wsp:rsid wsp:val=&quot;00D75D35&quot;/&gt;&lt;wsp:rsid wsp:val=&quot;00D80F86&quot;/&gt;&lt;wsp:rsid wsp:val=&quot;00D82619&quot;/&gt;&lt;wsp:rsid wsp:val=&quot;00D831F6&quot;/&gt;&lt;wsp:rsid wsp:val=&quot;00D839B8&quot;/&gt;&lt;wsp:rsid wsp:val=&quot;00D83AAD&quot;/&gt;&lt;wsp:rsid wsp:val=&quot;00D84411&quot;/&gt;&lt;wsp:rsid wsp:val=&quot;00D90132&quot;/&gt;&lt;wsp:rsid wsp:val=&quot;00D9135B&quot;/&gt;&lt;wsp:rsid wsp:val=&quot;00D91D89&quot;/&gt;&lt;wsp:rsid wsp:val=&quot;00DA025E&quot;/&gt;&lt;wsp:rsid wsp:val=&quot;00DA518A&quot;/&gt;&lt;wsp:rsid wsp:val=&quot;00DA706D&quot;/&gt;&lt;wsp:rsid wsp:val=&quot;00DB0073&quot;/&gt;&lt;wsp:rsid wsp:val=&quot;00DB0BA5&quot;/&gt;&lt;wsp:rsid wsp:val=&quot;00DC1331&quot;/&gt;&lt;wsp:rsid wsp:val=&quot;00DC39A9&quot;/&gt;&lt;wsp:rsid wsp:val=&quot;00DC53E7&quot;/&gt;&lt;wsp:rsid wsp:val=&quot;00DC756C&quot;/&gt;&lt;wsp:rsid wsp:val=&quot;00DC7BB8&quot;/&gt;&lt;wsp:rsid wsp:val=&quot;00DD00AF&quot;/&gt;&lt;wsp:rsid wsp:val=&quot;00DD0C2C&quot;/&gt;&lt;wsp:rsid wsp:val=&quot;00DD3142&quot;/&gt;&lt;wsp:rsid wsp:val=&quot;00DD576B&quot;/&gt;&lt;wsp:rsid wsp:val=&quot;00DE22B1&quot;/&gt;&lt;wsp:rsid wsp:val=&quot;00DE263D&quot;/&gt;&lt;wsp:rsid wsp:val=&quot;00DE283D&quot;/&gt;&lt;wsp:rsid wsp:val=&quot;00DE4455&quot;/&gt;&lt;wsp:rsid wsp:val=&quot;00DE60C1&quot;/&gt;&lt;wsp:rsid wsp:val=&quot;00DE67FC&quot;/&gt;&lt;wsp:rsid wsp:val=&quot;00DF0815&quot;/&gt;&lt;wsp:rsid wsp:val=&quot;00DF30DF&quot;/&gt;&lt;wsp:rsid wsp:val=&quot;00DF5A00&quot;/&gt;&lt;wsp:rsid wsp:val=&quot;00E02397&quot;/&gt;&lt;wsp:rsid wsp:val=&quot;00E064D0&quot;/&gt;&lt;wsp:rsid wsp:val=&quot;00E06B0C&quot;/&gt;&lt;wsp:rsid wsp:val=&quot;00E07B9A&quot;/&gt;&lt;wsp:rsid wsp:val=&quot;00E11534&quot;/&gt;&lt;wsp:rsid wsp:val=&quot;00E15F57&quot;/&gt;&lt;wsp:rsid wsp:val=&quot;00E22B3F&quot;/&gt;&lt;wsp:rsid wsp:val=&quot;00E237F4&quot;/&gt;&lt;wsp:rsid wsp:val=&quot;00E238E4&quot;/&gt;&lt;wsp:rsid wsp:val=&quot;00E23E48&quot;/&gt;&lt;wsp:rsid wsp:val=&quot;00E253B2&quot;/&gt;&lt;wsp:rsid wsp:val=&quot;00E26073&quot;/&gt;&lt;wsp:rsid wsp:val=&quot;00E26F58&quot;/&gt;&lt;wsp:rsid wsp:val=&quot;00E30FEC&quot;/&gt;&lt;wsp:rsid wsp:val=&quot;00E31CCF&quot;/&gt;&lt;wsp:rsid wsp:val=&quot;00E32A4A&quot;/&gt;&lt;wsp:rsid wsp:val=&quot;00E4069E&quot;/&gt;&lt;wsp:rsid wsp:val=&quot;00E4076B&quot;/&gt;&lt;wsp:rsid wsp:val=&quot;00E43552&quot;/&gt;&lt;wsp:rsid wsp:val=&quot;00E45EF3&quot;/&gt;&lt;wsp:rsid wsp:val=&quot;00E519C5&quot;/&gt;&lt;wsp:rsid wsp:val=&quot;00E52777&quot;/&gt;&lt;wsp:rsid wsp:val=&quot;00E5329C&quot;/&gt;&lt;wsp:rsid wsp:val=&quot;00E5363C&quot;/&gt;&lt;wsp:rsid wsp:val=&quot;00E539AC&quot;/&gt;&lt;wsp:rsid wsp:val=&quot;00E54AF8&quot;/&gt;&lt;wsp:rsid wsp:val=&quot;00E55ABC&quot;/&gt;&lt;wsp:rsid wsp:val=&quot;00E57518&quot;/&gt;&lt;wsp:rsid wsp:val=&quot;00E57B74&quot;/&gt;&lt;wsp:rsid wsp:val=&quot;00E6150C&quot;/&gt;&lt;wsp:rsid wsp:val=&quot;00E61DFE&quot;/&gt;&lt;wsp:rsid wsp:val=&quot;00E62283&quot;/&gt;&lt;wsp:rsid wsp:val=&quot;00E70031&quot;/&gt;&lt;wsp:rsid wsp:val=&quot;00E73617&quot;/&gt;&lt;wsp:rsid wsp:val=&quot;00E7460A&quot;/&gt;&lt;wsp:rsid wsp:val=&quot;00E75C57&quot;/&gt;&lt;wsp:rsid wsp:val=&quot;00E81E3D&quot;/&gt;&lt;wsp:rsid wsp:val=&quot;00E83BD8&quot;/&gt;&lt;wsp:rsid wsp:val=&quot;00E845C2&quot;/&gt;&lt;wsp:rsid wsp:val=&quot;00E852A0&quot;/&gt;&lt;wsp:rsid wsp:val=&quot;00E85872&quot;/&gt;&lt;wsp:rsid wsp:val=&quot;00E8629F&quot;/&gt;&lt;wsp:rsid wsp:val=&quot;00E86553&quot;/&gt;&lt;wsp:rsid wsp:val=&quot;00E902E8&quot;/&gt;&lt;wsp:rsid wsp:val=&quot;00E908D1&quot;/&gt;&lt;wsp:rsid wsp:val=&quot;00E90F26&quot;/&gt;&lt;wsp:rsid wsp:val=&quot;00E924F9&quot;/&gt;&lt;wsp:rsid wsp:val=&quot;00E977FD&quot;/&gt;&lt;wsp:rsid wsp:val=&quot;00EA1146&quot;/&gt;&lt;wsp:rsid wsp:val=&quot;00EA15EB&quot;/&gt;&lt;wsp:rsid wsp:val=&quot;00EA20D4&quot;/&gt;&lt;wsp:rsid wsp:val=&quot;00EA3C24&quot;/&gt;&lt;wsp:rsid wsp:val=&quot;00EA5C32&quot;/&gt;&lt;wsp:rsid wsp:val=&quot;00EA7566&quot;/&gt;&lt;wsp:rsid wsp:val=&quot;00EA7B28&quot;/&gt;&lt;wsp:rsid wsp:val=&quot;00EB2122&quot;/&gt;&lt;wsp:rsid wsp:val=&quot;00EB342C&quot;/&gt;&lt;wsp:rsid wsp:val=&quot;00EB47AD&quot;/&gt;&lt;wsp:rsid wsp:val=&quot;00EC2A82&quot;/&gt;&lt;wsp:rsid wsp:val=&quot;00EC44C8&quot;/&gt;&lt;wsp:rsid wsp:val=&quot;00EC556A&quot;/&gt;&lt;wsp:rsid wsp:val=&quot;00EC7140&quot;/&gt;&lt;wsp:rsid wsp:val=&quot;00EC722B&quot;/&gt;&lt;wsp:rsid wsp:val=&quot;00ED509A&quot;/&gt;&lt;wsp:rsid wsp:val=&quot;00ED5262&quot;/&gt;&lt;wsp:rsid wsp:val=&quot;00ED5719&quot;/&gt;&lt;wsp:rsid wsp:val=&quot;00ED5D0F&quot;/&gt;&lt;wsp:rsid wsp:val=&quot;00EE11B3&quot;/&gt;&lt;wsp:rsid wsp:val=&quot;00EE2E65&quot;/&gt;&lt;wsp:rsid wsp:val=&quot;00EE3C68&quot;/&gt;&lt;wsp:rsid wsp:val=&quot;00EF0A71&quot;/&gt;&lt;wsp:rsid wsp:val=&quot;00EF2D85&quot;/&gt;&lt;wsp:rsid wsp:val=&quot;00EF3549&quot;/&gt;&lt;wsp:rsid wsp:val=&quot;00EF3BAD&quot;/&gt;&lt;wsp:rsid wsp:val=&quot;00EF3D28&quot;/&gt;&lt;wsp:rsid wsp:val=&quot;00EF4968&quot;/&gt;&lt;wsp:rsid wsp:val=&quot;00EF5D37&quot;/&gt;&lt;wsp:rsid wsp:val=&quot;00EF74A9&quot;/&gt;&lt;wsp:rsid wsp:val=&quot;00EF7BA9&quot;/&gt;&lt;wsp:rsid wsp:val=&quot;00F00944&quot;/&gt;&lt;wsp:rsid wsp:val=&quot;00F023A9&quot;/&gt;&lt;wsp:rsid wsp:val=&quot;00F0343A&quot;/&gt;&lt;wsp:rsid wsp:val=&quot;00F06B98&quot;/&gt;&lt;wsp:rsid wsp:val=&quot;00F06C54&quot;/&gt;&lt;wsp:rsid wsp:val=&quot;00F06DD8&quot;/&gt;&lt;wsp:rsid wsp:val=&quot;00F072D8&quot;/&gt;&lt;wsp:rsid wsp:val=&quot;00F10825&quot;/&gt;&lt;wsp:rsid wsp:val=&quot;00F15C84&quot;/&gt;&lt;wsp:rsid wsp:val=&quot;00F16188&quot;/&gt;&lt;wsp:rsid wsp:val=&quot;00F176F7&quot;/&gt;&lt;wsp:rsid wsp:val=&quot;00F20B94&quot;/&gt;&lt;wsp:rsid wsp:val=&quot;00F21AA3&quot;/&gt;&lt;wsp:rsid wsp:val=&quot;00F21B36&quot;/&gt;&lt;wsp:rsid wsp:val=&quot;00F21FA0&quot;/&gt;&lt;wsp:rsid wsp:val=&quot;00F22AF9&quot;/&gt;&lt;wsp:rsid wsp:val=&quot;00F260BB&quot;/&gt;&lt;wsp:rsid wsp:val=&quot;00F262D7&quot;/&gt;&lt;wsp:rsid wsp:val=&quot;00F30B22&quot;/&gt;&lt;wsp:rsid wsp:val=&quot;00F31369&quot;/&gt;&lt;wsp:rsid wsp:val=&quot;00F31F73&quot;/&gt;&lt;wsp:rsid wsp:val=&quot;00F3281B&quot;/&gt;&lt;wsp:rsid wsp:val=&quot;00F33C35&quot;/&gt;&lt;wsp:rsid wsp:val=&quot;00F35313&quot;/&gt;&lt;wsp:rsid wsp:val=&quot;00F3578A&quot;/&gt;&lt;wsp:rsid wsp:val=&quot;00F43104&quot;/&gt;&lt;wsp:rsid wsp:val=&quot;00F44A61&quot;/&gt;&lt;wsp:rsid wsp:val=&quot;00F4734D&quot;/&gt;&lt;wsp:rsid wsp:val=&quot;00F47D81&quot;/&gt;&lt;wsp:rsid wsp:val=&quot;00F52F19&quot;/&gt;&lt;wsp:rsid wsp:val=&quot;00F55467&quot;/&gt;&lt;wsp:rsid wsp:val=&quot;00F56DD6&quot;/&gt;&lt;wsp:rsid wsp:val=&quot;00F63A09&quot;/&gt;&lt;wsp:rsid wsp:val=&quot;00F640C8&quot;/&gt;&lt;wsp:rsid wsp:val=&quot;00F64E51&quot;/&gt;&lt;wsp:rsid wsp:val=&quot;00F66A1B&quot;/&gt;&lt;wsp:rsid wsp:val=&quot;00F7146E&quot;/&gt;&lt;wsp:rsid wsp:val=&quot;00F739ED&quot;/&gt;&lt;wsp:rsid wsp:val=&quot;00F75DB0&quot;/&gt;&lt;wsp:rsid wsp:val=&quot;00F76FBE&quot;/&gt;&lt;wsp:rsid wsp:val=&quot;00F7778F&quot;/&gt;&lt;wsp:rsid wsp:val=&quot;00F77D34&quot;/&gt;&lt;wsp:rsid wsp:val=&quot;00F825CC&quot;/&gt;&lt;wsp:rsid wsp:val=&quot;00F835C1&quot;/&gt;&lt;wsp:rsid wsp:val=&quot;00F84B44&quot;/&gt;&lt;wsp:rsid wsp:val=&quot;00F84CC4&quot;/&gt;&lt;wsp:rsid wsp:val=&quot;00F86875&quot;/&gt;&lt;wsp:rsid wsp:val=&quot;00F8704F&quot;/&gt;&lt;wsp:rsid wsp:val=&quot;00F87B0C&quot;/&gt;&lt;wsp:rsid wsp:val=&quot;00F91E93&quot;/&gt;&lt;wsp:rsid wsp:val=&quot;00FA0423&quot;/&gt;&lt;wsp:rsid wsp:val=&quot;00FA2CF7&quot;/&gt;&lt;wsp:rsid wsp:val=&quot;00FA2E18&quot;/&gt;&lt;wsp:rsid wsp:val=&quot;00FA6851&quot;/&gt;&lt;wsp:rsid wsp:val=&quot;00FA76C0&quot;/&gt;&lt;wsp:rsid wsp:val=&quot;00FB0D2D&quot;/&gt;&lt;wsp:rsid wsp:val=&quot;00FB2CCA&quot;/&gt;&lt;wsp:rsid wsp:val=&quot;00FB52C2&quot;/&gt;&lt;wsp:rsid wsp:val=&quot;00FB58D3&quot;/&gt;&lt;wsp:rsid wsp:val=&quot;00FB6375&quot;/&gt;&lt;wsp:rsid wsp:val=&quot;00FC051F&quot;/&gt;&lt;wsp:rsid wsp:val=&quot;00FC542F&quot;/&gt;&lt;wsp:rsid wsp:val=&quot;00FC6C4B&quot;/&gt;&lt;wsp:rsid wsp:val=&quot;00FC7090&quot;/&gt;&lt;wsp:rsid wsp:val=&quot;00FC713E&quot;/&gt;&lt;wsp:rsid wsp:val=&quot;00FD2747&quot;/&gt;&lt;wsp:rsid wsp:val=&quot;00FD650F&quot;/&gt;&lt;wsp:rsid wsp:val=&quot;00FF2E3D&quot;/&gt;&lt;wsp:rsid wsp:val=&quot;00FF4D6B&quot;/&gt;&lt;wsp:rsid wsp:val=&quot;00FF68C6&quot;/&gt;&lt;/wsp:rsids&gt;&lt;/w:docPr&gt;&lt;w:body&gt;&lt;wx:sect&gt;&lt;w:p wsp:rsidR=&quot;00000000&quot; wsp:rsidRDefault=&quot;003F673E&quot; wsp:rsidP=&quot;003F673E&quot;&gt;&lt;m:oMathPara&gt;&lt;m:oMath&gt;&lt;m:r&gt;&lt;w:rPr&gt;&lt;w:rFonts w:ascii=&quot;Cambria Math&quot; w:fareast=&quot;Batang&quot; w:h-ansi=&quot;Cambria Math&quot;/&gt;&lt;wx:font wx:val=&quot;Cambria Math&quot;/&gt;&lt;w:i/&gt;&lt;/w:rPr&gt;&lt;m:t&gt;2__・4576__&lt;/m:t&gt;&lt;/m:r&gt;&lt;/m:oMath&gt;&lt;/m:oMathPara&gt;&lt;/w:p&gt;&lt;w:sectPr wsp:rsidR=&quot;00000000&quot;&gt;&lt;w:pgSz w:w=&quot;12240&quot; w:h=&quot;15840&quot;/&gt;&lt;w:pgMar w:top=&quot;1985&quot; w:right=&quot;1701&quot; w:bottom=&quot;1701&quot; w:left=&quot;1701&quot; w:header=&quot;720&quot;MMMMMMMMMMM M w:footer=&quot;720&quot; w:gutter=&quot;0&quot;/&gt;&lt;w:cols w:space=&quot;720&quot;/&gt;&lt;/w:sectPr&gt;&lt;/wx:sect&gt;&lt;/w:body&gt;&lt;/w:wordDocument&gt;">
                        <v:imagedata r:id="rId21" o:title="" chromakey="white"/>
                      </v:shape>
                    </w:pict>
                  </w:r>
                  <w:r w:rsidRPr="004031C1">
                    <w:rPr>
                      <w:rFonts w:eastAsia="Batang"/>
                    </w:rPr>
                    <w:instrText xml:space="preserve"> </w:instrText>
                  </w:r>
                  <w:r w:rsidRPr="004031C1">
                    <w:rPr>
                      <w:rFonts w:eastAsia="Batang"/>
                    </w:rPr>
                    <w:fldChar w:fldCharType="separate"/>
                  </w:r>
                  <w:r w:rsidR="00D14C1D">
                    <w:rPr>
                      <w:position w:val="-5"/>
                    </w:rPr>
                    <w:pict w14:anchorId="42B3D5A9">
                      <v:shape id="_x0000_i1037" type="#_x0000_t75" style="width:41.25pt;height:10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38&quot;/&gt;&lt;w:printFractionalCharacterWidth/&gt;&lt;w:bordersDontSurroundHeader/&gt;&lt;w:bordersDontSurroundFooter/&gt;&lt;w:stylePaneFormatFilter w:val=&quot;3F2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validateAgainstSchema/&gt;&lt;w:saveInvalidXML w:val=&quot;off&quot;/&gt;&lt;w:ignoreMixedContent w:val=&quot;off&quot;/&gt;&lt;w:alwaysShowPlaceholderText w:val=&quot;off&quot;/&gt;&lt;w:footnotePr&gt;&lt;w:pos w:val=&quot;beneath-text&quot;/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282213&quot;/&gt;&lt;wsp:rsid wsp:val=&quot;000027ED&quot;/&gt;&lt;wsp:rsid wsp:val=&quot;0000379E&quot;/&gt;&lt;wsp:rsid wsp:val=&quot;000037AF&quot;/&gt;&lt;wsp:rsid wsp:val=&quot;00003C52&quot;/&gt;&lt;wsp:rsid wsp:val=&quot;00004537&quot;/&gt;&lt;wsp:rsid wsp:val=&quot;00007948&quot;/&gt;&lt;wsp:rsid wsp:val=&quot;000128F2&quot;/&gt;&lt;wsp:rsid wsp:val=&quot;00017799&quot;/&gt;&lt;wsp:rsid wsp:val=&quot;00017BDA&quot;/&gt;&lt;wsp:rsid wsp:val=&quot;0002036D&quot;/&gt;&lt;wsp:rsid wsp:val=&quot;00020852&quot;/&gt;&lt;wsp:rsid wsp:val=&quot;00020CB7&quot;/&gt;&lt;wsp:rsid wsp:val=&quot;0002191D&quot;/&gt;&lt;wsp:rsid wsp:val=&quot;00021E68&quot;/&gt;&lt;wsp:rsid wsp:val=&quot;000233B8&quot;/&gt;&lt;wsp:rsid wsp:val=&quot;000266A0&quot;/&gt;&lt;wsp:rsid wsp:val=&quot;00030E6C&quot;/&gt;&lt;wsp:rsid wsp:val=&quot;0003154D&quot;/&gt;&lt;wsp:rsid wsp:val=&quot;00031C1D&quot;/&gt;&lt;wsp:rsid wsp:val=&quot;000419BA&quot;/&gt;&lt;wsp:rsid wsp:val=&quot;00042E92&quot;/&gt;&lt;wsp:rsid wsp:val=&quot;0004483F&quot;/&gt;&lt;wsp:rsid wsp:val=&quot;00045666&quot;/&gt;&lt;wsp:rsid wsp:val=&quot;000456D7&quot;/&gt;&lt;wsp:rsid wsp:val=&quot;00045CBD&quot;/&gt;&lt;wsp:rsid wsp:val=&quot;00047943&quot;/&gt;&lt;wsp:rsid wsp:val=&quot;0005300E&quot;/&gt;&lt;wsp:rsid wsp:val=&quot;000612D1&quot;/&gt;&lt;wsp:rsid wsp:val=&quot;000621A8&quot;/&gt;&lt;wsp:rsid wsp:val=&quot;0006400E&quot;/&gt;&lt;wsp:rsid wsp:val=&quot;00064B3E&quot;/&gt;&lt;wsp:rsid wsp:val=&quot;00065F1C&quot;/&gt;&lt;wsp:rsid wsp:val=&quot;00066891&quot;/&gt;&lt;wsp:rsid wsp:val=&quot;0006768C&quot;/&gt;&lt;wsp:rsid wsp:val=&quot;00071032&quot;/&gt;&lt;wsp:rsid wsp:val=&quot;00073860&quot;/&gt;&lt;wsp:rsid wsp:val=&quot;00075B66&quot;/&gt;&lt;wsp:rsid wsp:val=&quot;000766B3&quot;/&gt;&lt;wsp:rsid wsp:val=&quot;000820DA&quot;/&gt;&lt;wsp:rsid wsp:val=&quot;0008313F&quot;/&gt;&lt;wsp:rsid wsp:val=&quot;000840C6&quot;/&gt;&lt;wsp:rsid wsp:val=&quot;00085F45&quot;/&gt;&lt;wsp:rsid wsp:val=&quot;00087322&quot;/&gt;&lt;wsp:rsid wsp:val=&quot;000911E4&quot;/&gt;&lt;wsp:rsid wsp:val=&quot;00093E7E&quot;/&gt;&lt;wsp:rsid wsp:val=&quot;00095795&quot;/&gt;&lt;wsp:rsid wsp:val=&quot;00097D22&quot;/&gt;&lt;wsp:rsid wsp:val=&quot;000A2C7E&quot;/&gt;&lt;wsp:rsid wsp:val=&quot;000A3F65&quot;/&gt;&lt;wsp:rsid wsp:val=&quot;000A45AC&quot;/&gt;&lt;wsp:rsid wsp:val=&quot;000A6235&quot;/&gt;&lt;wsp:rsid wsp:val=&quot;000A65BC&quot;/&gt;&lt;wsp:rsid wsp:val=&quot;000A7F9C&quot;/&gt;&lt;wsp:rsid wsp:val=&quot;000B0E72&quot;/&gt;&lt;wsp:rsid wsp:val=&quot;000B5813&quot;/&gt;&lt;wsp:rsid wsp:val=&quot;000B6115&quot;/&gt;&lt;wsp:rsid wsp:val=&quot;000B649E&quot;/&gt;&lt;wsp:rsid wsp:val=&quot;000B6723&quot;/&gt;&lt;wsp:rsid wsp:val=&quot;000C20DB&quot;/&gt;&lt;wsp:rsid wsp:val=&quot;000C2D28&quot;/&gt;&lt;wsp:rsid wsp:val=&quot;000C3691&quot;/&gt;&lt;wsp:rsid wsp:val=&quot;000C37E4&quot;/&gt;&lt;wsp:rsid wsp:val=&quot;000C5893&quot;/&gt;&lt;wsp:rsid wsp:val=&quot;000C7332&quot;/&gt;&lt;wsp:rsid wsp:val=&quot;000D0AFE&quot;/&gt;&lt;wsp:rsid wsp:val=&quot;000D1F67&quot;/&gt;&lt;wsp:rsid wsp:val=&quot;000D4510&quot;/&gt;&lt;wsp:rsid wsp:val=&quot;000D5153&quot;/&gt;&lt;wsp:rsid wsp:val=&quot;000D597F&quot;/&gt;&lt;wsp:rsid wsp:val=&quot;000D6CFC&quot;/&gt;&lt;wsp:rsid wsp:val=&quot;000E01D4&quot;/&gt;&lt;wsp:rsid wsp:val=&quot;000E198C&quot;/&gt;&lt;wsp:rsid wsp:val=&quot;000E1D6A&quot;/&gt;&lt;wsp:rsid wsp:val=&quot;000E434A&quot;/&gt;&lt;wsp:rsid wsp:val=&quot;000E441C&quot;/&gt;&lt;wsp:rsid wsp:val=&quot;000E6DEC&quot;/&gt;&lt;wsp:rsid wsp:val=&quot;000F0182&quot;/&gt;&lt;wsp:rsid wsp:val=&quot;000F22CE&quot;/&gt;&lt;wsp:rsid wsp:val=&quot;000F3C2A&quot;/&gt;&lt;wsp:rsid wsp:val=&quot;000F5102&quot;/&gt;&lt;wsp:rsid wsp:val=&quot;000F6F65&quot;/&gt;&lt;wsp:rsid wsp:val=&quot;0010127A&quot;/&gt;&lt;wsp:rsid wsp:val=&quot;00102AFA&quot;/&gt;&lt;wsp:rsid wsp:val=&quot;00106A9F&quot;/&gt;&lt;wsp:rsid wsp:val=&quot;001072A8&quot;/&gt;&lt;wsp:rsid wsp:val=&quot;0011424E&quot;/&gt;&lt;wsp:rsid wsp:val=&quot;00117291&quot;/&gt;&lt;wsp:rsid wsp:val=&quot;00123571&quot;/&gt;&lt;wsp:rsid wsp:val=&quot;00123B5C&quot;/&gt;&lt;wsp:rsid wsp:val=&quot;00124082&quot;/&gt;&lt;wsp:rsid wsp:val=&quot;001301B1&quot;/&gt;&lt;wsp:rsid wsp:val=&quot;00130E89&quot;/&gt;&lt;wsp:rsid wsp:val=&quot;00132D36&quot;/&gt;&lt;wsp:rsid wsp:val=&quot;00141A2F&quot;/&gt;&lt;wsp:rsid wsp:val=&quot;00142771&quot;/&gt;&lt;wsp:rsid wsp:val=&quot;00142831&quot;/&gt;&lt;wsp:rsid wsp:val=&quot;00142F43&quot;/&gt;&lt;wsp:rsid wsp:val=&quot;00143316&quot;/&gt;&lt;wsp:rsid wsp:val=&quot;00145505&quot;/&gt;&lt;wsp:rsid wsp:val=&quot;00152C33&quot;/&gt;&lt;wsp:rsid wsp:val=&quot;00153528&quot;/&gt;&lt;wsp:rsid wsp:val=&quot;00160A47&quot;/&gt;&lt;wsp:rsid wsp:val=&quot;00160B00&quot;/&gt;&lt;wsp:rsid wsp:val=&quot;00162698&quot;/&gt;&lt;wsp:rsid wsp:val=&quot;00162F78&quot;/&gt;&lt;wsp:rsid wsp:val=&quot;001643AC&quot;/&gt;&lt;wsp:rsid wsp:val=&quot;00171980&quot;/&gt;&lt;wsp:rsid wsp:val=&quot;00171D07&quot;/&gt;&lt;wsp:rsid wsp:val=&quot;0017516C&quot;/&gt;&lt;wsp:rsid wsp:val=&quot;00175AB9&quot;/&gt;&lt;wsp:rsid wsp:val=&quot;00181060&quot;/&gt;&lt;wsp:rsid wsp:val=&quot;00181490&quot;/&gt;&lt;wsp:rsid wsp:val=&quot;00182304&quot;/&gt;&lt;wsp:rsid wsp:val=&quot;0018379B&quot;/&gt;&lt;wsp:rsid wsp:val=&quot;0018585B&quot;/&gt;&lt;wsp:rsid wsp:val=&quot;00192CE3&quot;/&gt;&lt;wsp:rsid wsp:val=&quot;00193116&quot;/&gt;&lt;wsp:rsid wsp:val=&quot;001A08AA&quot;/&gt;&lt;wsp:rsid wsp:val=&quot;001A1DAC&quot;/&gt;&lt;wsp:rsid wsp:val=&quot;001A3120&quot;/&gt;&lt;wsp:rsid wsp:val=&quot;001B0237&quot;/&gt;&lt;wsp:rsid wsp:val=&quot;001B1C3C&quot;/&gt;&lt;wsp:rsid wsp:val=&quot;001B32BC&quot;/&gt;&lt;wsp:rsid wsp:val=&quot;001C3A35&quot;/&gt;&lt;wsp:rsid wsp:val=&quot;001C602C&quot;/&gt;&lt;wsp:rsid wsp:val=&quot;001C67F1&quot;/&gt;&lt;wsp:rsid wsp:val=&quot;001C7645&quot;/&gt;&lt;wsp:rsid wsp:val=&quot;001D17FE&quot;/&gt;&lt;wsp:rsid wsp:val=&quot;001D5FAC&quot;/&gt;&lt;wsp:rsid wsp:val=&quot;001D61DA&quot;/&gt;&lt;wsp:rsid wsp:val=&quot;001D6D1A&quot;/&gt;&lt;wsp:rsid wsp:val=&quot;001D7B96&quot;/&gt;&lt;wsp:rsid wsp:val=&quot;001E0240&quot;/&gt;&lt;wsp:rsid wsp:val=&quot;001E290B&quot;/&gt;&lt;wsp:rsid wsp:val=&quot;001E7AB9&quot;/&gt;&lt;wsp:rsid wsp:val=&quot;001F2D35&quot;/&gt;&lt;wsp:rsid wsp:val=&quot;001F2F6B&quot;/&gt;&lt;wsp:rsid wsp:val=&quot;001F4D0D&quot;/&gt;&lt;wsp:rsid wsp:val=&quot;001F51BB&quot;/&gt;&lt;wsp:rsid wsp:val=&quot;001F64A0&quot;/&gt;&lt;wsp:rsid wsp:val=&quot;002029A6&quot;/&gt;&lt;wsp:rsid wsp:val=&quot;0020352D&quot;/&gt;&lt;wsp:rsid wsp:val=&quot;0020374C&quot;/&gt;&lt;wsp:rsid wsp:val=&quot;002041AB&quot;/&gt;&lt;wsp:rsid wsp:val=&quot;002045C1&quot;/&gt;&lt;wsp:rsid wsp:val=&quot;00205968&quot;/&gt;&lt;wsp:rsid wsp:val=&quot;00207DB7&quot;/&gt;&lt;wsp:rsid wsp:val=&quot;002106C8&quot;/&gt;&lt;wsp:rsid wsp:val=&quot;00212373&quot;/&gt;&lt;wsp:rsid wsp:val=&quot;002138EA&quot;/&gt;&lt;wsp:rsid wsp:val=&quot;00214FBD&quot;/&gt;&lt;wsp:rsid wsp:val=&quot;00222897&quot;/&gt;&lt;wsp:rsid wsp:val=&quot;00222AD3&quot;/&gt;&lt;wsp:rsid wsp:val=&quot;00230C68&quot;/&gt;&lt;wsp:rsid wsp:val=&quot;00231775&quot;/&gt;&lt;wsp:rsid wsp:val=&quot;00231866&quot;/&gt;&lt;wsp:rsid wsp:val=&quot;00232268&quot;/&gt;&lt;wsp:rsid wsp:val=&quot;00232B45&quot;/&gt;&lt;wsp:rsid wsp:val=&quot;00234306&quot;/&gt;&lt;wsp:rsid wsp:val=&quot;0023446F&quot;/&gt;&lt;wsp:rsid wsp:val=&quot;00235127&quot;/&gt;&lt;wsp:rsid wsp:val=&quot;00235394&quot;/&gt;&lt;wsp:rsid wsp:val=&quot;002363F5&quot;/&gt;&lt;wsp:rsid wsp:val=&quot;00242DD8&quot;/&gt;&lt;wsp:rsid wsp:val=&quot;002447F0&quot;/&gt;&lt;wsp:rsid wsp:val=&quot;00245B6B&quot;/&gt;&lt;wsp:rsid wsp:val=&quot;00247295&quot;/&gt;&lt;wsp:rsid wsp:val=&quot;0025035E&quot;/&gt;&lt;wsp:rsid wsp:val=&quot;0025345F&quot;/&gt;&lt;wsp:rsid wsp:val=&quot;00254DE6&quot;/&gt;&lt;wsp:rsid wsp:val=&quot;00257632&quot;/&gt;&lt;wsp:rsid wsp:val=&quot;00260476&quot;/&gt;&lt;wsp:rsid wsp:val=&quot;00260D4B&quot;/&gt;&lt;wsp:rsid wsp:val=&quot;0026179F&quot;/&gt;&lt;wsp:rsid wsp:val=&quot;00261EF2&quot;/&gt;&lt;wsp:rsid wsp:val=&quot;00262278&quot;/&gt;&lt;wsp:rsid wsp:val=&quot;00265053&quot;/&gt;&lt;wsp:rsid wsp:val=&quot;002715D3&quot;/&gt;&lt;wsp:rsid wsp:val=&quot;002716E7&quot;/&gt;&lt;wsp:rsid wsp:val=&quot;00272BC8&quot;/&gt;&lt;wsp:rsid wsp:val=&quot;00274E1A&quot;/&gt;&lt;wsp:rsid wsp:val=&quot;0027582B&quot;/&gt;&lt;wsp:rsid wsp:val=&quot;00275B3C&quot;/&gt;&lt;wsp:rsid wsp:val=&quot;0027745D&quot;/&gt;&lt;wsp:rsid wsp:val=&quot;00280799&quot;/&gt;&lt;wsp:rsid wsp:val=&quot;00282213&quot;/&gt;&lt;wsp:rsid wsp:val=&quot;00283084&quot;/&gt;&lt;wsp:rsid wsp:val=&quot;0028309A&quot;/&gt;&lt;wsp:rsid wsp:val=&quot;00285046&quot;/&gt;&lt;wsp:rsid wsp:val=&quot;0028522B&quot;/&gt;&lt;wsp:rsid wsp:val=&quot;00290654&quot;/&gt;&lt;wsp:rsid wsp:val=&quot;00290810&quot;/&gt;&lt;wsp:rsid wsp:val=&quot;0029188D&quot;/&gt;&lt;wsp:rsid wsp:val=&quot;00291A21&quot;/&gt;&lt;wsp:rsid wsp:val=&quot;00294905&quot;/&gt;&lt;wsp:rsid wsp:val=&quot;00294FEF&quot;/&gt;&lt;wsp:rsid wsp:val=&quot;00296B3D&quot;/&gt;&lt;wsp:rsid wsp:val=&quot;002A05B0&quot;/&gt;&lt;wsp:rsid wsp:val=&quot;002A0EAF&quot;/&gt;&lt;wsp:rsid wsp:val=&quot;002A1FF0&quot;/&gt;&lt;wsp:rsid wsp:val=&quot;002A4F2C&quot;/&gt;&lt;wsp:rsid wsp:val=&quot;002A4F8E&quot;/&gt;&lt;wsp:rsid wsp:val=&quot;002A59D3&quot;/&gt;&lt;wsp:rsid wsp:val=&quot;002A5B17&quot;/&gt;&lt;wsp:rsid wsp:val=&quot;002B091A&quot;/&gt;&lt;wsp:rsid wsp:val=&quot;002B10A5&quot;/&gt;&lt;wsp:rsid wsp:val=&quot;002B3853&quot;/&gt;&lt;wsp:rsid wsp:val=&quot;002B4609&quot;/&gt;&lt;wsp:rsid wsp:val=&quot;002B6E44&quot;/&gt;&lt;wsp:rsid wsp:val=&quot;002C1FC4&quot;/&gt;&lt;wsp:rsid wsp:val=&quot;002C4696&quot;/&gt;&lt;wsp:rsid wsp:val=&quot;002D05DD&quot;/&gt;&lt;wsp:rsid wsp:val=&quot;002D44CF&quot;/&gt;&lt;wsp:rsid wsp:val=&quot;002D4648&quot;/&gt;&lt;wsp:rsid wsp:val=&quot;002E08A7&quot;/&gt;&lt;wsp:rsid wsp:val=&quot;002E12A7&quot;/&gt;&lt;wsp:rsid wsp:val=&quot;002E775B&quot;/&gt;&lt;wsp:rsid wsp:val=&quot;002F2CFB&quot;/&gt;&lt;wsp:rsid wsp:val=&quot;002F4093&quot;/&gt;&lt;wsp:rsid wsp:val=&quot;002F53BE&quot;/&gt;&lt;wsp:rsid wsp:val=&quot;002F6C9B&quot;/&gt;&lt;wsp:rsid wsp:val=&quot;002F6EF4&quot;/&gt;&lt;wsp:rsid wsp:val=&quot;002F796C&quot;/&gt;&lt;wsp:rsid wsp:val=&quot;00300C95&quot;/&gt;&lt;wsp:rsid wsp:val=&quot;003040AA&quot;/&gt;&lt;wsp:rsid wsp:val=&quot;00304E3F&quot;/&gt;&lt;wsp:rsid wsp:val=&quot;0030631E&quot;/&gt;&lt;wsp:rsid wsp:val=&quot;00306331&quot;/&gt;&lt;wsp:rsid wsp:val=&quot;00312538&quot;/&gt;&lt;wsp:rsid wsp:val=&quot;00312E62&quot;/&gt;&lt;wsp:rsid wsp:val=&quot;003140D7&quot;/&gt;&lt;wsp:rsid wsp:val=&quot;00314AF6&quot;/&gt;&lt;wsp:rsid wsp:val=&quot;003253ED&quot;/&gt;&lt;wsp:rsid wsp:val=&quot;00331476&quot;/&gt;&lt;wsp:rsid wsp:val=&quot;00341E05&quot;/&gt;&lt;wsp:rsid wsp:val=&quot;00341EE1&quot;/&gt;&lt;wsp:rsid wsp:val=&quot;003449E6&quot;/&gt;&lt;wsp:rsid wsp:val=&quot;003466ED&quot;/&gt;&lt;wsp:rsid wsp:val=&quot;003543FA&quot;/&gt;&lt;wsp:rsid wsp:val=&quot;00356B37&quot;/&gt;&lt;wsp:rsid wsp:val=&quot;00361187&quot;/&gt;&lt;wsp:rsid wsp:val=&quot;00361491&quot;/&gt;&lt;wsp:rsid wsp:val=&quot;003626D4&quot;/&gt;&lt;wsp:rsid wsp:val=&quot;003667FF&quot;/&gt;&lt;wsp:rsid wsp:val=&quot;00367724&quot;/&gt;&lt;wsp:rsid wsp:val=&quot;00372085&quot;/&gt;&lt;wsp:rsid wsp:val=&quot;00372B4D&quot;/&gt;&lt;wsp:rsid wsp:val=&quot;0037533A&quot;/&gt;&lt;wsp:rsid wsp:val=&quot;00376440&quot;/&gt;&lt;wsp:rsid wsp:val=&quot;003772F3&quot;/&gt;&lt;wsp:rsid wsp:val=&quot;00381C9C&quot;/&gt;&lt;wsp:rsid wsp:val=&quot;003823D1&quot;/&gt;&lt;wsp:rsid wsp:val=&quot;003919B6&quot;/&gt;&lt;wsp:rsid wsp:val=&quot;00394970&quot;/&gt;&lt;wsp:rsid wsp:val=&quot;00395673&quot;/&gt;&lt;wsp:rsid wsp:val=&quot;00396A8B&quot;/&gt;&lt;wsp:rsid wsp:val=&quot;003A0B5D&quot;/&gt;&lt;wsp:rsid wsp:val=&quot;003A1829&quot;/&gt;&lt;wsp:rsid wsp:val=&quot;003A377C&quot;/&gt;&lt;wsp:rsid wsp:val=&quot;003A4CB3&quot;/&gt;&lt;wsp:rsid wsp:val=&quot;003A665A&quot;/&gt;&lt;wsp:rsid wsp:val=&quot;003B3F20&quot;/&gt;&lt;wsp:rsid wsp:val=&quot;003B6D17&quot;/&gt;&lt;wsp:rsid wsp:val=&quot;003B7DAB&quot;/&gt;&lt;wsp:rsid wsp:val=&quot;003C05A5&quot;/&gt;&lt;wsp:rsid wsp:val=&quot;003C3DD0&quot;/&gt;&lt;wsp:rsid wsp:val=&quot;003C5577&quot;/&gt;&lt;wsp:rsid wsp:val=&quot;003C55D3&quot;/&gt;&lt;wsp:rsid wsp:val=&quot;003C7323&quot;/&gt;&lt;wsp:rsid wsp:val=&quot;003C74E2&quot;/&gt;&lt;wsp:rsid wsp:val=&quot;003C785B&quot;/&gt;&lt;wsp:rsid wsp:val=&quot;003D299E&quot;/&gt;&lt;wsp:rsid wsp:val=&quot;003D2B31&quot;/&gt;&lt;wsp:rsid wsp:val=&quot;003D44E8&quot;/&gt;&lt;wsp:rsid wsp:val=&quot;003D4EAA&quot;/&gt;&lt;wsp:rsid wsp:val=&quot;003D50A9&quot;/&gt;&lt;wsp:rsid wsp:val=&quot;003D56C3&quot;/&gt;&lt;wsp:rsid wsp:val=&quot;003E1394&quot;/&gt;&lt;wsp:rsid wsp:val=&quot;003E2BDE&quot;/&gt;&lt;wsp:rsid wsp:val=&quot;003E369A&quot;/&gt;&lt;wsp:rsid wsp:val=&quot;003E3A7C&quot;/&gt;&lt;wsp:rsid wsp:val=&quot;003E3CD8&quot;/&gt;&lt;wsp:rsid wsp:val=&quot;003E604E&quot;/&gt;&lt;wsp:rsid wsp:val=&quot;003F038E&quot;/&gt;&lt;wsp:rsid wsp:val=&quot;003F1D9E&quot;/&gt;&lt;wsp:rsid wsp:val=&quot;003F2E02&quot;/&gt;&lt;wsp:rsid wsp:val=&quot;003F41C4&quot;/&gt;&lt;wsp:rsid wsp:val=&quot;003F4CA1&quot;/&gt;&lt;wsp:rsid wsp:val=&quot;003F51B5&quot;/&gt;&lt;wsp:rsid wsp:val=&quot;003F6038&quot;/&gt;&lt;wsp:rsid wsp:val=&quot;003F673E&quot;/&gt;&lt;wsp:rsid wsp:val=&quot;00400263&quot;/&gt;&lt;wsp:rsid wsp:val=&quot;00400ADD&quot;/&gt;&lt;wsp:rsid wsp:val=&quot;004017C2&quot;/&gt;&lt;wsp:rsid wsp:val=&quot;004031C1&quot;/&gt;&lt;wsp:rsid wsp:val=&quot;0040419A&quot;/&gt;&lt;wsp:rsid wsp:val=&quot;00406887&quot;/&gt;&lt;wsp:rsid wsp:val=&quot;0040756A&quot;/&gt;&lt;wsp:rsid wsp:val=&quot;00415B46&quot;/&gt;&lt;wsp:rsid wsp:val=&quot;004217AC&quot;/&gt;&lt;wsp:rsid wsp:val=&quot;00421A46&quot;/&gt;&lt;wsp:rsid wsp:val=&quot;00422BAA&quot;/&gt;&lt;wsp:rsid wsp:val=&quot;004237D4&quot;/&gt;&lt;wsp:rsid wsp:val=&quot;00430E86&quot;/&gt;&lt;wsp:rsid wsp:val=&quot;00431856&quot;/&gt;&lt;wsp:rsid wsp:val=&quot;00432377&quot;/&gt;&lt;wsp:rsid wsp:val=&quot;00433282&quot;/&gt;&lt;wsp:rsid wsp:val=&quot;004361B4&quot;/&gt;&lt;wsp:rsid wsp:val=&quot;00440E4B&quot;/&gt;&lt;wsp:rsid wsp:val=&quot;00441C2A&quot;/&gt;&lt;wsp:rsid wsp:val=&quot;00441C6D&quot;/&gt;&lt;wsp:rsid wsp:val=&quot;00442568&quot;/&gt;&lt;wsp:rsid wsp:val=&quot;004430CF&quot;/&gt;&lt;wsp:rsid wsp:val=&quot;00443CC6&quot;/&gt;&lt;wsp:rsid wsp:val=&quot;00444225&quot;/&gt;&lt;wsp:rsid wsp:val=&quot;00444D6C&quot;/&gt;&lt;wsp:rsid wsp:val=&quot;004453BB&quot;/&gt;&lt;wsp:rsid wsp:val=&quot;00450EF8&quot;/&gt;&lt;wsp:rsid wsp:val=&quot;004543ED&quot;/&gt;&lt;wsp:rsid wsp:val=&quot;0046402B&quot;/&gt;&lt;wsp:rsid wsp:val=&quot;004645B3&quot;/&gt;&lt;wsp:rsid wsp:val=&quot;00465F13&quot;/&gt;&lt;wsp:rsid wsp:val=&quot;0046699D&quot;/&gt;&lt;wsp:rsid wsp:val=&quot;00474FA0&quot;/&gt;&lt;wsp:rsid wsp:val=&quot;0049156D&quot;/&gt;&lt;wsp:rsid wsp:val=&quot;00492FDA&quot;/&gt;&lt;wsp:rsid wsp:val=&quot;00497809&quot;/&gt;&lt;wsp:rsid wsp:val=&quot;004A0D35&quot;/&gt;&lt;wsp:rsid wsp:val=&quot;004A17C7&quot;/&gt;&lt;wsp:rsid wsp:val=&quot;004A41BD&quot;/&gt;&lt;wsp:rsid wsp:val=&quot;004A782C&quot;/&gt;&lt;wsp:rsid wsp:val=&quot;004A7ADF&quot;/&gt;&lt;wsp:rsid wsp:val=&quot;004B03DA&quot;/&gt;&lt;wsp:rsid wsp:val=&quot;004B1EF8&quot;/&gt;&lt;wsp:rsid wsp:val=&quot;004B5CEC&quot;/&gt;&lt;wsp:rsid wsp:val=&quot;004B693D&quot;/&gt;&lt;wsp:rsid wsp:val=&quot;004B7715&quot;/&gt;&lt;wsp:rsid wsp:val=&quot;004B7C86&quot;/&gt;&lt;wsp:rsid wsp:val=&quot;004C58AD&quot;/&gt;&lt;wsp:rsid wsp:val=&quot;004C72B1&quot;/&gt;&lt;wsp:rsid wsp:val=&quot;004D072B&quot;/&gt;&lt;wsp:rsid wsp:val=&quot;004D0C02&quot;/&gt;&lt;wsp:rsid wsp:val=&quot;004D1DFD&quot;/&gt;&lt;wsp:rsid wsp:val=&quot;004D2B59&quot;/&gt;&lt;wsp:rsid wsp:val=&quot;004D3995&quot;/&gt;&lt;wsp:rsid wsp:val=&quot;004D3B52&quot;/&gt;&lt;wsp:rsid wsp:val=&quot;004D42E8&quot;/&gt;&lt;wsp:rsid wsp:val=&quot;004D521F&quot;/&gt;&lt;wsp:rsid wsp:val=&quot;004D77DD&quot;/&gt;&lt;wsp:rsid wsp:val=&quot;004D7E24&quot;/&gt;&lt;wsp:rsid wsp:val=&quot;004D7F48&quot;/&gt;&lt;wsp:rsid wsp:val=&quot;004E2E83&quot;/&gt;&lt;wsp:rsid wsp:val=&quot;004E73B0&quot;/&gt;&lt;wsp:rsid wsp:val=&quot;004F2F68&quot;/&gt;&lt;wsp:rsid wsp:val=&quot;004F6299&quot;/&gt;&lt;wsp:rsid wsp:val=&quot;004F7A3D&quot;/&gt;&lt;wsp:rsid wsp:val=&quot;00505026&quot;/&gt;&lt;wsp:rsid wsp:val=&quot;00505BFA&quot;/&gt;&lt;wsp:rsid wsp:val=&quot;00515234&quot;/&gt;&lt;wsp:rsid wsp:val=&quot;00517172&quot;/&gt;&lt;wsp:rsid wsp:val=&quot;00517307&quot;/&gt;&lt;wsp:rsid wsp:val=&quot;00521AAC&quot;/&gt;&lt;wsp:rsid wsp:val=&quot;00521B8C&quot;/&gt;&lt;wsp:rsid wsp:val=&quot;00526B6F&quot;/&gt;&lt;wsp:rsid wsp:val=&quot;0053142A&quot;/&gt;&lt;wsp:rsid wsp:val=&quot;005347FC&quot;/&gt;&lt;wsp:rsid wsp:val=&quot;00540A87&quot;/&gt;&lt;wsp:rsid wsp:val=&quot;005434D7&quot;/&gt;&lt;wsp:rsid wsp:val=&quot;005479F5&quot;/&gt;&lt;wsp:rsid wsp:val=&quot;00551B83&quot;/&gt;&lt;wsp:rsid wsp:val=&quot;005558CF&quot;/&gt;&lt;wsp:rsid wsp:val=&quot;00556E1D&quot;/&gt;&lt;wsp:rsid wsp:val=&quot;00557502&quot;/&gt;&lt;wsp:rsid wsp:val=&quot;00560492&quot;/&gt;&lt;wsp:rsid wsp:val=&quot;00561D8D&quot;/&gt;&lt;wsp:rsid wsp:val=&quot;005655DA&quot;/&gt;&lt;wsp:rsid wsp:val=&quot;0056763E&quot;/&gt;&lt;wsp:rsid wsp:val=&quot;00570EB9&quot;/&gt;&lt;wsp:rsid wsp:val=&quot;005713B7&quot;/&gt;&lt;wsp:rsid wsp:val=&quot;0057169E&quot;/&gt;&lt;wsp:rsid wsp:val=&quot;00577A52&quot;/&gt;&lt;wsp:rsid wsp:val=&quot;005811BC&quot;/&gt;&lt;wsp:rsid wsp:val=&quot;00586C80&quot;/&gt;&lt;wsp:rsid wsp:val=&quot;0058747E&quot;/&gt;&lt;wsp:rsid wsp:val=&quot;005910B3&quot;/&gt;&lt;wsp:rsid wsp:val=&quot;005927CF&quot;/&gt;&lt;wsp:rsid wsp:val=&quot;00592DE5&quot;/&gt;&lt;wsp:rsid wsp:val=&quot;005939A4&quot;/&gt;&lt;wsp:rsid wsp:val=&quot;00597DA3&quot;/&gt;&lt;wsp:rsid wsp:val=&quot;005A1864&quot;/&gt;&lt;wsp:rsid wsp:val=&quot;005A1B40&quot;/&gt;&lt;wsp:rsid wsp:val=&quot;005A718C&quot;/&gt;&lt;wsp:rsid wsp:val=&quot;005A7306&quot;/&gt;&lt;wsp:rsid wsp:val=&quot;005A7381&quot;/&gt;&lt;wsp:rsid wsp:val=&quot;005A772A&quot;/&gt;&lt;wsp:rsid wsp:val=&quot;005B207E&quot;/&gt;&lt;wsp:rsid wsp:val=&quot;005B41E8&quot;/&gt;&lt;wsp:rsid wsp:val=&quot;005B653A&quot;/&gt;&lt;wsp:rsid wsp:val=&quot;005B7115&quot;/&gt;&lt;wsp:rsid wsp:val=&quot;005C6516&quot;/&gt;&lt;wsp:rsid wsp:val=&quot;005D1F5B&quot;/&gt;&lt;wsp:rsid wsp:val=&quot;005D21ED&quot;/&gt;&lt;wsp:rsid wsp:val=&quot;005D2248&quot;/&gt;&lt;wsp:rsid wsp:val=&quot;005D23E2&quot;/&gt;&lt;wsp:rsid wsp:val=&quot;005D3F3A&quot;/&gt;&lt;wsp:rsid wsp:val=&quot;005D4B05&quot;/&gt;&lt;wsp:rsid wsp:val=&quot;005D6D26&quot;/&gt;&lt;wsp:rsid wsp:val=&quot;005D761F&quot;/&gt;&lt;wsp:rsid wsp:val=&quot;005E624D&quot;/&gt;&lt;wsp:rsid wsp:val=&quot;005F4A7E&quot;/&gt;&lt;wsp:rsid wsp:val=&quot;005F4D2C&quot;/&gt;&lt;wsp:rsid wsp:val=&quot;005F7356&quot;/&gt;&lt;wsp:rsid wsp:val=&quot;00600AD8&quot;/&gt;&lt;wsp:rsid wsp:val=&quot;00602FBB&quot;/&gt;&lt;wsp:rsid wsp:val=&quot;00603C1C&quot;/&gt;&lt;wsp:rsid wsp:val=&quot;00603D80&quot;/&gt;&lt;wsp:rsid wsp:val=&quot;00610D3E&quot;/&gt;&lt;wsp:rsid wsp:val=&quot;00611D97&quot;/&gt;&lt;wsp:rsid wsp:val=&quot;00612402&quot;/&gt;&lt;wsp:rsid wsp:val=&quot;0061646C&quot;/&gt;&lt;wsp:rsid wsp:val=&quot;00621109&quot;/&gt;&lt;wsp:rsid wsp:val=&quot;006235EE&quot;/&gt;&lt;wsp:rsid wsp:val=&quot;0062498C&quot;/&gt;&lt;wsp:rsid wsp:val=&quot;006301BA&quot;/&gt;&lt;wsp:rsid wsp:val=&quot;0063232A&quot;/&gt;&lt;wsp:rsid wsp:val=&quot;00634095&quot;/&gt;&lt;wsp:rsid wsp:val=&quot;006362FF&quot;/&gt;&lt;wsp:rsid wsp:val=&quot;006416FA&quot;/&gt;&lt;wsp:rsid wsp:val=&quot;00642564&quot;/&gt;&lt;wsp:rsid wsp:val=&quot;00642ED4&quot;/&gt;&lt;wsp:rsid wsp:val=&quot;00644B23&quot;/&gt;&lt;wsp:rsid wsp:val=&quot;00645857&quot;/&gt;&lt;wsp:rsid wsp:val=&quot;00646E36&quot;/&gt;&lt;wsp:rsid wsp:val=&quot;006475B9&quot;/&gt;&lt;wsp:rsid wsp:val=&quot;00650609&quot;/&gt;&lt;wsp:rsid wsp:val=&quot;00651FDE&quot;/&gt;&lt;wsp:rsid wsp:val=&quot;006529B7&quot;/&gt;&lt;wsp:rsid wsp:val=&quot;00654E66&quot;/&gt;&lt;wsp:rsid wsp:val=&quot;006550A5&quot;/&gt;&lt;wsp:rsid wsp:val=&quot;006604A7&quot;/&gt;&lt;wsp:rsid wsp:val=&quot;006604E7&quot;/&gt;&lt;wsp:rsid wsp:val=&quot;0066272C&quot;/&gt;&lt;wsp:rsid wsp:val=&quot;00662AB0&quot;/&gt;&lt;wsp:rsid wsp:val=&quot;00665483&quot;/&gt;&lt;wsp:rsid wsp:val=&quot;006670DA&quot;/&gt;&lt;wsp:rsid wsp:val=&quot;00670916&quot;/&gt;&lt;wsp:rsid wsp:val=&quot;00671A88&quot;/&gt;&lt;wsp:rsid wsp:val=&quot;00671E20&quot;/&gt;&lt;wsp:rsid wsp:val=&quot;00673BA4&quot;/&gt;&lt;wsp:rsid wsp:val=&quot;00676D1F&quot;/&gt;&lt;wsp:rsid wsp:val=&quot;00680165&quot;/&gt;&lt;wsp:rsid wsp:val=&quot;0068235D&quot;/&gt;&lt;wsp:rsid wsp:val=&quot;0068302C&quot;/&gt;&lt;wsp:rsid wsp:val=&quot;00685642&quot;/&gt;&lt;wsp:rsid wsp:val=&quot;006856E5&quot;/&gt;&lt;wsp:rsid wsp:val=&quot;00685A73&quot;/&gt;&lt;wsp:rsid wsp:val=&quot;00686FBC&quot;/&gt;&lt;wsp:rsid wsp:val=&quot;00692130&quot;/&gt;&lt;wsp:rsid wsp:val=&quot;00696E9D&quot;/&gt;&lt;wsp:rsid wsp:val=&quot;0069720F&quot;/&gt;&lt;wsp:rsid wsp:val=&quot;006A019B&quot;/&gt;&lt;wsp:rsid wsp:val=&quot;006A18D4&quot;/&gt;&lt;wsp:rsid wsp:val=&quot;006A3282&quot;/&gt;&lt;wsp:rsid wsp:val=&quot;006B0D02&quot;/&gt;&lt;wsp:rsid wsp:val=&quot;006B1EDA&quot;/&gt;&lt;wsp:rsid wsp:val=&quot;006B3906&quot;/&gt;&lt;wsp:rsid wsp:val=&quot;006B463E&quot;/&gt;&lt;wsp:rsid wsp:val=&quot;006B46D8&quot;/&gt;&lt;wsp:rsid wsp:val=&quot;006B572C&quot;/&gt;&lt;wsp:rsid wsp:val=&quot;006B6A9B&quot;/&gt;&lt;wsp:rsid wsp:val=&quot;006B6FF1&quot;/&gt;&lt;wsp:rsid wsp:val=&quot;006B7B74&quot;/&gt;&lt;wsp:rsid wsp:val=&quot;006C3095&quot;/&gt;&lt;wsp:rsid wsp:val=&quot;006C674B&quot;/&gt;&lt;wsp:rsid wsp:val=&quot;006D4225&quot;/&gt;&lt;wsp:rsid wsp:val=&quot;006D47D2&quot;/&gt;&lt;wsp:rsid wsp:val=&quot;006D611D&quot;/&gt;&lt;wsp:rsid wsp:val=&quot;006D77BB&quot;/&gt;&lt;wsp:rsid wsp:val=&quot;006E1144&quot;/&gt;&lt;wsp:rsid wsp:val=&quot;006E1DC2&quot;/&gt;&lt;wsp:rsid wsp:val=&quot;006E1E48&quot;/&gt;&lt;wsp:rsid wsp:val=&quot;006E2345&quot;/&gt;&lt;wsp:rsid wsp:val=&quot;006E4E35&quot;/&gt;&lt;wsp:rsid wsp:val=&quot;006E4F62&quot;/&gt;&lt;wsp:rsid wsp:val=&quot;006F2B4E&quot;/&gt;&lt;wsp:rsid wsp:val=&quot;0070646B&quot;/&gt;&lt;wsp:rsid wsp:val=&quot;007066FA&quot;/&gt;&lt;wsp:rsid wsp:val=&quot;00707941&quot;/&gt;&lt;wsp:rsid wsp:val=&quot;00710CF4&quot;/&gt;&lt;wsp:rsid wsp:val=&quot;00712498&quot;/&gt;&lt;wsp:rsid wsp:val=&quot;007128E1&quot;/&gt;&lt;wsp:rsid wsp:val=&quot;00712B9A&quot;/&gt;&lt;wsp:rsid wsp:val=&quot;00712FE7&quot;/&gt;&lt;wsp:rsid wsp:val=&quot;00712FE9&quot;/&gt;&lt;wsp:rsid wsp:val=&quot;00713D69&quot;/&gt;&lt;wsp:rsid wsp:val=&quot;00715BCC&quot;/&gt;&lt;wsp:rsid wsp:val=&quot;00716E9F&quot;/&gt;&lt;wsp:rsid wsp:val=&quot;00721FC8&quot;/&gt;&lt;wsp:rsid wsp:val=&quot;00722F56&quot;/&gt;&lt;wsp:rsid wsp:val=&quot;00723BD0&quot;/&gt;&lt;wsp:rsid wsp:val=&quot;00724F51&quot;/&gt;&lt;wsp:rsid wsp:val=&quot;00726D4D&quot;/&gt;&lt;wsp:rsid wsp:val=&quot;00727982&quot;/&gt;&lt;wsp:rsid wsp:val=&quot;007366B9&quot;/&gt;&lt;wsp:rsid wsp:val=&quot;00736A92&quot;/&gt;&lt;wsp:rsid wsp:val=&quot;0074030B&quot;/&gt;&lt;wsp:rsid wsp:val=&quot;0074101D&quot;/&gt;&lt;wsp:rsid wsp:val=&quot;00741A10&quot;/&gt;&lt;wsp:rsid wsp:val=&quot;00742689&quot;/&gt;&lt;wsp:rsid wsp:val=&quot;00747A2C&quot;/&gt;&lt;wsp:rsid wsp:val=&quot;00750CEB&quot;/&gt;&lt;wsp:rsid wsp:val=&quot;00752857&quot;/&gt;&lt;wsp:rsid wsp:val=&quot;00762C4B&quot;/&gt;&lt;wsp:rsid wsp:val=&quot;007649DD&quot;/&gt;&lt;wsp:rsid wsp:val=&quot;0076572F&quot;/&gt;&lt;wsp:rsid wsp:val=&quot;00765FC8&quot;/&gt;&lt;wsp:rsid wsp:val=&quot;007661AA&quot;/&gt;&lt;wsp:rsid wsp:val=&quot;007664C6&quot;/&gt;&lt;wsp:rsid wsp:val=&quot;0076656E&quot;/&gt;&lt;wsp:rsid wsp:val=&quot;00770473&quot;/&gt;&lt;wsp:rsid wsp:val=&quot;00770490&quot;/&gt;&lt;wsp:rsid wsp:val=&quot;00774217&quot;/&gt;&lt;wsp:rsid wsp:val=&quot;00774B4C&quot;/&gt;&lt;wsp:rsid wsp:val=&quot;007755E7&quot;/&gt;&lt;wsp:rsid wsp:val=&quot;007808DE&quot;/&gt;&lt;wsp:rsid wsp:val=&quot;00780A03&quot;/&gt;&lt;wsp:rsid wsp:val=&quot;0078274A&quot;/&gt;&lt;wsp:rsid wsp:val=&quot;00782BF1&quot;/&gt;&lt;wsp:rsid wsp:val=&quot;007834B7&quot;/&gt;&lt;wsp:rsid wsp:val=&quot;00785196&quot;/&gt;&lt;wsp:rsid wsp:val=&quot;00785654&quot;/&gt;&lt;wsp:rsid wsp:val=&quot;00793494&quot;/&gt;&lt;wsp:rsid wsp:val=&quot;007A28DC&quot;/&gt;&lt;wsp:rsid wsp:val=&quot;007A29A0&quot;/&gt;&lt;wsp:rsid wsp:val=&quot;007A446F&quot;/&gt;&lt;wsp:rsid wsp:val=&quot;007A52C4&quot;/&gt;&lt;wsp:rsid wsp:val=&quot;007A6272&quot;/&gt;&lt;wsp:rsid wsp:val=&quot;007B0D50&quot;/&gt;&lt;wsp:rsid wsp:val=&quot;007B0E1D&quot;/&gt;&lt;wsp:rsid wsp:val=&quot;007B21C5&quot;/&gt;&lt;wsp:rsid wsp:val=&quot;007B319F&quot;/&gt;&lt;wsp:rsid wsp:val=&quot;007B3B93&quot;/&gt;&lt;wsp:rsid wsp:val=&quot;007B505C&quot;/&gt;&lt;wsp:rsid wsp:val=&quot;007C0B20&quot;/&gt;&lt;wsp:rsid wsp:val=&quot;007C2B61&quot;/&gt;&lt;wsp:rsid wsp:val=&quot;007C3B6C&quot;/&gt;&lt;wsp:rsid wsp:val=&quot;007C3C41&quot;/&gt;&lt;wsp:rsid wsp:val=&quot;007C742F&quot;/&gt;&lt;wsp:rsid wsp:val=&quot;007C772F&quot;/&gt;&lt;wsp:rsid wsp:val=&quot;007D4E54&quot;/&gt;&lt;wsp:rsid wsp:val=&quot;007D5A9E&quot;/&gt;&lt;wsp:rsid wsp:val=&quot;007D6048&quot;/&gt;&lt;wsp:rsid wsp:val=&quot;007D6C01&quot;/&gt;&lt;wsp:rsid wsp:val=&quot;007E1F3B&quot;/&gt;&lt;wsp:rsid wsp:val=&quot;007E4809&quot;/&gt;&lt;wsp:rsid wsp:val=&quot;007E56D8&quot;/&gt;&lt;wsp:rsid wsp:val=&quot;007E5C87&quot;/&gt;&lt;wsp:rsid wsp:val=&quot;007F015A&quot;/&gt;&lt;wsp:rsid wsp:val=&quot;007F0E1E&quot;/&gt;&lt;wsp:rsid wsp:val=&quot;007F13F5&quot;/&gt;&lt;wsp:rsid wsp:val=&quot;007F182F&quot;/&gt;&lt;wsp:rsid wsp:val=&quot;007F628B&quot;/&gt;&lt;wsp:rsid wsp:val=&quot;007F62EA&quot;/&gt;&lt;wsp:rsid wsp:val=&quot;007F700C&quot;/&gt;&lt;wsp:rsid wsp:val=&quot;00801967&quot;/&gt;&lt;wsp:rsid wsp:val=&quot;0080248E&quot;/&gt;&lt;wsp:rsid wsp:val=&quot;008031B5&quot;/&gt;&lt;wsp:rsid wsp:val=&quot;008072FF&quot;/&gt;&lt;wsp:rsid wsp:val=&quot;00810FB0&quot;/&gt;&lt;wsp:rsid wsp:val=&quot;0081689A&quot;/&gt;&lt;wsp:rsid wsp:val=&quot;008240E1&quot;/&gt;&lt;wsp:rsid wsp:val=&quot;0082583A&quot;/&gt;&lt;wsp:rsid wsp:val=&quot;00826532&quot;/&gt;&lt;wsp:rsid wsp:val=&quot;0083389F&quot;/&gt;&lt;wsp:rsid wsp:val=&quot;00835C3C&quot;/&gt;&lt;wsp:rsid wsp:val=&quot;00836C44&quot;/&gt;&lt;wsp:rsid wsp:val=&quot;00842B4F&quot;/&gt;&lt;wsp:rsid wsp:val=&quot;00843AAA&quot;/&gt;&lt;wsp:rsid wsp:val=&quot;008510F1&quot;/&gt;&lt;wsp:rsid wsp:val=&quot;00853D81&quot;/&gt;&lt;wsp:rsid wsp:val=&quot;008556A6&quot;/&gt;&lt;wsp:rsid wsp:val=&quot;00856FDC&quot;/&gt;&lt;wsp:rsid wsp:val=&quot;00861537&quot;/&gt;&lt;wsp:rsid wsp:val=&quot;008627A1&quot;/&gt;&lt;wsp:rsid wsp:val=&quot;00863EBB&quot;/&gt;&lt;wsp:rsid wsp:val=&quot;00864664&quot;/&gt;&lt;wsp:rsid wsp:val=&quot;00866314&quot;/&gt;&lt;wsp:rsid wsp:val=&quot;008671F5&quot;/&gt;&lt;wsp:rsid wsp:val=&quot;00871645&quot;/&gt;&lt;wsp:rsid wsp:val=&quot;00873715&quot;/&gt;&lt;wsp:rsid wsp:val=&quot;0087373E&quot;/&gt;&lt;wsp:rsid wsp:val=&quot;00874FE0&quot;/&gt;&lt;wsp:rsid wsp:val=&quot;00875CB4&quot;/&gt;&lt;wsp:rsid wsp:val=&quot;008764E7&quot;/&gt;&lt;wsp:rsid wsp:val=&quot;00884014&quot;/&gt;&lt;wsp:rsid wsp:val=&quot;00885543&quot;/&gt;&lt;wsp:rsid wsp:val=&quot;00885DDB&quot;/&gt;&lt;wsp:rsid wsp:val=&quot;008921D3&quot;/&gt;&lt;wsp:rsid wsp:val=&quot;00893454&quot;/&gt;&lt;wsp:rsid wsp:val=&quot;008A0249&quot;/&gt;&lt;wsp:rsid wsp:val=&quot;008A0996&quot;/&gt;&lt;wsp:rsid wsp:val=&quot;008A24BF&quot;/&gt;&lt;wsp:rsid wsp:val=&quot;008A4BA1&quot;/&gt;&lt;wsp:rsid wsp:val=&quot;008B24BB&quot;/&gt;&lt;wsp:rsid wsp:val=&quot;008B4235&quot;/&gt;&lt;wsp:rsid wsp:val=&quot;008B6A34&quot;/&gt;&lt;wsp:rsid wsp:val=&quot;008B6E98&quot;/&gt;&lt;wsp:rsid wsp:val=&quot;008B7DF8&quot;/&gt;&lt;wsp:rsid wsp:val=&quot;008C597F&quot;/&gt;&lt;wsp:rsid wsp:val=&quot;008C5EEC&quot;/&gt;&lt;wsp:rsid wsp:val=&quot;008C60E9&quot;/&gt;&lt;wsp:rsid wsp:val=&quot;008D1631&quot;/&gt;&lt;wsp:rsid wsp:val=&quot;008D73E1&quot;/&gt;&lt;wsp:rsid wsp:val=&quot;008E0A4B&quot;/&gt;&lt;wsp:rsid wsp:val=&quot;008E314F&quot;/&gt;&lt;wsp:rsid wsp:val=&quot;008E4A88&quot;/&gt;&lt;wsp:rsid wsp:val=&quot;008E715E&quot;/&gt;&lt;wsp:rsid wsp:val=&quot;008F2C5A&quot;/&gt;&lt;wsp:rsid wsp:val=&quot;008F616D&quot;/&gt;&lt;wsp:rsid wsp:val=&quot;008F6413&quot;/&gt;&lt;wsp:rsid wsp:val=&quot;008F68CF&quot;/&gt;&lt;wsp:rsid wsp:val=&quot;008F7D93&quot;/&gt;&lt;wsp:rsid wsp:val=&quot;0090028C&quot;/&gt;&lt;wsp:rsid wsp:val=&quot;00901ECE&quot;/&gt;&lt;wsp:rsid wsp:val=&quot;00904C88&quot;/&gt;&lt;wsp:rsid wsp:val=&quot;009050A8&quot;/&gt;&lt;wsp:rsid wsp:val=&quot;00906173&quot;/&gt;&lt;wsp:rsid wsp:val=&quot;00906356&quot;/&gt;&lt;wsp:rsid wsp:val=&quot;00906895&quot;/&gt;&lt;wsp:rsid wsp:val=&quot;0090773A&quot;/&gt;&lt;wsp:rsid wsp:val=&quot;009100AC&quot;/&gt;&lt;wsp:rsid wsp:val=&quot;009112A9&quot;/&gt;&lt;wsp:rsid wsp:val=&quot;00912016&quot;/&gt;&lt;wsp:rsid wsp:val=&quot;009147F7&quot;/&gt;&lt;wsp:rsid wsp:val=&quot;00922EBD&quot;/&gt;&lt;wsp:rsid wsp:val=&quot;00923B69&quot;/&gt;&lt;wsp:rsid wsp:val=&quot;00924953&quot;/&gt;&lt;wsp:rsid wsp:val=&quot;009308CF&quot;/&gt;&lt;wsp:rsid wsp:val=&quot;00930C81&quot;/&gt;&lt;wsp:rsid wsp:val=&quot;00930D32&quot;/&gt;&lt;wsp:rsid wsp:val=&quot;00931377&quot;/&gt;&lt;wsp:rsid wsp:val=&quot;00931702&quot;/&gt;&lt;wsp:rsid wsp:val=&quot;00931937&quot;/&gt;&lt;wsp:rsid wsp:val=&quot;00933D69&quot;/&gt;&lt;wsp:rsid wsp:val=&quot;00934967&quot;/&gt;&lt;wsp:rsid wsp:val=&quot;00934D4B&quot;/&gt;&lt;wsp:rsid wsp:val=&quot;00935866&quot;/&gt;&lt;wsp:rsid wsp:val=&quot;00937AEE&quot;/&gt;&lt;wsp:rsid wsp:val=&quot;009403DA&quot;/&gt;&lt;wsp:rsid wsp:val=&quot;00944AB4&quot;/&gt;&lt;wsp:rsid wsp:val=&quot;0094533F&quot;/&gt;&lt;wsp:rsid wsp:val=&quot;0095748C&quot;/&gt;&lt;wsp:rsid wsp:val=&quot;0096268B&quot;/&gt;&lt;wsp:rsid wsp:val=&quot;009626F8&quot;/&gt;&lt;wsp:rsid wsp:val=&quot;00965EC6&quot;/&gt;&lt;wsp:rsid wsp:val=&quot;00966889&quot;/&gt;&lt;wsp:rsid wsp:val=&quot;009733BF&quot;/&gt;&lt;wsp:rsid wsp:val=&quot;009776DE&quot;/&gt;&lt;wsp:rsid wsp:val=&quot;0098134C&quot;/&gt;&lt;wsp:rsid wsp:val=&quot;009819AE&quot;/&gt;&lt;wsp:rsid wsp:val=&quot;009829B0&quot;/&gt;&lt;wsp:rsid wsp:val=&quot;00983910&quot;/&gt;&lt;wsp:rsid wsp:val=&quot;00983A27&quot;/&gt;&lt;wsp:rsid wsp:val=&quot;00983FE9&quot;/&gt;&lt;wsp:rsid wsp:val=&quot;009928D4&quot;/&gt;&lt;wsp:rsid wsp:val=&quot;00996AC8&quot;/&gt;&lt;wsp:rsid wsp:val=&quot;009A04AF&quot;/&gt;&lt;wsp:rsid wsp:val=&quot;009A2280&quot;/&gt;&lt;wsp:rsid wsp:val=&quot;009A2C6C&quot;/&gt;&lt;wsp:rsid wsp:val=&quot;009A43A2&quot;/&gt;&lt;wsp:rsid wsp:val=&quot;009B1D86&quot;/&gt;&lt;wsp:rsid wsp:val=&quot;009B2CB0&quot;/&gt;&lt;wsp:rsid wsp:val=&quot;009B34E2&quot;/&gt;&lt;wsp:rsid wsp:val=&quot;009B39E0&quot;/&gt;&lt;wsp:rsid wsp:val=&quot;009B3D9F&quot;/&gt;&lt;wsp:rsid wsp:val=&quot;009B48F1&quot;/&gt;&lt;wsp:rsid wsp:val=&quot;009B6CC1&quot;/&gt;&lt;wsp:rsid wsp:val=&quot;009C0727&quot;/&gt;&lt;wsp:rsid wsp:val=&quot;009C1AD5&quot;/&gt;&lt;wsp:rsid wsp:val=&quot;009C2D1D&quot;/&gt;&lt;wsp:rsid wsp:val=&quot;009C3890&quot;/&gt;&lt;wsp:rsid wsp:val=&quot;009C40E1&quot;/&gt;&lt;wsp:rsid wsp:val=&quot;009C4A6F&quot;/&gt;&lt;wsp:rsid wsp:val=&quot;009C628D&quot;/&gt;&lt;wsp:rsid wsp:val=&quot;009D0348&quot;/&gt;&lt;wsp:rsid wsp:val=&quot;009D1BE4&quot;/&gt;&lt;wsp:rsid wsp:val=&quot;009D5DE0&quot;/&gt;&lt;wsp:rsid wsp:val=&quot;009D62B1&quot;/&gt;&lt;wsp:rsid wsp:val=&quot;009E0843&quot;/&gt;&lt;wsp:rsid wsp:val=&quot;009E09B3&quot;/&gt;&lt;wsp:rsid wsp:val=&quot;009E2929&quot;/&gt;&lt;wsp:rsid wsp:val=&quot;009E5870&quot;/&gt;&lt;wsp:rsid wsp:val=&quot;009F3F7E&quot;/&gt;&lt;wsp:rsid wsp:val=&quot;00A0219E&quot;/&gt;&lt;wsp:rsid wsp:val=&quot;00A0535F&quot;/&gt;&lt;wsp:rsid wsp:val=&quot;00A05FD2&quot;/&gt;&lt;wsp:rsid wsp:val=&quot;00A126D8&quot;/&gt;&lt;wsp:rsid wsp:val=&quot;00A15D47&quot;/&gt;&lt;wsp:rsid wsp:val=&quot;00A16E19&quot;/&gt;&lt;wsp:rsid wsp:val=&quot;00A17573&quot;/&gt;&lt;wsp:rsid wsp:val=&quot;00A25923&quot;/&gt;&lt;wsp:rsid wsp:val=&quot;00A33BED&quot;/&gt;&lt;wsp:rsid wsp:val=&quot;00A33FD3&quot;/&gt;&lt;wsp:rsid wsp:val=&quot;00A34818&quot;/&gt;&lt;wsp:rsid wsp:val=&quot;00A35A6B&quot;/&gt;&lt;wsp:rsid wsp:val=&quot;00A37125&quot;/&gt;&lt;wsp:rsid wsp:val=&quot;00A50244&quot;/&gt;&lt;wsp:rsid wsp:val=&quot;00A50E31&quot;/&gt;&lt;wsp:rsid wsp:val=&quot;00A525AA&quot;/&gt;&lt;wsp:rsid wsp:val=&quot;00A53DA9&quot;/&gt;&lt;wsp:rsid wsp:val=&quot;00A55F4E&quot;/&gt;&lt;wsp:rsid wsp:val=&quot;00A57448&quot;/&gt;&lt;wsp:rsid wsp:val=&quot;00A57ACE&quot;/&gt;&lt;wsp:rsid wsp:val=&quot;00A61831&quot;/&gt;&lt;wsp:rsid wsp:val=&quot;00A6446C&quot;/&gt;&lt;wsp:rsid wsp:val=&quot;00A653A6&quot;/&gt;&lt;wsp:rsid wsp:val=&quot;00A65439&quot;/&gt;&lt;wsp:rsid wsp:val=&quot;00A65BF6&quot;/&gt;&lt;wsp:rsid wsp:val=&quot;00A66640&quot;/&gt;&lt;wsp:rsid wsp:val=&quot;00A66F72&quot;/&gt;&lt;wsp:rsid wsp:val=&quot;00A67A2B&quot;/&gt;&lt;wsp:rsid wsp:val=&quot;00A72864&quot;/&gt;&lt;wsp:rsid wsp:val=&quot;00A73A6E&quot;/&gt;&lt;wsp:rsid wsp:val=&quot;00A73DDE&quot;/&gt;&lt;wsp:rsid wsp:val=&quot;00A81045&quot;/&gt;&lt;wsp:rsid wsp:val=&quot;00A81933&quot;/&gt;&lt;wsp:rsid wsp:val=&quot;00A81B15&quot;/&gt;&lt;wsp:rsid wsp:val=&quot;00A85234&quot;/&gt;&lt;wsp:rsid wsp:val=&quot;00A85DBC&quot;/&gt;&lt;wsp:rsid wsp:val=&quot;00A86D7E&quot;/&gt;&lt;wsp:rsid wsp:val=&quot;00A87366&quot;/&gt;&lt;wsp:rsid wsp:val=&quot;00A878EF&quot;/&gt;&lt;wsp:rsid wsp:val=&quot;00A9656B&quot;/&gt;&lt;wsp:rsid wsp:val=&quot;00AA24C1&quot;/&gt;&lt;wsp:rsid wsp:val=&quot;00AA4CA6&quot;/&gt;&lt;wsp:rsid wsp:val=&quot;00AA4DD5&quot;/&gt;&lt;wsp:rsid wsp:val=&quot;00AA5DEE&quot;/&gt;&lt;wsp:rsid wsp:val=&quot;00AB3F85&quot;/&gt;&lt;wsp:rsid wsp:val=&quot;00AB7F9E&quot;/&gt;&lt;wsp:rsid wsp:val=&quot;00AC04CD&quot;/&gt;&lt;wsp:rsid wsp:val=&quot;00AC0B13&quot;/&gt;&lt;wsp:rsid wsp:val=&quot;00AC0B5C&quot;/&gt;&lt;wsp:rsid wsp:val=&quot;00AC0EFF&quot;/&gt;&lt;wsp:rsid wsp:val=&quot;00AC12AF&quot;/&gt;&lt;wsp:rsid wsp:val=&quot;00AC2665&quot;/&gt;&lt;wsp:rsid wsp:val=&quot;00AC2EEB&quot;/&gt;&lt;wsp:rsid wsp:val=&quot;00AC306A&quot;/&gt;&lt;wsp:rsid wsp:val=&quot;00AC5005&quot;/&gt;&lt;wsp:rsid wsp:val=&quot;00AC654A&quot;/&gt;&lt;wsp:rsid wsp:val=&quot;00AC670F&quot;/&gt;&lt;wsp:rsid wsp:val=&quot;00AC6B3D&quot;/&gt;&lt;wsp:rsid wsp:val=&quot;00AC6DB8&quot;/&gt;&lt;wsp:rsid wsp:val=&quot;00AD19C3&quot;/&gt;&lt;wsp:rsid wsp:val=&quot;00AD2058&quot;/&gt;&lt;wsp:rsid wsp:val=&quot;00AD6613&quot;/&gt;&lt;wsp:rsid wsp:val=&quot;00AD6D86&quot;/&gt;&lt;wsp:rsid wsp:val=&quot;00AE2DD6&quot;/&gt;&lt;wsp:rsid wsp:val=&quot;00AE35E4&quot;/&gt;&lt;wsp:rsid wsp:val=&quot;00AE747D&quot;/&gt;&lt;wsp:rsid wsp:val=&quot;00AE77EC&quot;/&gt;&lt;wsp:rsid wsp:val=&quot;00AF1CC9&quot;/&gt;&lt;wsp:rsid wsp:val=&quot;00B01679&quot;/&gt;&lt;wsp:rsid wsp:val=&quot;00B02F68&quot;/&gt;&lt;wsp:rsid wsp:val=&quot;00B03CAE&quot;/&gt;&lt;wsp:rsid wsp:val=&quot;00B05546&quot;/&gt;&lt;wsp:rsid wsp:val=&quot;00B05946&quot;/&gt;&lt;wsp:rsid wsp:val=&quot;00B067A5&quot;/&gt;&lt;wsp:rsid wsp:val=&quot;00B06E27&quot;/&gt;&lt;wsp:rsid wsp:val=&quot;00B12421&quot;/&gt;&lt;wsp:rsid wsp:val=&quot;00B12FE2&quot;/&gt;&lt;wsp:rsid wsp:val=&quot;00B15E24&quot;/&gt;&lt;wsp:rsid wsp:val=&quot;00B226D0&quot;/&gt;&lt;wsp:rsid wsp:val=&quot;00B22E92&quot;/&gt;&lt;wsp:rsid wsp:val=&quot;00B30F2A&quot;/&gt;&lt;wsp:rsid wsp:val=&quot;00B31FB5&quot;/&gt;&lt;wsp:rsid wsp:val=&quot;00B3223D&quot;/&gt;&lt;wsp:rsid wsp:val=&quot;00B34988&quot;/&gt;&lt;wsp:rsid wsp:val=&quot;00B3698F&quot;/&gt;&lt;wsp:rsid wsp:val=&quot;00B406C1&quot;/&gt;&lt;wsp:rsid wsp:val=&quot;00B42372&quot;/&gt;&lt;wsp:rsid wsp:val=&quot;00B42C7A&quot;/&gt;&lt;wsp:rsid wsp:val=&quot;00B44009&quot;/&gt;&lt;wsp:rsid wsp:val=&quot;00B463E3&quot;/&gt;&lt;wsp:rsid wsp:val=&quot;00B47B48&quot;/&gt;&lt;wsp:rsid wsp:val=&quot;00B5001E&quot;/&gt;&lt;wsp:rsid wsp:val=&quot;00B52C8A&quot;/&gt;&lt;wsp:rsid wsp:val=&quot;00B5445A&quot;/&gt;&lt;wsp:rsid wsp:val=&quot;00B558AB&quot;/&gt;&lt;wsp:rsid wsp:val=&quot;00B606D9&quot;/&gt;&lt;wsp:rsid wsp:val=&quot;00B60991&quot;/&gt;&lt;wsp:rsid wsp:val=&quot;00B62D3B&quot;/&gt;&lt;wsp:rsid wsp:val=&quot;00B64ABD&quot;/&gt;&lt;wsp:rsid wsp:val=&quot;00B65225&quot;/&gt;&lt;wsp:rsid wsp:val=&quot;00B70989&quot;/&gt;&lt;wsp:rsid wsp:val=&quot;00B73543&quot;/&gt;&lt;wsp:rsid wsp:val=&quot;00B739BA&quot;/&gt;&lt;wsp:rsid wsp:val=&quot;00B73AE2&quot;/&gt;&lt;wsp:rsid wsp:val=&quot;00B73BFC&quot;/&gt;&lt;wsp:rsid wsp:val=&quot;00B80274&quot;/&gt;&lt;wsp:rsid wsp:val=&quot;00B8397B&quot;/&gt;&lt;wsp:rsid wsp:val=&quot;00B8446C&quot;/&gt;&lt;wsp:rsid wsp:val=&quot;00B84970&quot;/&gt;&lt;wsp:rsid wsp:val=&quot;00B876F0&quot;/&gt;&lt;wsp:rsid wsp:val=&quot;00B87ECE&quot;/&gt;&lt;wsp:rsid wsp:val=&quot;00B9181B&quot;/&gt;&lt;wsp:rsid wsp:val=&quot;00B925DD&quot;/&gt;&lt;wsp:rsid wsp:val=&quot;00B9543F&quot;/&gt;&lt;wsp:rsid wsp:val=&quot;00B95A46&quot;/&gt;&lt;wsp:rsid wsp:val=&quot;00BA146A&quot;/&gt;&lt;wsp:rsid wsp:val=&quot;00BA1CBC&quot;/&gt;&lt;wsp:rsid wsp:val=&quot;00BA1D66&quot;/&gt;&lt;wsp:rsid wsp:val=&quot;00BB087F&quot;/&gt;&lt;wsp:rsid wsp:val=&quot;00BB16F4&quot;/&gt;&lt;wsp:rsid wsp:val=&quot;00BB5FFE&quot;/&gt;&lt;wsp:rsid wsp:val=&quot;00BB6A38&quot;/&gt;&lt;wsp:rsid wsp:val=&quot;00BC40A6&quot;/&gt;&lt;wsp:rsid wsp:val=&quot;00BC4CBB&quot;/&gt;&lt;wsp:rsid wsp:val=&quot;00BC5AE7&quot;/&gt;&lt;wsp:rsid wsp:val=&quot;00BC7FED&quot;/&gt;&lt;wsp:rsid wsp:val=&quot;00BD14EA&quot;/&gt;&lt;wsp:rsid wsp:val=&quot;00BD3CDD&quot;/&gt;&lt;wsp:rsid wsp:val=&quot;00BD7B79&quot;/&gt;&lt;wsp:rsid wsp:val=&quot;00BE1672&quot;/&gt;&lt;wsp:rsid wsp:val=&quot;00BE31EA&quot;/&gt;&lt;wsp:rsid wsp:val=&quot;00BE3E00&quot;/&gt;&lt;wsp:rsid wsp:val=&quot;00BE48B6&quot;/&gt;&lt;wsp:rsid wsp:val=&quot;00BE7095&quot;/&gt;&lt;wsp:rsid wsp:val=&quot;00BE78BD&quot;/&gt;&lt;wsp:rsid wsp:val=&quot;00BF03BB&quot;/&gt;&lt;wsp:rsid wsp:val=&quot;00BF15F6&quot;/&gt;&lt;wsp:rsid wsp:val=&quot;00BF28CB&quot;/&gt;&lt;wsp:rsid wsp:val=&quot;00BF50DB&quot;/&gt;&lt;wsp:rsid wsp:val=&quot;00BF62CD&quot;/&gt;&lt;wsp:rsid wsp:val=&quot;00BF7F29&quot;/&gt;&lt;wsp:rsid wsp:val=&quot;00BF7F3A&quot;/&gt;&lt;wsp:rsid wsp:val=&quot;00C04118&quot;/&gt;&lt;wsp:rsid wsp:val=&quot;00C07A28&quot;/&gt;&lt;wsp:rsid wsp:val=&quot;00C16EAA&quot;/&gt;&lt;wsp:rsid wsp:val=&quot;00C20409&quot;/&gt;&lt;wsp:rsid wsp:val=&quot;00C26212&quot;/&gt;&lt;wsp:rsid wsp:val=&quot;00C26985&quot;/&gt;&lt;wsp:rsid wsp:val=&quot;00C3198F&quot;/&gt;&lt;wsp:rsid wsp:val=&quot;00C329CB&quot;/&gt;&lt;wsp:rsid wsp:val=&quot;00C34F14&quot;/&gt;&lt;wsp:rsid wsp:val=&quot;00C36435&quot;/&gt;&lt;wsp:rsid wsp:val=&quot;00C42EA1&quot;/&gt;&lt;wsp:rsid wsp:val=&quot;00C50891&quot;/&gt;&lt;wsp:rsid wsp:val=&quot;00C51228&quot;/&gt;&lt;wsp:rsid wsp:val=&quot;00C51ECB&quot;/&gt;&lt;wsp:rsid wsp:val=&quot;00C53A1A&quot;/&gt;&lt;wsp:rsid wsp:val=&quot;00C53B3C&quot;/&gt;&lt;wsp:rsid wsp:val=&quot;00C546CF&quot;/&gt;&lt;wsp:rsid wsp:val=&quot;00C56601&quot;/&gt;&lt;wsp:rsid wsp:val=&quot;00C575F0&quot;/&gt;&lt;wsp:rsid wsp:val=&quot;00C578B3&quot;/&gt;&lt;wsp:rsid wsp:val=&quot;00C70E7D&quot;/&gt;&lt;wsp:rsid wsp:val=&quot;00C73658&quot;/&gt;&lt;wsp:rsid wsp:val=&quot;00C80CB7&quot;/&gt;&lt;wsp:rsid wsp:val=&quot;00C816A2&quot;/&gt;&lt;wsp:rsid wsp:val=&quot;00C8176D&quot;/&gt;&lt;wsp:rsid wsp:val=&quot;00C81962&quot;/&gt;&lt;wsp:rsid wsp:val=&quot;00C82C1B&quot;/&gt;&lt;wsp:rsid wsp:val=&quot;00C83065&quot;/&gt;&lt;wsp:rsid wsp:val=&quot;00C8380C&quot;/&gt;&lt;wsp:rsid wsp:val=&quot;00C84376&quot;/&gt;&lt;wsp:rsid wsp:val=&quot;00C847AC&quot;/&gt;&lt;wsp:rsid wsp:val=&quot;00C91E2D&quot;/&gt;&lt;wsp:rsid wsp:val=&quot;00C93060&quot;/&gt;&lt;wsp:rsid wsp:val=&quot;00C94692&quot;/&gt;&lt;wsp:rsid wsp:val=&quot;00C96A24&quot;/&gt;&lt;wsp:rsid wsp:val=&quot;00C97B91&quot;/&gt;&lt;wsp:rsid wsp:val=&quot;00CA3229&quot;/&gt;&lt;wsp:rsid wsp:val=&quot;00CA32E8&quot;/&gt;&lt;wsp:rsid wsp:val=&quot;00CA40DE&quot;/&gt;&lt;wsp:rsid wsp:val=&quot;00CA559C&quot;/&gt;&lt;wsp:rsid wsp:val=&quot;00CA6520&quot;/&gt;&lt;wsp:rsid wsp:val=&quot;00CB1793&quot;/&gt;&lt;wsp:rsid wsp:val=&quot;00CB203F&quot;/&gt;&lt;wsp:rsid wsp:val=&quot;00CB2E29&quot;/&gt;&lt;wsp:rsid wsp:val=&quot;00CB3271&quot;/&gt;&lt;wsp:rsid wsp:val=&quot;00CB3746&quot;/&gt;&lt;wsp:rsid wsp:val=&quot;00CB5123&quot;/&gt;&lt;wsp:rsid wsp:val=&quot;00CB77C1&quot;/&gt;&lt;wsp:rsid wsp:val=&quot;00CC10BE&quot;/&gt;&lt;wsp:rsid wsp:val=&quot;00CC26C6&quot;/&gt;&lt;wsp:rsid wsp:val=&quot;00CC742C&quot;/&gt;&lt;wsp:rsid wsp:val=&quot;00CD03C9&quot;/&gt;&lt;wsp:rsid wsp:val=&quot;00CD2A32&quot;/&gt;&lt;wsp:rsid wsp:val=&quot;00CD4DC8&quot;/&gt;&lt;wsp:rsid wsp:val=&quot;00CD6473&quot;/&gt;&lt;wsp:rsid wsp:val=&quot;00CE0F68&quot;/&gt;&lt;wsp:rsid wsp:val=&quot;00CE5D2F&quot;/&gt;&lt;wsp:rsid wsp:val=&quot;00CE64A9&quot;/&gt;&lt;wsp:rsid wsp:val=&quot;00CE6621&quot;/&gt;&lt;wsp:rsid wsp:val=&quot;00CE6B6C&quot;/&gt;&lt;wsp:rsid wsp:val=&quot;00CF0B10&quot;/&gt;&lt;wsp:rsid wsp:val=&quot;00CF1288&quot;/&gt;&lt;wsp:rsid wsp:val=&quot;00CF1369&quot;/&gt;&lt;wsp:rsid wsp:val=&quot;00CF1BA7&quot;/&gt;&lt;wsp:rsid wsp:val=&quot;00CF21D8&quot;/&gt;&lt;wsp:rsid wsp:val=&quot;00CF3CC6&quot;/&gt;&lt;wsp:rsid wsp:val=&quot;00CF6D00&quot;/&gt;&lt;wsp:rsid wsp:val=&quot;00CF71D1&quot;/&gt;&lt;wsp:rsid wsp:val=&quot;00D0117C&quot;/&gt;&lt;wsp:rsid wsp:val=&quot;00D04B8B&quot;/&gt;&lt;wsp:rsid wsp:val=&quot;00D058C4&quot;/&gt;&lt;wsp:rsid wsp:val=&quot;00D072A2&quot;/&gt;&lt;wsp:rsid wsp:val=&quot;00D07CEE&quot;/&gt;&lt;wsp:rsid wsp:val=&quot;00D12280&quot;/&gt;&lt;wsp:rsid wsp:val=&quot;00D1300C&quot;/&gt;&lt;wsp:rsid wsp:val=&quot;00D150B1&quot;/&gt;&lt;wsp:rsid wsp:val=&quot;00D150DB&quot;/&gt;&lt;wsp:rsid wsp:val=&quot;00D1579D&quot;/&gt;&lt;wsp:rsid wsp:val=&quot;00D176E0&quot;/&gt;&lt;wsp:rsid wsp:val=&quot;00D17A79&quot;/&gt;&lt;wsp:rsid wsp:val=&quot;00D17F4D&quot;/&gt;&lt;wsp:rsid wsp:val=&quot;00D262B4&quot;/&gt;&lt;wsp:rsid wsp:val=&quot;00D264AA&quot;/&gt;&lt;wsp:rsid wsp:val=&quot;00D34921&quot;/&gt;&lt;wsp:rsid wsp:val=&quot;00D34A98&quot;/&gt;&lt;wsp:rsid wsp:val=&quot;00D34DA4&quot;/&gt;&lt;wsp:rsid wsp:val=&quot;00D36614&quot;/&gt;&lt;wsp:rsid wsp:val=&quot;00D37BD0&quot;/&gt;&lt;wsp:rsid wsp:val=&quot;00D40239&quot;/&gt;&lt;wsp:rsid wsp:val=&quot;00D40266&quot;/&gt;&lt;wsp:rsid wsp:val=&quot;00D40E06&quot;/&gt;&lt;wsp:rsid wsp:val=&quot;00D50D6E&quot;/&gt;&lt;wsp:rsid wsp:val=&quot;00D50DBD&quot;/&gt;&lt;wsp:rsid wsp:val=&quot;00D520E4&quot;/&gt;&lt;wsp:rsid wsp:val=&quot;00D526A5&quot;/&gt;&lt;wsp:rsid wsp:val=&quot;00D53BFB&quot;/&gt;&lt;wsp:rsid wsp:val=&quot;00D5415B&quot;/&gt;&lt;wsp:rsid wsp:val=&quot;00D55F77&quot;/&gt;&lt;wsp:rsid wsp:val=&quot;00D575F4&quot;/&gt;&lt;wsp:rsid wsp:val=&quot;00D5781D&quot;/&gt;&lt;wsp:rsid wsp:val=&quot;00D57DFA&quot;/&gt;&lt;wsp:rsid wsp:val=&quot;00D60B9E&quot;/&gt;&lt;wsp:rsid wsp:val=&quot;00D651AF&quot;/&gt;&lt;wsp:rsid wsp:val=&quot;00D66315&quot;/&gt;&lt;wsp:rsid wsp:val=&quot;00D70E88&quot;/&gt;&lt;wsp:rsid wsp:val=&quot;00D70F9D&quot;/&gt;&lt;wsp:rsid wsp:val=&quot;00D71D3B&quot;/&gt;&lt;wsp:rsid wsp:val=&quot;00D72253&quot;/&gt;&lt;wsp:rsid wsp:val=&quot;00D75D35&quot;/&gt;&lt;wsp:rsid wsp:val=&quot;00D80F86&quot;/&gt;&lt;wsp:rsid wsp:val=&quot;00D82619&quot;/&gt;&lt;wsp:rsid wsp:val=&quot;00D831F6&quot;/&gt;&lt;wsp:rsid wsp:val=&quot;00D839B8&quot;/&gt;&lt;wsp:rsid wsp:val=&quot;00D83AAD&quot;/&gt;&lt;wsp:rsid wsp:val=&quot;00D84411&quot;/&gt;&lt;wsp:rsid wsp:val=&quot;00D90132&quot;/&gt;&lt;wsp:rsid wsp:val=&quot;00D9135B&quot;/&gt;&lt;wsp:rsid wsp:val=&quot;00D91D89&quot;/&gt;&lt;wsp:rsid wsp:val=&quot;00DA025E&quot;/&gt;&lt;wsp:rsid wsp:val=&quot;00DA518A&quot;/&gt;&lt;wsp:rsid wsp:val=&quot;00DA706D&quot;/&gt;&lt;wsp:rsid wsp:val=&quot;00DB0073&quot;/&gt;&lt;wsp:rsid wsp:val=&quot;00DB0BA5&quot;/&gt;&lt;wsp:rsid wsp:val=&quot;00DC1331&quot;/&gt;&lt;wsp:rsid wsp:val=&quot;00DC39A9&quot;/&gt;&lt;wsp:rsid wsp:val=&quot;00DC53E7&quot;/&gt;&lt;wsp:rsid wsp:val=&quot;00DC756C&quot;/&gt;&lt;wsp:rsid wsp:val=&quot;00DC7BB8&quot;/&gt;&lt;wsp:rsid wsp:val=&quot;00DD00AF&quot;/&gt;&lt;wsp:rsid wsp:val=&quot;00DD0C2C&quot;/&gt;&lt;wsp:rsid wsp:val=&quot;00DD3142&quot;/&gt;&lt;wsp:rsid wsp:val=&quot;00DD576B&quot;/&gt;&lt;wsp:rsid wsp:val=&quot;00DE22B1&quot;/&gt;&lt;wsp:rsid wsp:val=&quot;00DE263D&quot;/&gt;&lt;wsp:rsid wsp:val=&quot;00DE283D&quot;/&gt;&lt;wsp:rsid wsp:val=&quot;00DE4455&quot;/&gt;&lt;wsp:rsid wsp:val=&quot;00DE60C1&quot;/&gt;&lt;wsp:rsid wsp:val=&quot;00DE67FC&quot;/&gt;&lt;wsp:rsid wsp:val=&quot;00DF0815&quot;/&gt;&lt;wsp:rsid wsp:val=&quot;00DF30DF&quot;/&gt;&lt;wsp:rsid wsp:val=&quot;00DF5A00&quot;/&gt;&lt;wsp:rsid wsp:val=&quot;00E02397&quot;/&gt;&lt;wsp:rsid wsp:val=&quot;00E064D0&quot;/&gt;&lt;wsp:rsid wsp:val=&quot;00E06B0C&quot;/&gt;&lt;wsp:rsid wsp:val=&quot;00E07B9A&quot;/&gt;&lt;wsp:rsid wsp:val=&quot;00E11534&quot;/&gt;&lt;wsp:rsid wsp:val=&quot;00E15F57&quot;/&gt;&lt;wsp:rsid wsp:val=&quot;00E22B3F&quot;/&gt;&lt;wsp:rsid wsp:val=&quot;00E237F4&quot;/&gt;&lt;wsp:rsid wsp:val=&quot;00E238E4&quot;/&gt;&lt;wsp:rsid wsp:val=&quot;00E23E48&quot;/&gt;&lt;wsp:rsid wsp:val=&quot;00E253B2&quot;/&gt;&lt;wsp:rsid wsp:val=&quot;00E26073&quot;/&gt;&lt;wsp:rsid wsp:val=&quot;00E26F58&quot;/&gt;&lt;wsp:rsid wsp:val=&quot;00E30FEC&quot;/&gt;&lt;wsp:rsid wsp:val=&quot;00E31CCF&quot;/&gt;&lt;wsp:rsid wsp:val=&quot;00E32A4A&quot;/&gt;&lt;wsp:rsid wsp:val=&quot;00E4069E&quot;/&gt;&lt;wsp:rsid wsp:val=&quot;00E4076B&quot;/&gt;&lt;wsp:rsid wsp:val=&quot;00E43552&quot;/&gt;&lt;wsp:rsid wsp:val=&quot;00E45EF3&quot;/&gt;&lt;wsp:rsid wsp:val=&quot;00E519C5&quot;/&gt;&lt;wsp:rsid wsp:val=&quot;00E52777&quot;/&gt;&lt;wsp:rsid wsp:val=&quot;00E5329C&quot;/&gt;&lt;wsp:rsid wsp:val=&quot;00E5363C&quot;/&gt;&lt;wsp:rsid wsp:val=&quot;00E539AC&quot;/&gt;&lt;wsp:rsid wsp:val=&quot;00E54AF8&quot;/&gt;&lt;wsp:rsid wsp:val=&quot;00E55ABC&quot;/&gt;&lt;wsp:rsid wsp:val=&quot;00E57518&quot;/&gt;&lt;wsp:rsid wsp:val=&quot;00E57B74&quot;/&gt;&lt;wsp:rsid wsp:val=&quot;00E6150C&quot;/&gt;&lt;wsp:rsid wsp:val=&quot;00E61DFE&quot;/&gt;&lt;wsp:rsid wsp:val=&quot;00E62283&quot;/&gt;&lt;wsp:rsid wsp:val=&quot;00E70031&quot;/&gt;&lt;wsp:rsid wsp:val=&quot;00E73617&quot;/&gt;&lt;wsp:rsid wsp:val=&quot;00E7460A&quot;/&gt;&lt;wsp:rsid wsp:val=&quot;00E75C57&quot;/&gt;&lt;wsp:rsid wsp:val=&quot;00E81E3D&quot;/&gt;&lt;wsp:rsid wsp:val=&quot;00E83BD8&quot;/&gt;&lt;wsp:rsid wsp:val=&quot;00E845C2&quot;/&gt;&lt;wsp:rsid wsp:val=&quot;00E852A0&quot;/&gt;&lt;wsp:rsid wsp:val=&quot;00E85872&quot;/&gt;&lt;wsp:rsid wsp:val=&quot;00E8629F&quot;/&gt;&lt;wsp:rsid wsp:val=&quot;00E86553&quot;/&gt;&lt;wsp:rsid wsp:val=&quot;00E902E8&quot;/&gt;&lt;wsp:rsid wsp:val=&quot;00E908D1&quot;/&gt;&lt;wsp:rsid wsp:val=&quot;00E90F26&quot;/&gt;&lt;wsp:rsid wsp:val=&quot;00E924F9&quot;/&gt;&lt;wsp:rsid wsp:val=&quot;00E977FD&quot;/&gt;&lt;wsp:rsid wsp:val=&quot;00EA1146&quot;/&gt;&lt;wsp:rsid wsp:val=&quot;00EA15EB&quot;/&gt;&lt;wsp:rsid wsp:val=&quot;00EA20D4&quot;/&gt;&lt;wsp:rsid wsp:val=&quot;00EA3C24&quot;/&gt;&lt;wsp:rsid wsp:val=&quot;00EA5C32&quot;/&gt;&lt;wsp:rsid wsp:val=&quot;00EA7566&quot;/&gt;&lt;wsp:rsid wsp:val=&quot;00EA7B28&quot;/&gt;&lt;wsp:rsid wsp:val=&quot;00EB2122&quot;/&gt;&lt;wsp:rsid wsp:val=&quot;00EB342C&quot;/&gt;&lt;wsp:rsid wsp:val=&quot;00EB47AD&quot;/&gt;&lt;wsp:rsid wsp:val=&quot;00EC2A82&quot;/&gt;&lt;wsp:rsid wsp:val=&quot;00EC44C8&quot;/&gt;&lt;wsp:rsid wsp:val=&quot;00EC556A&quot;/&gt;&lt;wsp:rsid wsp:val=&quot;00EC7140&quot;/&gt;&lt;wsp:rsid wsp:val=&quot;00EC722B&quot;/&gt;&lt;wsp:rsid wsp:val=&quot;00ED509A&quot;/&gt;&lt;wsp:rsid wsp:val=&quot;00ED5262&quot;/&gt;&lt;wsp:rsid wsp:val=&quot;00ED5719&quot;/&gt;&lt;wsp:rsid wsp:val=&quot;00ED5D0F&quot;/&gt;&lt;wsp:rsid wsp:val=&quot;00EE11B3&quot;/&gt;&lt;wsp:rsid wsp:val=&quot;00EE2E65&quot;/&gt;&lt;wsp:rsid wsp:val=&quot;00EE3C68&quot;/&gt;&lt;wsp:rsid wsp:val=&quot;00EF0A71&quot;/&gt;&lt;wsp:rsid wsp:val=&quot;00EF2D85&quot;/&gt;&lt;wsp:rsid wsp:val=&quot;00EF3549&quot;/&gt;&lt;wsp:rsid wsp:val=&quot;00EF3BAD&quot;/&gt;&lt;wsp:rsid wsp:val=&quot;00EF3D28&quot;/&gt;&lt;wsp:rsid wsp:val=&quot;00EF4968&quot;/&gt;&lt;wsp:rsid wsp:val=&quot;00EF5D37&quot;/&gt;&lt;wsp:rsid wsp:val=&quot;00EF74A9&quot;/&gt;&lt;wsp:rsid wsp:val=&quot;00EF7BA9&quot;/&gt;&lt;wsp:rsid wsp:val=&quot;00F00944&quot;/&gt;&lt;wsp:rsid wsp:val=&quot;00F023A9&quot;/&gt;&lt;wsp:rsid wsp:val=&quot;00F0343A&quot;/&gt;&lt;wsp:rsid wsp:val=&quot;00F06B98&quot;/&gt;&lt;wsp:rsid wsp:val=&quot;00F06C54&quot;/&gt;&lt;wsp:rsid wsp:val=&quot;00F06DD8&quot;/&gt;&lt;wsp:rsid wsp:val=&quot;00F072D8&quot;/&gt;&lt;wsp:rsid wsp:val=&quot;00F10825&quot;/&gt;&lt;wsp:rsid wsp:val=&quot;00F15C84&quot;/&gt;&lt;wsp:rsid wsp:val=&quot;00F16188&quot;/&gt;&lt;wsp:rsid wsp:val=&quot;00F176F7&quot;/&gt;&lt;wsp:rsid wsp:val=&quot;00F20B94&quot;/&gt;&lt;wsp:rsid wsp:val=&quot;00F21AA3&quot;/&gt;&lt;wsp:rsid wsp:val=&quot;00F21B36&quot;/&gt;&lt;wsp:rsid wsp:val=&quot;00F21FA0&quot;/&gt;&lt;wsp:rsid wsp:val=&quot;00F22AF9&quot;/&gt;&lt;wsp:rsid wsp:val=&quot;00F260BB&quot;/&gt;&lt;wsp:rsid wsp:val=&quot;00F262D7&quot;/&gt;&lt;wsp:rsid wsp:val=&quot;00F30B22&quot;/&gt;&lt;wsp:rsid wsp:val=&quot;00F31369&quot;/&gt;&lt;wsp:rsid wsp:val=&quot;00F31F73&quot;/&gt;&lt;wsp:rsid wsp:val=&quot;00F3281B&quot;/&gt;&lt;wsp:rsid wsp:val=&quot;00F33C35&quot;/&gt;&lt;wsp:rsid wsp:val=&quot;00F35313&quot;/&gt;&lt;wsp:rsid wsp:val=&quot;00F3578A&quot;/&gt;&lt;wsp:rsid wsp:val=&quot;00F43104&quot;/&gt;&lt;wsp:rsid wsp:val=&quot;00F44A61&quot;/&gt;&lt;wsp:rsid wsp:val=&quot;00F4734D&quot;/&gt;&lt;wsp:rsid wsp:val=&quot;00F47D81&quot;/&gt;&lt;wsp:rsid wsp:val=&quot;00F52F19&quot;/&gt;&lt;wsp:rsid wsp:val=&quot;00F55467&quot;/&gt;&lt;wsp:rsid wsp:val=&quot;00F56DD6&quot;/&gt;&lt;wsp:rsid wsp:val=&quot;00F63A09&quot;/&gt;&lt;wsp:rsid wsp:val=&quot;00F640C8&quot;/&gt;&lt;wsp:rsid wsp:val=&quot;00F64E51&quot;/&gt;&lt;wsp:rsid wsp:val=&quot;00F66A1B&quot;/&gt;&lt;wsp:rsid wsp:val=&quot;00F7146E&quot;/&gt;&lt;wsp:rsid wsp:val=&quot;00F739ED&quot;/&gt;&lt;wsp:rsid wsp:val=&quot;00F75DB0&quot;/&gt;&lt;wsp:rsid wsp:val=&quot;00F76FBE&quot;/&gt;&lt;wsp:rsid wsp:val=&quot;00F7778F&quot;/&gt;&lt;wsp:rsid wsp:val=&quot;00F77D34&quot;/&gt;&lt;wsp:rsid wsp:val=&quot;00F825CC&quot;/&gt;&lt;wsp:rsid wsp:val=&quot;00F835C1&quot;/&gt;&lt;wsp:rsid wsp:val=&quot;00F84B44&quot;/&gt;&lt;wsp:rsid wsp:val=&quot;00F84CC4&quot;/&gt;&lt;wsp:rsid wsp:val=&quot;00F86875&quot;/&gt;&lt;wsp:rsid wsp:val=&quot;00F8704F&quot;/&gt;&lt;wsp:rsid wsp:val=&quot;00F87B0C&quot;/&gt;&lt;wsp:rsid wsp:val=&quot;00F91E93&quot;/&gt;&lt;wsp:rsid wsp:val=&quot;00FA0423&quot;/&gt;&lt;wsp:rsid wsp:val=&quot;00FA2CF7&quot;/&gt;&lt;wsp:rsid wsp:val=&quot;00FA2E18&quot;/&gt;&lt;wsp:rsid wsp:val=&quot;00FA6851&quot;/&gt;&lt;wsp:rsid wsp:val=&quot;00FA76C0&quot;/&gt;&lt;wsp:rsid wsp:val=&quot;00FB0D2D&quot;/&gt;&lt;wsp:rsid wsp:val=&quot;00FB2CCA&quot;/&gt;&lt;wsp:rsid wsp:val=&quot;00FB52C2&quot;/&gt;&lt;wsp:rsid wsp:val=&quot;00FB58D3&quot;/&gt;&lt;wsp:rsid wsp:val=&quot;00FB6375&quot;/&gt;&lt;wsp:rsid wsp:val=&quot;00FC051F&quot;/&gt;&lt;wsp:rsid wsp:val=&quot;00FC542F&quot;/&gt;&lt;wsp:rsid wsp:val=&quot;00FC6C4B&quot;/&gt;&lt;wsp:rsid wsp:val=&quot;00FC7090&quot;/&gt;&lt;wsp:rsid wsp:val=&quot;00FC713E&quot;/&gt;&lt;wsp:rsid wsp:val=&quot;00FD2747&quot;/&gt;&lt;wsp:rsid wsp:val=&quot;00FD650F&quot;/&gt;&lt;wsp:rsid wsp:val=&quot;00FF2E3D&quot;/&gt;&lt;wsp:rsid wsp:val=&quot;00FF4D6B&quot;/&gt;&lt;wsp:rsid wsp:val=&quot;00FF68C6&quot;/&gt;&lt;/wsp:rsids&gt;&lt;/w:docPr&gt;&lt;w:body&gt;&lt;wx:sect&gt;&lt;w:p wsp:rsidR=&quot;00000000&quot; wsp:rsidRDefault=&quot;003F673E&quot; wsp:rsidP=&quot;003F673E&quot;&gt;&lt;m:oMathPara&gt;&lt;m:oMath&gt;&lt;m:r&gt;&lt;w:rPr&gt;&lt;w:rFonts w:ascii=&quot;Cambria Math&quot; w:fareast=&quot;Batang&quot; w:h-ansi=&quot;Cambria Math&quot;/&gt;&lt;wx:font wx:val=&quot;Cambria Math&quot;/&gt;&lt;w:i/&gt;&lt;/w:rPr&gt;&lt;m:t&gt;2__・4576__&lt;/m:t&gt;&lt;/m:r&gt;&lt;/m:oMath&gt;&lt;/m:oMathPara&gt;&lt;/w:p&gt;&lt;w:sectPr wsp:rsidR=&quot;00000000&quot;&gt;&lt;w:pgSz w:w=&quot;12240&quot; w:h=&quot;15840&quot;/&gt;&lt;w:pgMar w:top=&quot;1985&quot; w:right=&quot;1701&quot; w:bottom=&quot;1701&quot; w:left=&quot;1701&quot; w:header=&quot;720&quot;MMMMMMMMMMM M w:footer=&quot;720&quot; w:gutter=&quot;0&quot;/&gt;&lt;w:cols w:space=&quot;720&quot;/&gt;&lt;/w:sectPr&gt;&lt;/wx:sect&gt;&lt;/w:body&gt;&lt;/w:wordDocument&gt;">
                        <v:imagedata r:id="rId21" o:title="" chromakey="white"/>
                      </v:shape>
                    </w:pict>
                  </w:r>
                  <w:r w:rsidRPr="004031C1">
                    <w:rPr>
                      <w:rFonts w:eastAsia="Batang"/>
                    </w:rPr>
                    <w:fldChar w:fldCharType="end"/>
                  </w:r>
                  <w:r>
                    <w:rPr>
                      <w:rFonts w:eastAsia="Batang"/>
                    </w:rPr>
                    <w:t xml:space="preserve"> </w:t>
                  </w:r>
                </w:p>
              </w:tc>
              <w:tc>
                <w:tcPr>
                  <w:tcW w:w="1215" w:type="dxa"/>
                  <w:shd w:val="clear" w:color="auto" w:fill="auto"/>
                </w:tcPr>
                <w:p w:rsidR="004031C1" w:rsidRPr="002C4341" w:rsidRDefault="004031C1" w:rsidP="00CD3208">
                  <w:pPr>
                    <w:pStyle w:val="TAR"/>
                    <w:rPr>
                      <w:rFonts w:eastAsia="Batang"/>
                    </w:rPr>
                  </w:pPr>
                  <w:r w:rsidRPr="004031C1">
                    <w:rPr>
                      <w:rFonts w:eastAsia="Batang"/>
                    </w:rPr>
                    <w:fldChar w:fldCharType="begin"/>
                  </w:r>
                  <w:r w:rsidRPr="004031C1">
                    <w:rPr>
                      <w:rFonts w:eastAsia="Batang"/>
                    </w:rPr>
                    <w:instrText xml:space="preserve"> QUOTE </w:instrText>
                  </w:r>
                  <w:r w:rsidR="00D14C1D">
                    <w:rPr>
                      <w:position w:val="-5"/>
                    </w:rPr>
                    <w:pict w14:anchorId="08189235">
                      <v:shape id="_x0000_i1038" type="#_x0000_t75" style="width:30pt;height:10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38&quot;/&gt;&lt;w:printFractionalCharacterWidth/&gt;&lt;w:bordersDontSurroundHeader/&gt;&lt;w:bordersDontSurroundFooter/&gt;&lt;w:stylePaneFormatFilter w:val=&quot;3F2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validateAgainstSchema/&gt;&lt;w:saveInvalidXML w:val=&quot;off&quot;/&gt;&lt;w:ignoreMixedContent w:val=&quot;off&quot;/&gt;&lt;w:alwaysShowPlaceholderText w:val=&quot;off&quot;/&gt;&lt;w:footnotePr&gt;&lt;w:pos w:val=&quot;beneath-text&quot;/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282213&quot;/&gt;&lt;wsp:rsid wsp:val=&quot;000027ED&quot;/&gt;&lt;wsp:rsid wsp:val=&quot;0000379E&quot;/&gt;&lt;wsp:rsid wsp:val=&quot;000037AF&quot;/&gt;&lt;wsp:rsid wsp:val=&quot;00003C52&quot;/&gt;&lt;wsp:rsid wsp:val=&quot;00004537&quot;/&gt;&lt;wsp:rsid wsp:val=&quot;00007948&quot;/&gt;&lt;wsp:rsid wsp:val=&quot;000128F2&quot;/&gt;&lt;wsp:rsid wsp:val=&quot;00017799&quot;/&gt;&lt;wsp:rsid wsp:val=&quot;00017BDA&quot;/&gt;&lt;wsp:rsid wsp:val=&quot;0002036D&quot;/&gt;&lt;wsp:rsid wsp:val=&quot;00020852&quot;/&gt;&lt;wsp:rsid wsp:val=&quot;00020CB7&quot;/&gt;&lt;wsp:rsid wsp:val=&quot;0002191D&quot;/&gt;&lt;wsp:rsid wsp:val=&quot;00021E68&quot;/&gt;&lt;wsp:rsid wsp:val=&quot;000233B8&quot;/&gt;&lt;wsp:rsid wsp:val=&quot;000266A0&quot;/&gt;&lt;wsp:rsid wsp:val=&quot;00030E6C&quot;/&gt;&lt;wsp:rsid wsp:val=&quot;0003154D&quot;/&gt;&lt;wsp:rsid wsp:val=&quot;00031C1D&quot;/&gt;&lt;wsp:rsid wsp:val=&quot;000419BA&quot;/&gt;&lt;wsp:rsid wsp:val=&quot;00042E92&quot;/&gt;&lt;wsp:rsid wsp:val=&quot;0004483F&quot;/&gt;&lt;wsp:rsid wsp:val=&quot;00045666&quot;/&gt;&lt;wsp:rsid wsp:val=&quot;000456D7&quot;/&gt;&lt;wsp:rsid wsp:val=&quot;00045CBD&quot;/&gt;&lt;wsp:rsid wsp:val=&quot;00047943&quot;/&gt;&lt;wsp:rsid wsp:val=&quot;0005300E&quot;/&gt;&lt;wsp:rsid wsp:val=&quot;000612D1&quot;/&gt;&lt;wsp:rsid wsp:val=&quot;000621A8&quot;/&gt;&lt;wsp:rsid wsp:val=&quot;0006400E&quot;/&gt;&lt;wsp:rsid wsp:val=&quot;00064B3E&quot;/&gt;&lt;wsp:rsid wsp:val=&quot;00065F1C&quot;/&gt;&lt;wsp:rsid wsp:val=&quot;00066891&quot;/&gt;&lt;wsp:rsid wsp:val=&quot;0006768C&quot;/&gt;&lt;wsp:rsid wsp:val=&quot;00071032&quot;/&gt;&lt;wsp:rsid wsp:val=&quot;00073860&quot;/&gt;&lt;wsp:rsid wsp:val=&quot;00075B66&quot;/&gt;&lt;wsp:rsid wsp:val=&quot;000766B3&quot;/&gt;&lt;wsp:rsid wsp:val=&quot;000820DA&quot;/&gt;&lt;wsp:rsid wsp:val=&quot;0008313F&quot;/&gt;&lt;wsp:rsid wsp:val=&quot;000840C6&quot;/&gt;&lt;wsp:rsid wsp:val=&quot;00085F45&quot;/&gt;&lt;wsp:rsid wsp:val=&quot;00087322&quot;/&gt;&lt;wsp:rsid wsp:val=&quot;000911E4&quot;/&gt;&lt;wsp:rsid wsp:val=&quot;00093E7E&quot;/&gt;&lt;wsp:rsid wsp:val=&quot;00095795&quot;/&gt;&lt;wsp:rsid wsp:val=&quot;00097D22&quot;/&gt;&lt;wsp:rsid wsp:val=&quot;000A2C7E&quot;/&gt;&lt;wsp:rsid wsp:val=&quot;000A3F65&quot;/&gt;&lt;wsp:rsid wsp:val=&quot;000A45AC&quot;/&gt;&lt;wsp:rsid wsp:val=&quot;000A6235&quot;/&gt;&lt;wsp:rsid wsp:val=&quot;000A65BC&quot;/&gt;&lt;wsp:rsid wsp:val=&quot;000A7F9C&quot;/&gt;&lt;wsp:rsid wsp:val=&quot;000B0E72&quot;/&gt;&lt;wsp:rsid wsp:val=&quot;000B5813&quot;/&gt;&lt;wsp:rsid wsp:val=&quot;000B6115&quot;/&gt;&lt;wsp:rsid wsp:val=&quot;000B649E&quot;/&gt;&lt;wsp:rsid wsp:val=&quot;000B6723&quot;/&gt;&lt;wsp:rsid wsp:val=&quot;000C20DB&quot;/&gt;&lt;wsp:rsid wsp:val=&quot;000C2D28&quot;/&gt;&lt;wsp:rsid wsp:val=&quot;000C3691&quot;/&gt;&lt;wsp:rsid wsp:val=&quot;000C37E4&quot;/&gt;&lt;wsp:rsid wsp:val=&quot;000C5893&quot;/&gt;&lt;wsp:rsid wsp:val=&quot;000C7332&quot;/&gt;&lt;wsp:rsid wsp:val=&quot;000D0AFE&quot;/&gt;&lt;wsp:rsid wsp:val=&quot;000D1F67&quot;/&gt;&lt;wsp:rsid wsp:val=&quot;000D4510&quot;/&gt;&lt;wsp:rsid wsp:val=&quot;000D5153&quot;/&gt;&lt;wsp:rsid wsp:val=&quot;000D597F&quot;/&gt;&lt;wsp:rsid wsp:val=&quot;000D6CFC&quot;/&gt;&lt;wsp:rsid wsp:val=&quot;000E01D4&quot;/&gt;&lt;wsp:rsid wsp:val=&quot;000E198C&quot;/&gt;&lt;wsp:rsid wsp:val=&quot;000E1D6A&quot;/&gt;&lt;wsp:rsid wsp:val=&quot;000E434A&quot;/&gt;&lt;wsp:rsid wsp:val=&quot;000E441C&quot;/&gt;&lt;wsp:rsid wsp:val=&quot;000E6DEC&quot;/&gt;&lt;wsp:rsid wsp:val=&quot;000F0182&quot;/&gt;&lt;wsp:rsid wsp:val=&quot;000F22CE&quot;/&gt;&lt;wsp:rsid wsp:val=&quot;000F3C2A&quot;/&gt;&lt;wsp:rsid wsp:val=&quot;000F5102&quot;/&gt;&lt;wsp:rsid wsp:val=&quot;000F6F65&quot;/&gt;&lt;wsp:rsid wsp:val=&quot;0010127A&quot;/&gt;&lt;wsp:rsid wsp:val=&quot;00102AFA&quot;/&gt;&lt;wsp:rsid wsp:val=&quot;00106A9F&quot;/&gt;&lt;wsp:rsid wsp:val=&quot;001072A8&quot;/&gt;&lt;wsp:rsid wsp:val=&quot;0011424E&quot;/&gt;&lt;wsp:rsid wsp:val=&quot;00117291&quot;/&gt;&lt;wsp:rsid wsp:val=&quot;00123571&quot;/&gt;&lt;wsp:rsid wsp:val=&quot;00123B5C&quot;/&gt;&lt;wsp:rsid wsp:val=&quot;00124082&quot;/&gt;&lt;wsp:rsid wsp:val=&quot;001301B1&quot;/&gt;&lt;wsp:rsid wsp:val=&quot;00130E89&quot;/&gt;&lt;wsp:rsid wsp:val=&quot;00132D36&quot;/&gt;&lt;wsp:rsid wsp:val=&quot;00141A2F&quot;/&gt;&lt;wsp:rsid wsp:val=&quot;00142771&quot;/&gt;&lt;wsp:rsid wsp:val=&quot;00142831&quot;/&gt;&lt;wsp:rsid wsp:val=&quot;00142F43&quot;/&gt;&lt;wsp:rsid wsp:val=&quot;00143316&quot;/&gt;&lt;wsp:rsid wsp:val=&quot;00145505&quot;/&gt;&lt;wsp:rsid wsp:val=&quot;00152C33&quot;/&gt;&lt;wsp:rsid wsp:val=&quot;00153528&quot;/&gt;&lt;wsp:rsid wsp:val=&quot;00160A47&quot;/&gt;&lt;wsp:rsid wsp:val=&quot;00160B00&quot;/&gt;&lt;wsp:rsid wsp:val=&quot;00162698&quot;/&gt;&lt;wsp:rsid wsp:val=&quot;00162F78&quot;/&gt;&lt;wsp:rsid wsp:val=&quot;001643AC&quot;/&gt;&lt;wsp:rsid wsp:val=&quot;00171980&quot;/&gt;&lt;wsp:rsid wsp:val=&quot;00171D07&quot;/&gt;&lt;wsp:rsid wsp:val=&quot;0017516C&quot;/&gt;&lt;wsp:rsid wsp:val=&quot;00175AB9&quot;/&gt;&lt;wsp:rsid wsp:val=&quot;00181060&quot;/&gt;&lt;wsp:rsid wsp:val=&quot;00181490&quot;/&gt;&lt;wsp:rsid wsp:val=&quot;00182304&quot;/&gt;&lt;wsp:rsid wsp:val=&quot;0018379B&quot;/&gt;&lt;wsp:rsid wsp:val=&quot;0018585B&quot;/&gt;&lt;wsp:rsid wsp:val=&quot;00192CE3&quot;/&gt;&lt;wsp:rsid wsp:val=&quot;00193116&quot;/&gt;&lt;wsp:rsid wsp:val=&quot;001A08AA&quot;/&gt;&lt;wsp:rsid wsp:val=&quot;001A1DAC&quot;/&gt;&lt;wsp:rsid wsp:val=&quot;001A3120&quot;/&gt;&lt;wsp:rsid wsp:val=&quot;001B0237&quot;/&gt;&lt;wsp:rsid wsp:val=&quot;001B1C3C&quot;/&gt;&lt;wsp:rsid wsp:val=&quot;001B32BC&quot;/&gt;&lt;wsp:rsid wsp:val=&quot;001C3A35&quot;/&gt;&lt;wsp:rsid wsp:val=&quot;001C602C&quot;/&gt;&lt;wsp:rsid wsp:val=&quot;001C67F1&quot;/&gt;&lt;wsp:rsid wsp:val=&quot;001C7645&quot;/&gt;&lt;wsp:rsid wsp:val=&quot;001D17FE&quot;/&gt;&lt;wsp:rsid wsp:val=&quot;001D5FAC&quot;/&gt;&lt;wsp:rsid wsp:val=&quot;001D61DA&quot;/&gt;&lt;wsp:rsid wsp:val=&quot;001D6D1A&quot;/&gt;&lt;wsp:rsid wsp:val=&quot;001D7B96&quot;/&gt;&lt;wsp:rsid wsp:val=&quot;001E0240&quot;/&gt;&lt;wsp:rsid wsp:val=&quot;001E290B&quot;/&gt;&lt;wsp:rsid wsp:val=&quot;001E7AB9&quot;/&gt;&lt;wsp:rsid wsp:val=&quot;001F2D35&quot;/&gt;&lt;wsp:rsid wsp:val=&quot;001F2F6B&quot;/&gt;&lt;wsp:rsid wsp:val=&quot;001F4D0D&quot;/&gt;&lt;wsp:rsid wsp:val=&quot;001F51BB&quot;/&gt;&lt;wsp:rsid wsp:val=&quot;001F64A0&quot;/&gt;&lt;wsp:rsid wsp:val=&quot;002029A6&quot;/&gt;&lt;wsp:rsid wsp:val=&quot;0020352D&quot;/&gt;&lt;wsp:rsid wsp:val=&quot;0020374C&quot;/&gt;&lt;wsp:rsid wsp:val=&quot;002041AB&quot;/&gt;&lt;wsp:rsid wsp:val=&quot;002045C1&quot;/&gt;&lt;wsp:rsid wsp:val=&quot;00205968&quot;/&gt;&lt;wsp:rsid wsp:val=&quot;00207DB7&quot;/&gt;&lt;wsp:rsid wsp:val=&quot;002106C8&quot;/&gt;&lt;wsp:rsid wsp:val=&quot;00212373&quot;/&gt;&lt;wsp:rsid wsp:val=&quot;002138EA&quot;/&gt;&lt;wsp:rsid wsp:val=&quot;00214FBD&quot;/&gt;&lt;wsp:rsid wsp:val=&quot;00222897&quot;/&gt;&lt;wsp:rsid wsp:val=&quot;00222AD3&quot;/&gt;&lt;wsp:rsid wsp:val=&quot;00230C68&quot;/&gt;&lt;wsp:rsid wsp:val=&quot;00231775&quot;/&gt;&lt;wsp:rsid wsp:val=&quot;00231866&quot;/&gt;&lt;wsp:rsid wsp:val=&quot;00232268&quot;/&gt;&lt;wsp:rsid wsp:val=&quot;00232B45&quot;/&gt;&lt;wsp:rsid wsp:val=&quot;00234306&quot;/&gt;&lt;wsp:rsid wsp:val=&quot;0023446F&quot;/&gt;&lt;wsp:rsid wsp:val=&quot;00235127&quot;/&gt;&lt;wsp:rsid wsp:val=&quot;00235394&quot;/&gt;&lt;wsp:rsid wsp:val=&quot;002363F5&quot;/&gt;&lt;wsp:rsid wsp:val=&quot;00242DD8&quot;/&gt;&lt;wsp:rsid wsp:val=&quot;002447F0&quot;/&gt;&lt;wsp:rsid wsp:val=&quot;00245B6B&quot;/&gt;&lt;wsp:rsid wsp:val=&quot;00247295&quot;/&gt;&lt;wsp:rsid wsp:val=&quot;0025035E&quot;/&gt;&lt;wsp:rsid wsp:val=&quot;0025345F&quot;/&gt;&lt;wsp:rsid wsp:val=&quot;00254DE6&quot;/&gt;&lt;wsp:rsid wsp:val=&quot;00257632&quot;/&gt;&lt;wsp:rsid wsp:val=&quot;00260476&quot;/&gt;&lt;wsp:rsid wsp:val=&quot;00260D4B&quot;/&gt;&lt;wsp:rsid wsp:val=&quot;0026179F&quot;/&gt;&lt;wsp:rsid wsp:val=&quot;00261EF2&quot;/&gt;&lt;wsp:rsid wsp:val=&quot;00262278&quot;/&gt;&lt;wsp:rsid wsp:val=&quot;00265053&quot;/&gt;&lt;wsp:rsid wsp:val=&quot;002715D3&quot;/&gt;&lt;wsp:rsid wsp:val=&quot;002716E7&quot;/&gt;&lt;wsp:rsid wsp:val=&quot;00272BC8&quot;/&gt;&lt;wsp:rsid wsp:val=&quot;00274E1A&quot;/&gt;&lt;wsp:rsid wsp:val=&quot;0027582B&quot;/&gt;&lt;wsp:rsid wsp:val=&quot;00275B3C&quot;/&gt;&lt;wsp:rsid wsp:val=&quot;0027745D&quot;/&gt;&lt;wsp:rsid wsp:val=&quot;00280799&quot;/&gt;&lt;wsp:rsid wsp:val=&quot;00282213&quot;/&gt;&lt;wsp:rsid wsp:val=&quot;00283084&quot;/&gt;&lt;wsp:rsid wsp:val=&quot;0028309A&quot;/&gt;&lt;wsp:rsid wsp:val=&quot;00285046&quot;/&gt;&lt;wsp:rsid wsp:val=&quot;0028522B&quot;/&gt;&lt;wsp:rsid wsp:val=&quot;00290654&quot;/&gt;&lt;wsp:rsid wsp:val=&quot;00290810&quot;/&gt;&lt;wsp:rsid wsp:val=&quot;0029188D&quot;/&gt;&lt;wsp:rsid wsp:val=&quot;00291A21&quot;/&gt;&lt;wsp:rsid wsp:val=&quot;00294905&quot;/&gt;&lt;wsp:rsid wsp:val=&quot;00294FEF&quot;/&gt;&lt;wsp:rsid wsp:val=&quot;00296B3D&quot;/&gt;&lt;wsp:rsid wsp:val=&quot;002A05B0&quot;/&gt;&lt;wsp:rsid wsp:val=&quot;002A0EAF&quot;/&gt;&lt;wsp:rsid wsp:val=&quot;002A1FF0&quot;/&gt;&lt;wsp:rsid wsp:val=&quot;002A4F2C&quot;/&gt;&lt;wsp:rsid wsp:val=&quot;002A4F8E&quot;/&gt;&lt;wsp:rsid wsp:val=&quot;002A59D3&quot;/&gt;&lt;wsp:rsid wsp:val=&quot;002A5B17&quot;/&gt;&lt;wsp:rsid wsp:val=&quot;002B091A&quot;/&gt;&lt;wsp:rsid wsp:val=&quot;002B10A5&quot;/&gt;&lt;wsp:rsid wsp:val=&quot;002B3853&quot;/&gt;&lt;wsp:rsid wsp:val=&quot;002B4609&quot;/&gt;&lt;wsp:rsid wsp:val=&quot;002B6E44&quot;/&gt;&lt;wsp:rsid wsp:val=&quot;002C1FC4&quot;/&gt;&lt;wsp:rsid wsp:val=&quot;002C4696&quot;/&gt;&lt;wsp:rsid wsp:val=&quot;002D05DD&quot;/&gt;&lt;wsp:rsid wsp:val=&quot;002D44CF&quot;/&gt;&lt;wsp:rsid wsp:val=&quot;002D4648&quot;/&gt;&lt;wsp:rsid wsp:val=&quot;002E08A7&quot;/&gt;&lt;wsp:rsid wsp:val=&quot;002E12A7&quot;/&gt;&lt;wsp:rsid wsp:val=&quot;002E775B&quot;/&gt;&lt;wsp:rsid wsp:val=&quot;002F2CFB&quot;/&gt;&lt;wsp:rsid wsp:val=&quot;002F4093&quot;/&gt;&lt;wsp:rsid wsp:val=&quot;002F53BE&quot;/&gt;&lt;wsp:rsid wsp:val=&quot;002F6C9B&quot;/&gt;&lt;wsp:rsid wsp:val=&quot;002F6EF4&quot;/&gt;&lt;wsp:rsid wsp:val=&quot;002F796C&quot;/&gt;&lt;wsp:rsid wsp:val=&quot;00300C95&quot;/&gt;&lt;wsp:rsid wsp:val=&quot;003040AA&quot;/&gt;&lt;wsp:rsid wsp:val=&quot;00304E3F&quot;/&gt;&lt;wsp:rsid wsp:val=&quot;0030631E&quot;/&gt;&lt;wsp:rsid wsp:val=&quot;00306331&quot;/&gt;&lt;wsp:rsid wsp:val=&quot;00312538&quot;/&gt;&lt;wsp:rsid wsp:val=&quot;00312E62&quot;/&gt;&lt;wsp:rsid wsp:val=&quot;003140D7&quot;/&gt;&lt;wsp:rsid wsp:val=&quot;00314AF6&quot;/&gt;&lt;wsp:rsid wsp:val=&quot;003253ED&quot;/&gt;&lt;wsp:rsid wsp:val=&quot;00331476&quot;/&gt;&lt;wsp:rsid wsp:val=&quot;00341E05&quot;/&gt;&lt;wsp:rsid wsp:val=&quot;00341EE1&quot;/&gt;&lt;wsp:rsid wsp:val=&quot;003449E6&quot;/&gt;&lt;wsp:rsid wsp:val=&quot;003466ED&quot;/&gt;&lt;wsp:rsid wsp:val=&quot;003543FA&quot;/&gt;&lt;wsp:rsid wsp:val=&quot;00356B37&quot;/&gt;&lt;wsp:rsid wsp:val=&quot;00361187&quot;/&gt;&lt;wsp:rsid wsp:val=&quot;00361491&quot;/&gt;&lt;wsp:rsid wsp:val=&quot;003626D4&quot;/&gt;&lt;wsp:rsid wsp:val=&quot;003667FF&quot;/&gt;&lt;wsp:rsid wsp:val=&quot;00367724&quot;/&gt;&lt;wsp:rsid wsp:val=&quot;00372085&quot;/&gt;&lt;wsp:rsid wsp:val=&quot;00372B4D&quot;/&gt;&lt;wsp:rsid wsp:val=&quot;0037533A&quot;/&gt;&lt;wsp:rsid wsp:val=&quot;00376440&quot;/&gt;&lt;wsp:rsid wsp:val=&quot;003772F3&quot;/&gt;&lt;wsp:rsid wsp:val=&quot;00381C9C&quot;/&gt;&lt;wsp:rsid wsp:val=&quot;003823D1&quot;/&gt;&lt;wsp:rsid wsp:val=&quot;003919B6&quot;/&gt;&lt;wsp:rsid wsp:val=&quot;00394970&quot;/&gt;&lt;wsp:rsid wsp:val=&quot;00395673&quot;/&gt;&lt;wsp:rsid wsp:val=&quot;00396A8B&quot;/&gt;&lt;wsp:rsid wsp:val=&quot;003A0B5D&quot;/&gt;&lt;wsp:rsid wsp:val=&quot;003A1829&quot;/&gt;&lt;wsp:rsid wsp:val=&quot;003A377C&quot;/&gt;&lt;wsp:rsid wsp:val=&quot;003A4CB3&quot;/&gt;&lt;wsp:rsid wsp:val=&quot;003A665A&quot;/&gt;&lt;wsp:rsid wsp:val=&quot;003B3F20&quot;/&gt;&lt;wsp:rsid wsp:val=&quot;003B6D17&quot;/&gt;&lt;wsp:rsid wsp:val=&quot;003B7DAB&quot;/&gt;&lt;wsp:rsid wsp:val=&quot;003C05A5&quot;/&gt;&lt;wsp:rsid wsp:val=&quot;003C3DD0&quot;/&gt;&lt;wsp:rsid wsp:val=&quot;003C5577&quot;/&gt;&lt;wsp:rsid wsp:val=&quot;003C55D3&quot;/&gt;&lt;wsp:rsid wsp:val=&quot;003C7323&quot;/&gt;&lt;wsp:rsid wsp:val=&quot;003C74E2&quot;/&gt;&lt;wsp:rsid wsp:val=&quot;003C785B&quot;/&gt;&lt;wsp:rsid wsp:val=&quot;003D299E&quot;/&gt;&lt;wsp:rsid wsp:val=&quot;003D2B31&quot;/&gt;&lt;wsp:rsid wsp:val=&quot;003D44E8&quot;/&gt;&lt;wsp:rsid wsp:val=&quot;003D4EAA&quot;/&gt;&lt;wsp:rsid wsp:val=&quot;003D50A9&quot;/&gt;&lt;wsp:rsid wsp:val=&quot;003D56C3&quot;/&gt;&lt;wsp:rsid wsp:val=&quot;003E1394&quot;/&gt;&lt;wsp:rsid wsp:val=&quot;003E2BDE&quot;/&gt;&lt;wsp:rsid wsp:val=&quot;003E369A&quot;/&gt;&lt;wsp:rsid wsp:val=&quot;003E3A7C&quot;/&gt;&lt;wsp:rsid wsp:val=&quot;003E3CD8&quot;/&gt;&lt;wsp:rsid wsp:val=&quot;003E604E&quot;/&gt;&lt;wsp:rsid wsp:val=&quot;003F038E&quot;/&gt;&lt;wsp:rsid wsp:val=&quot;003F1D9E&quot;/&gt;&lt;wsp:rsid wsp:val=&quot;003F2E02&quot;/&gt;&lt;wsp:rsid wsp:val=&quot;003F41C4&quot;/&gt;&lt;wsp:rsid wsp:val=&quot;003F4CA1&quot;/&gt;&lt;wsp:rsid wsp:val=&quot;003F51B5&quot;/&gt;&lt;wsp:rsid wsp:val=&quot;003F6038&quot;/&gt;&lt;wsp:rsid wsp:val=&quot;00400263&quot;/&gt;&lt;wsp:rsid wsp:val=&quot;00400ADD&quot;/&gt;&lt;wsp:rsid wsp:val=&quot;004017C2&quot;/&gt;&lt;wsp:rsid wsp:val=&quot;004031C1&quot;/&gt;&lt;wsp:rsid wsp:val=&quot;0040419A&quot;/&gt;&lt;wsp:rsid wsp:val=&quot;00406887&quot;/&gt;&lt;wsp:rsid wsp:val=&quot;0040756A&quot;/&gt;&lt;wsp:rsid wsp:val=&quot;00415B46&quot;/&gt;&lt;wsp:rsid wsp:val=&quot;004217AC&quot;/&gt;&lt;wsp:rsid wsp:val=&quot;00421A46&quot;/&gt;&lt;wsp:rsid wsp:val=&quot;00422BAA&quot;/&gt;&lt;wsp:rsid wsp:val=&quot;004237D4&quot;/&gt;&lt;wsp:rsid wsp:val=&quot;00430E86&quot;/&gt;&lt;wsp:rsid wsp:val=&quot;00431856&quot;/&gt;&lt;wsp:rsid wsp:val=&quot;00432377&quot;/&gt;&lt;wsp:rsid wsp:val=&quot;00433282&quot;/&gt;&lt;wsp:rsid wsp:val=&quot;004361B4&quot;/&gt;&lt;wsp:rsid wsp:val=&quot;00440E4B&quot;/&gt;&lt;wsp:rsid wsp:val=&quot;00441C2A&quot;/&gt;&lt;wsp:rsid wsp:val=&quot;00441C6D&quot;/&gt;&lt;wsp:rsid wsp:val=&quot;00442568&quot;/&gt;&lt;wsp:rsid wsp:val=&quot;004430CF&quot;/&gt;&lt;wsp:rsid wsp:val=&quot;00443CC6&quot;/&gt;&lt;wsp:rsid wsp:val=&quot;00444225&quot;/&gt;&lt;wsp:rsid wsp:val=&quot;00444D6C&quot;/&gt;&lt;wsp:rsid wsp:val=&quot;004453BB&quot;/&gt;&lt;wsp:rsid wsp:val=&quot;00450EF8&quot;/&gt;&lt;wsp:rsid wsp:val=&quot;004543ED&quot;/&gt;&lt;wsp:rsid wsp:val=&quot;0046402B&quot;/&gt;&lt;wsp:rsid wsp:val=&quot;004645B3&quot;/&gt;&lt;wsp:rsid wsp:val=&quot;00465F13&quot;/&gt;&lt;wsp:rsid wsp:val=&quot;0046699D&quot;/&gt;&lt;wsp:rsid wsp:val=&quot;00474FA0&quot;/&gt;&lt;wsp:rsid wsp:val=&quot;0049156D&quot;/&gt;&lt;wsp:rsid wsp:val=&quot;00492FDA&quot;/&gt;&lt;wsp:rsid wsp:val=&quot;00497809&quot;/&gt;&lt;wsp:rsid wsp:val=&quot;004A0D35&quot;/&gt;&lt;wsp:rsid wsp:val=&quot;004A17C7&quot;/&gt;&lt;wsp:rsid wsp:val=&quot;004A41BD&quot;/&gt;&lt;wsp:rsid wsp:val=&quot;004A782C&quot;/&gt;&lt;wsp:rsid wsp:val=&quot;004A7ADF&quot;/&gt;&lt;wsp:rsid wsp:val=&quot;004B03DA&quot;/&gt;&lt;wsp:rsid wsp:val=&quot;004B1EF8&quot;/&gt;&lt;wsp:rsid wsp:val=&quot;004B5CEC&quot;/&gt;&lt;wsp:rsid wsp:val=&quot;004B693D&quot;/&gt;&lt;wsp:rsid wsp:val=&quot;004B7715&quot;/&gt;&lt;wsp:rsid wsp:val=&quot;004B7C86&quot;/&gt;&lt;wsp:rsid wsp:val=&quot;004C58AD&quot;/&gt;&lt;wsp:rsid wsp:val=&quot;004C72B1&quot;/&gt;&lt;wsp:rsid wsp:val=&quot;004D072B&quot;/&gt;&lt;wsp:rsid wsp:val=&quot;004D0C02&quot;/&gt;&lt;wsp:rsid wsp:val=&quot;004D1DFD&quot;/&gt;&lt;wsp:rsid wsp:val=&quot;004D2B59&quot;/&gt;&lt;wsp:rsid wsp:val=&quot;004D3995&quot;/&gt;&lt;wsp:rsid wsp:val=&quot;004D3B52&quot;/&gt;&lt;wsp:rsid wsp:val=&quot;004D42E8&quot;/&gt;&lt;wsp:rsid wsp:val=&quot;004D521F&quot;/&gt;&lt;wsp:rsid wsp:val=&quot;004D77DD&quot;/&gt;&lt;wsp:rsid wsp:val=&quot;004D7E24&quot;/&gt;&lt;wsp:rsid wsp:val=&quot;004D7F48&quot;/&gt;&lt;wsp:rsid wsp:val=&quot;004E2E83&quot;/&gt;&lt;wsp:rsid wsp:val=&quot;004E73B0&quot;/&gt;&lt;wsp:rsid wsp:val=&quot;004F2F68&quot;/&gt;&lt;wsp:rsid wsp:val=&quot;004F6299&quot;/&gt;&lt;wsp:rsid wsp:val=&quot;004F7A3D&quot;/&gt;&lt;wsp:rsid wsp:val=&quot;00505026&quot;/&gt;&lt;wsp:rsid wsp:val=&quot;00505BFA&quot;/&gt;&lt;wsp:rsid wsp:val=&quot;00515234&quot;/&gt;&lt;wsp:rsid wsp:val=&quot;00517172&quot;/&gt;&lt;wsp:rsid wsp:val=&quot;00517307&quot;/&gt;&lt;wsp:rsid wsp:val=&quot;00521AAC&quot;/&gt;&lt;wsp:rsid wsp:val=&quot;00521B8C&quot;/&gt;&lt;wsp:rsid wsp:val=&quot;00526B6F&quot;/&gt;&lt;wsp:rsid wsp:val=&quot;0053142A&quot;/&gt;&lt;wsp:rsid wsp:val=&quot;005347FC&quot;/&gt;&lt;wsp:rsid wsp:val=&quot;00540A87&quot;/&gt;&lt;wsp:rsid wsp:val=&quot;005434D7&quot;/&gt;&lt;wsp:rsid wsp:val=&quot;005479F5&quot;/&gt;&lt;wsp:rsid wsp:val=&quot;00551B83&quot;/&gt;&lt;wsp:rsid wsp:val=&quot;005558CF&quot;/&gt;&lt;wsp:rsid wsp:val=&quot;00556E1D&quot;/&gt;&lt;wsp:rsid wsp:val=&quot;00557502&quot;/&gt;&lt;wsp:rsid wsp:val=&quot;00560492&quot;/&gt;&lt;wsp:rsid wsp:val=&quot;00561D8D&quot;/&gt;&lt;wsp:rsid wsp:val=&quot;005655DA&quot;/&gt;&lt;wsp:rsid wsp:val=&quot;0056763E&quot;/&gt;&lt;wsp:rsid wsp:val=&quot;00570EB9&quot;/&gt;&lt;wsp:rsid wsp:val=&quot;005713B7&quot;/&gt;&lt;wsp:rsid wsp:val=&quot;0057169E&quot;/&gt;&lt;wsp:rsid wsp:val=&quot;00577A52&quot;/&gt;&lt;wsp:rsid wsp:val=&quot;005811BC&quot;/&gt;&lt;wsp:rsid wsp:val=&quot;00586C80&quot;/&gt;&lt;wsp:rsid wsp:val=&quot;0058747E&quot;/&gt;&lt;wsp:rsid wsp:val=&quot;005910B3&quot;/&gt;&lt;wsp:rsid wsp:val=&quot;005927CF&quot;/&gt;&lt;wsp:rsid wsp:val=&quot;00592DE5&quot;/&gt;&lt;wsp:rsid wsp:val=&quot;005939A4&quot;/&gt;&lt;wsp:rsid wsp:val=&quot;00597DA3&quot;/&gt;&lt;wsp:rsid wsp:val=&quot;005A1864&quot;/&gt;&lt;wsp:rsid wsp:val=&quot;005A1B40&quot;/&gt;&lt;wsp:rsid wsp:val=&quot;005A718C&quot;/&gt;&lt;wsp:rsid wsp:val=&quot;005A7306&quot;/&gt;&lt;wsp:rsid wsp:val=&quot;005A7381&quot;/&gt;&lt;wsp:rsid wsp:val=&quot;005A772A&quot;/&gt;&lt;wsp:rsid wsp:val=&quot;005B207E&quot;/&gt;&lt;wsp:rsid wsp:val=&quot;005B41E8&quot;/&gt;&lt;wsp:rsid wsp:val=&quot;005B653A&quot;/&gt;&lt;wsp:rsid wsp:val=&quot;005B7115&quot;/&gt;&lt;wsp:rsid wsp:val=&quot;005C6516&quot;/&gt;&lt;wsp:rsid wsp:val=&quot;005D1F5B&quot;/&gt;&lt;wsp:rsid wsp:val=&quot;005D21ED&quot;/&gt;&lt;wsp:rsid wsp:val=&quot;005D2248&quot;/&gt;&lt;wsp:rsid wsp:val=&quot;005D23E2&quot;/&gt;&lt;wsp:rsid wsp:val=&quot;005D3F3A&quot;/&gt;&lt;wsp:rsid wsp:val=&quot;005D4B05&quot;/&gt;&lt;wsp:rsid wsp:val=&quot;005D6D26&quot;/&gt;&lt;wsp:rsid wsp:val=&quot;005D761F&quot;/&gt;&lt;wsp:rsid wsp:val=&quot;005E624D&quot;/&gt;&lt;wsp:rsid wsp:val=&quot;005F4A7E&quot;/&gt;&lt;wsp:rsid wsp:val=&quot;005F4D2C&quot;/&gt;&lt;wsp:rsid wsp:val=&quot;005F7356&quot;/&gt;&lt;wsp:rsid wsp:val=&quot;00600AD8&quot;/&gt;&lt;wsp:rsid wsp:val=&quot;00602FBB&quot;/&gt;&lt;wsp:rsid wsp:val=&quot;00603C1C&quot;/&gt;&lt;wsp:rsid wsp:val=&quot;00603D80&quot;/&gt;&lt;wsp:rsid wsp:val=&quot;00610D3E&quot;/&gt;&lt;wsp:rsid wsp:val=&quot;00611D97&quot;/&gt;&lt;wsp:rsid wsp:val=&quot;00612402&quot;/&gt;&lt;wsp:rsid wsp:val=&quot;0061646C&quot;/&gt;&lt;wsp:rsid wsp:val=&quot;00621109&quot;/&gt;&lt;wsp:rsid wsp:val=&quot;006235EE&quot;/&gt;&lt;wsp:rsid wsp:val=&quot;0062498C&quot;/&gt;&lt;wsp:rsid wsp:val=&quot;006301BA&quot;/&gt;&lt;wsp:rsid wsp:val=&quot;0063232A&quot;/&gt;&lt;wsp:rsid wsp:val=&quot;00634095&quot;/&gt;&lt;wsp:rsid wsp:val=&quot;006362FF&quot;/&gt;&lt;wsp:rsid wsp:val=&quot;006416FA&quot;/&gt;&lt;wsp:rsid wsp:val=&quot;00642564&quot;/&gt;&lt;wsp:rsid wsp:val=&quot;00642ED4&quot;/&gt;&lt;wsp:rsid wsp:val=&quot;00644B23&quot;/&gt;&lt;wsp:rsid wsp:val=&quot;00645857&quot;/&gt;&lt;wsp:rsid wsp:val=&quot;00646E36&quot;/&gt;&lt;wsp:rsid wsp:val=&quot;006475B9&quot;/&gt;&lt;wsp:rsid wsp:val=&quot;00650609&quot;/&gt;&lt;wsp:rsid wsp:val=&quot;00651FDE&quot;/&gt;&lt;wsp:rsid wsp:val=&quot;006529B7&quot;/&gt;&lt;wsp:rsid wsp:val=&quot;00654E66&quot;/&gt;&lt;wsp:rsid wsp:val=&quot;006550A5&quot;/&gt;&lt;wsp:rsid wsp:val=&quot;006604A7&quot;/&gt;&lt;wsp:rsid wsp:val=&quot;006604E7&quot;/&gt;&lt;wsp:rsid wsp:val=&quot;0066272C&quot;/&gt;&lt;wsp:rsid wsp:val=&quot;00662AB0&quot;/&gt;&lt;wsp:rsid wsp:val=&quot;00665483&quot;/&gt;&lt;wsp:rsid wsp:val=&quot;006670DA&quot;/&gt;&lt;wsp:rsid wsp:val=&quot;00670916&quot;/&gt;&lt;wsp:rsid wsp:val=&quot;00671A88&quot;/&gt;&lt;wsp:rsid wsp:val=&quot;00671E20&quot;/&gt;&lt;wsp:rsid wsp:val=&quot;00673BA4&quot;/&gt;&lt;wsp:rsid wsp:val=&quot;00676D1F&quot;/&gt;&lt;wsp:rsid wsp:val=&quot;00680165&quot;/&gt;&lt;wsp:rsid wsp:val=&quot;0068235D&quot;/&gt;&lt;wsp:rsid wsp:val=&quot;0068302C&quot;/&gt;&lt;wsp:rsid wsp:val=&quot;00685642&quot;/&gt;&lt;wsp:rsid wsp:val=&quot;006856E5&quot;/&gt;&lt;wsp:rsid wsp:val=&quot;00685A73&quot;/&gt;&lt;wsp:rsid wsp:val=&quot;00686FBC&quot;/&gt;&lt;wsp:rsid wsp:val=&quot;00692130&quot;/&gt;&lt;wsp:rsid wsp:val=&quot;00696E9D&quot;/&gt;&lt;wsp:rsid wsp:val=&quot;0069720F&quot;/&gt;&lt;wsp:rsid wsp:val=&quot;006A019B&quot;/&gt;&lt;wsp:rsid wsp:val=&quot;006A18D4&quot;/&gt;&lt;wsp:rsid wsp:val=&quot;006A3282&quot;/&gt;&lt;wsp:rsid wsp:val=&quot;006B0D02&quot;/&gt;&lt;wsp:rsid wsp:val=&quot;006B1EDA&quot;/&gt;&lt;wsp:rsid wsp:val=&quot;006B3906&quot;/&gt;&lt;wsp:rsid wsp:val=&quot;006B463E&quot;/&gt;&lt;wsp:rsid wsp:val=&quot;006B46D8&quot;/&gt;&lt;wsp:rsid wsp:val=&quot;006B572C&quot;/&gt;&lt;wsp:rsid wsp:val=&quot;006B6A9B&quot;/&gt;&lt;wsp:rsid wsp:val=&quot;006B6FF1&quot;/&gt;&lt;wsp:rsid wsp:val=&quot;006B7B74&quot;/&gt;&lt;wsp:rsid wsp:val=&quot;006C3095&quot;/&gt;&lt;wsp:rsid wsp:val=&quot;006C674B&quot;/&gt;&lt;wsp:rsid wsp:val=&quot;006D4225&quot;/&gt;&lt;wsp:rsid wsp:val=&quot;006D47D2&quot;/&gt;&lt;wsp:rsid wsp:val=&quot;006D611D&quot;/&gt;&lt;wsp:rsid wsp:val=&quot;006D77BB&quot;/&gt;&lt;wsp:rsid wsp:val=&quot;006E1144&quot;/&gt;&lt;wsp:rsid wsp:val=&quot;006E1DC2&quot;/&gt;&lt;wsp:rsid wsp:val=&quot;006E1E48&quot;/&gt;&lt;wsp:rsid wsp:val=&quot;006E2345&quot;/&gt;&lt;wsp:rsid wsp:val=&quot;006E4E35&quot;/&gt;&lt;wsp:rsid wsp:val=&quot;006E4F62&quot;/&gt;&lt;wsp:rsid wsp:val=&quot;006F2B4E&quot;/&gt;&lt;wsp:rsid wsp:val=&quot;0070646B&quot;/&gt;&lt;wsp:rsid wsp:val=&quot;007066FA&quot;/&gt;&lt;wsp:rsid wsp:val=&quot;00707941&quot;/&gt;&lt;wsp:rsid wsp:val=&quot;00710CF4&quot;/&gt;&lt;wsp:rsid wsp:val=&quot;00712498&quot;/&gt;&lt;wsp:rsid wsp:val=&quot;007128E1&quot;/&gt;&lt;wsp:rsid wsp:val=&quot;00712B9A&quot;/&gt;&lt;wsp:rsid wsp:val=&quot;00712FE7&quot;/&gt;&lt;wsp:rsid wsp:val=&quot;00712FE9&quot;/&gt;&lt;wsp:rsid wsp:val=&quot;00713D69&quot;/&gt;&lt;wsp:rsid wsp:val=&quot;00715BCC&quot;/&gt;&lt;wsp:rsid wsp:val=&quot;00716E9F&quot;/&gt;&lt;wsp:rsid wsp:val=&quot;00721FC8&quot;/&gt;&lt;wsp:rsid wsp:val=&quot;00722F56&quot;/&gt;&lt;wsp:rsid wsp:val=&quot;00723BD0&quot;/&gt;&lt;wsp:rsid wsp:val=&quot;00724F51&quot;/&gt;&lt;wsp:rsid wsp:val=&quot;00726D4D&quot;/&gt;&lt;wsp:rsid wsp:val=&quot;00727982&quot;/&gt;&lt;wsp:rsid wsp:val=&quot;007366B9&quot;/&gt;&lt;wsp:rsid wsp:val=&quot;00736A92&quot;/&gt;&lt;wsp:rsid wsp:val=&quot;0074030B&quot;/&gt;&lt;wsp:rsid wsp:val=&quot;0074101D&quot;/&gt;&lt;wsp:rsid wsp:val=&quot;00741A10&quot;/&gt;&lt;wsp:rsid wsp:val=&quot;00742689&quot;/&gt;&lt;wsp:rsid wsp:val=&quot;00747A2C&quot;/&gt;&lt;wsp:rsid wsp:val=&quot;00750CEB&quot;/&gt;&lt;wsp:rsid wsp:val=&quot;00752857&quot;/&gt;&lt;wsp:rsid wsp:val=&quot;00752B47&quot;/&gt;&lt;wsp:rsid wsp:val=&quot;00762C4B&quot;/&gt;&lt;wsp:rsid wsp:val=&quot;007649DD&quot;/&gt;&lt;wsp:rsid wsp:val=&quot;0076572F&quot;/&gt;&lt;wsp:rsid wsp:val=&quot;00765FC8&quot;/&gt;&lt;wsp:rsid wsp:val=&quot;007661AA&quot;/&gt;&lt;wsp:rsid wsp:val=&quot;007664C6&quot;/&gt;&lt;wsp:rsid wsp:val=&quot;0076656E&quot;/&gt;&lt;wsp:rsid wsp:val=&quot;00770473&quot;/&gt;&lt;wsp:rsid wsp:val=&quot;00770490&quot;/&gt;&lt;wsp:rsid wsp:val=&quot;00774217&quot;/&gt;&lt;wsp:rsid wsp:val=&quot;00774B4C&quot;/&gt;&lt;wsp:rsid wsp:val=&quot;007755E7&quot;/&gt;&lt;wsp:rsid wsp:val=&quot;007808DE&quot;/&gt;&lt;wsp:rsid wsp:val=&quot;00780A03&quot;/&gt;&lt;wsp:rsid wsp:val=&quot;0078274A&quot;/&gt;&lt;wsp:rsid wsp:val=&quot;00782BF1&quot;/&gt;&lt;wsp:rsid wsp:val=&quot;007834B7&quot;/&gt;&lt;wsp:rsid wsp:val=&quot;00785196&quot;/&gt;&lt;wsp:rsid wsp:val=&quot;00785654&quot;/&gt;&lt;wsp:rsid wsp:val=&quot;00793494&quot;/&gt;&lt;wsp:rsid wsp:val=&quot;007A28DC&quot;/&gt;&lt;wsp:rsid wsp:val=&quot;007A29A0&quot;/&gt;&lt;wsp:rsid wsp:val=&quot;007A446F&quot;/&gt;&lt;wsp:rsid wsp:val=&quot;007A52C4&quot;/&gt;&lt;wsp:rsid wsp:val=&quot;007A6272&quot;/&gt;&lt;wsp:rsid wsp:val=&quot;007B0D50&quot;/&gt;&lt;wsp:rsid wsp:val=&quot;007B0E1D&quot;/&gt;&lt;wsp:rsid wsp:val=&quot;007B21C5&quot;/&gt;&lt;wsp:rsid wsp:val=&quot;007B319F&quot;/&gt;&lt;wsp:rsid wsp:val=&quot;007B3B93&quot;/&gt;&lt;wsp:rsid wsp:val=&quot;007B505C&quot;/&gt;&lt;wsp:rsid wsp:val=&quot;007C0B20&quot;/&gt;&lt;wsp:rsid wsp:val=&quot;007C2B61&quot;/&gt;&lt;wsp:rsid wsp:val=&quot;007C3B6C&quot;/&gt;&lt;wsp:rsid wsp:val=&quot;007C3C41&quot;/&gt;&lt;wsp:rsid wsp:val=&quot;007C742F&quot;/&gt;&lt;wsp:rsid wsp:val=&quot;007C772F&quot;/&gt;&lt;wsp:rsid wsp:val=&quot;007D4E54&quot;/&gt;&lt;wsp:rsid wsp:val=&quot;007D5A9E&quot;/&gt;&lt;wsp:rsid wsp:val=&quot;007D6048&quot;/&gt;&lt;wsp:rsid wsp:val=&quot;007D6C01&quot;/&gt;&lt;wsp:rsid wsp:val=&quot;007E1F3B&quot;/&gt;&lt;wsp:rsid wsp:val=&quot;007E4809&quot;/&gt;&lt;wsp:rsid wsp:val=&quot;007E56D8&quot;/&gt;&lt;wsp:rsid wsp:val=&quot;007E5C87&quot;/&gt;&lt;wsp:rsid wsp:val=&quot;007F015A&quot;/&gt;&lt;wsp:rsid wsp:val=&quot;007F0E1E&quot;/&gt;&lt;wsp:rsid wsp:val=&quot;007F13F5&quot;/&gt;&lt;wsp:rsid wsp:val=&quot;007F182F&quot;/&gt;&lt;wsp:rsid wsp:val=&quot;007F628B&quot;/&gt;&lt;wsp:rsid wsp:val=&quot;007F62EA&quot;/&gt;&lt;wsp:rsid wsp:val=&quot;007F700C&quot;/&gt;&lt;wsp:rsid wsp:val=&quot;00801967&quot;/&gt;&lt;wsp:rsid wsp:val=&quot;0080248E&quot;/&gt;&lt;wsp:rsid wsp:val=&quot;008031B5&quot;/&gt;&lt;wsp:rsid wsp:val=&quot;008072FF&quot;/&gt;&lt;wsp:rsid wsp:val=&quot;00810FB0&quot;/&gt;&lt;wsp:rsid wsp:val=&quot;0081689A&quot;/&gt;&lt;wsp:rsid wsp:val=&quot;008240E1&quot;/&gt;&lt;wsp:rsid wsp:val=&quot;0082583A&quot;/&gt;&lt;wsp:rsid wsp:val=&quot;00826532&quot;/&gt;&lt;wsp:rsid wsp:val=&quot;0083389F&quot;/&gt;&lt;wsp:rsid wsp:val=&quot;00835C3C&quot;/&gt;&lt;wsp:rsid wsp:val=&quot;00836C44&quot;/&gt;&lt;wsp:rsid wsp:val=&quot;00842B4F&quot;/&gt;&lt;wsp:rsid wsp:val=&quot;00843AAA&quot;/&gt;&lt;wsp:rsid wsp:val=&quot;008510F1&quot;/&gt;&lt;wsp:rsid wsp:val=&quot;00853D81&quot;/&gt;&lt;wsp:rsid wsp:val=&quot;008556A6&quot;/&gt;&lt;wsp:rsid wsp:val=&quot;00856FDC&quot;/&gt;&lt;wsp:rsid wsp:val=&quot;00861537&quot;/&gt;&lt;wsp:rsid wsp:val=&quot;008627A1&quot;/&gt;&lt;wsp:rsid wsp:val=&quot;00863EBB&quot;/&gt;&lt;wsp:rsid wsp:val=&quot;00864664&quot;/&gt;&lt;wsp:rsid wsp:val=&quot;00866314&quot;/&gt;&lt;wsp:rsid wsp:val=&quot;008671F5&quot;/&gt;&lt;wsp:rsid wsp:val=&quot;00871645&quot;/&gt;&lt;wsp:rsid wsp:val=&quot;00873715&quot;/&gt;&lt;wsp:rsid wsp:val=&quot;0087373E&quot;/&gt;&lt;wsp:rsid wsp:val=&quot;00874FE0&quot;/&gt;&lt;wsp:rsid wsp:val=&quot;00875CB4&quot;/&gt;&lt;wsp:rsid wsp:val=&quot;008764E7&quot;/&gt;&lt;wsp:rsid wsp:val=&quot;00884014&quot;/&gt;&lt;wsp:rsid wsp:val=&quot;00885543&quot;/&gt;&lt;wsp:rsid wsp:val=&quot;00885DDB&quot;/&gt;&lt;wsp:rsid wsp:val=&quot;008921D3&quot;/&gt;&lt;wsp:rsid wsp:val=&quot;00893454&quot;/&gt;&lt;wsp:rsid wsp:val=&quot;008A0249&quot;/&gt;&lt;wsp:rsid wsp:val=&quot;008A0996&quot;/&gt;&lt;wsp:rsid wsp:val=&quot;008A24BF&quot;/&gt;&lt;wsp:rsid wsp:val=&quot;008A4BA1&quot;/&gt;&lt;wsp:rsid wsp:val=&quot;008B24BB&quot;/&gt;&lt;wsp:rsid wsp:val=&quot;008B4235&quot;/&gt;&lt;wsp:rsid wsp:val=&quot;008B6A34&quot;/&gt;&lt;wsp:rsid wsp:val=&quot;008B6E98&quot;/&gt;&lt;wsp:rsid wsp:val=&quot;008B7DF8&quot;/&gt;&lt;wsp:rsid wsp:val=&quot;008C597F&quot;/&gt;&lt;wsp:rsid wsp:val=&quot;008C5EEC&quot;/&gt;&lt;wsp:rsid wsp:val=&quot;008C60E9&quot;/&gt;&lt;wsp:rsid wsp:val=&quot;008D1631&quot;/&gt;&lt;wsp:rsid wsp:val=&quot;008D73E1&quot;/&gt;&lt;wsp:rsid wsp:val=&quot;008E0A4B&quot;/&gt;&lt;wsp:rsid wsp:val=&quot;008E314F&quot;/&gt;&lt;wsp:rsid wsp:val=&quot;008E4A88&quot;/&gt;&lt;wsp:rsid wsp:val=&quot;008E715E&quot;/&gt;&lt;wsp:rsid wsp:val=&quot;008F2C5A&quot;/&gt;&lt;wsp:rsid wsp:val=&quot;008F616D&quot;/&gt;&lt;wsp:rsid wsp:val=&quot;008F6413&quot;/&gt;&lt;wsp:rsid wsp:val=&quot;008F68CF&quot;/&gt;&lt;wsp:rsid wsp:val=&quot;008F7D93&quot;/&gt;&lt;wsp:rsid wsp:val=&quot;0090028C&quot;/&gt;&lt;wsp:rsid wsp:val=&quot;00901ECE&quot;/&gt;&lt;wsp:rsid wsp:val=&quot;00904C88&quot;/&gt;&lt;wsp:rsid wsp:val=&quot;009050A8&quot;/&gt;&lt;wsp:rsid wsp:val=&quot;00906173&quot;/&gt;&lt;wsp:rsid wsp:val=&quot;00906356&quot;/&gt;&lt;wsp:rsid wsp:val=&quot;00906895&quot;/&gt;&lt;wsp:rsid wsp:val=&quot;0090773A&quot;/&gt;&lt;wsp:rsid wsp:val=&quot;009100AC&quot;/&gt;&lt;wsp:rsid wsp:val=&quot;009112A9&quot;/&gt;&lt;wsp:rsid wsp:val=&quot;00912016&quot;/&gt;&lt;wsp:rsid wsp:val=&quot;009147F7&quot;/&gt;&lt;wsp:rsid wsp:val=&quot;00922EBD&quot;/&gt;&lt;wsp:rsid wsp:val=&quot;00923B69&quot;/&gt;&lt;wsp:rsid wsp:val=&quot;00924953&quot;/&gt;&lt;wsp:rsid wsp:val=&quot;009308CF&quot;/&gt;&lt;wsp:rsid wsp:val=&quot;00930C81&quot;/&gt;&lt;wsp:rsid wsp:val=&quot;00930D32&quot;/&gt;&lt;wsp:rsid wsp:val=&quot;00931377&quot;/&gt;&lt;wsp:rsid wsp:val=&quot;00931702&quot;/&gt;&lt;wsp:rsid wsp:val=&quot;00931937&quot;/&gt;&lt;wsp:rsid wsp:val=&quot;00933D69&quot;/&gt;&lt;wsp:rsid wsp:val=&quot;00934967&quot;/&gt;&lt;wsp:rsid wsp:val=&quot;00934D4B&quot;/&gt;&lt;wsp:rsid wsp:val=&quot;00935866&quot;/&gt;&lt;wsp:rsid wsp:val=&quot;00937AEE&quot;/&gt;&lt;wsp:rsid wsp:val=&quot;009403DA&quot;/&gt;&lt;wsp:rsid wsp:val=&quot;00944AB4&quot;/&gt;&lt;wsp:rsid wsp:val=&quot;0094533F&quot;/&gt;&lt;wsp:rsid wsp:val=&quot;0095748C&quot;/&gt;&lt;wsp:rsid wsp:val=&quot;0096268B&quot;/&gt;&lt;wsp:rsid wsp:val=&quot;009626F8&quot;/&gt;&lt;wsp:rsid wsp:val=&quot;00965EC6&quot;/&gt;&lt;wsp:rsid wsp:val=&quot;00966889&quot;/&gt;&lt;wsp:rsid wsp:val=&quot;009733BF&quot;/&gt;&lt;wsp:rsid wsp:val=&quot;009776DE&quot;/&gt;&lt;wsp:rsid wsp:val=&quot;0098134C&quot;/&gt;&lt;wsp:rsid wsp:val=&quot;009819AE&quot;/&gt;&lt;wsp:rsid wsp:val=&quot;009829B0&quot;/&gt;&lt;wsp:rsid wsp:val=&quot;00983910&quot;/&gt;&lt;wsp:rsid wsp:val=&quot;00983A27&quot;/&gt;&lt;wsp:rsid wsp:val=&quot;00983FE9&quot;/&gt;&lt;wsp:rsid wsp:val=&quot;009928D4&quot;/&gt;&lt;wsp:rsid wsp:val=&quot;00996AC8&quot;/&gt;&lt;wsp:rsid wsp:val=&quot;009A04AF&quot;/&gt;&lt;wsp:rsid wsp:val=&quot;009A2280&quot;/&gt;&lt;wsp:rsid wsp:val=&quot;009A2C6C&quot;/&gt;&lt;wsp:rsid wsp:val=&quot;009A43A2&quot;/&gt;&lt;wsp:rsid wsp:val=&quot;009B1D86&quot;/&gt;&lt;wsp:rsid wsp:val=&quot;009B2CB0&quot;/&gt;&lt;wsp:rsid wsp:val=&quot;009B34E2&quot;/&gt;&lt;wsp:rsid wsp:val=&quot;009B39E0&quot;/&gt;&lt;wsp:rsid wsp:val=&quot;009B3D9F&quot;/&gt;&lt;wsp:rsid wsp:val=&quot;009B48F1&quot;/&gt;&lt;wsp:rsid wsp:val=&quot;009B6CC1&quot;/&gt;&lt;wsp:rsid wsp:val=&quot;009C0727&quot;/&gt;&lt;wsp:rsid wsp:val=&quot;009C1AD5&quot;/&gt;&lt;wsp:rsid wsp:val=&quot;009C2D1D&quot;/&gt;&lt;wsp:rsid wsp:val=&quot;009C3890&quot;/&gt;&lt;wsp:rsid wsp:val=&quot;009C40E1&quot;/&gt;&lt;wsp:rsid wsp:val=&quot;009C4A6F&quot;/&gt;&lt;wsp:rsid wsp:val=&quot;009C628D&quot;/&gt;&lt;wsp:rsid wsp:val=&quot;009D0348&quot;/&gt;&lt;wsp:rsid wsp:val=&quot;009D1BE4&quot;/&gt;&lt;wsp:rsid wsp:val=&quot;009D5DE0&quot;/&gt;&lt;wsp:rsid wsp:val=&quot;009D62B1&quot;/&gt;&lt;wsp:rsid wsp:val=&quot;009E0843&quot;/&gt;&lt;wsp:rsid wsp:val=&quot;009E09B3&quot;/&gt;&lt;wsp:rsid wsp:val=&quot;009E2929&quot;/&gt;&lt;wsp:rsid wsp:val=&quot;009E5870&quot;/&gt;&lt;wsp:rsid wsp:val=&quot;009F3F7E&quot;/&gt;&lt;wsp:rsid wsp:val=&quot;00A0219E&quot;/&gt;&lt;wsp:rsid wsp:val=&quot;00A0535F&quot;/&gt;&lt;wsp:rsid wsp:val=&quot;00A05FD2&quot;/&gt;&lt;wsp:rsid wsp:val=&quot;00A126D8&quot;/&gt;&lt;wsp:rsid wsp:val=&quot;00A15D47&quot;/&gt;&lt;wsp:rsid wsp:val=&quot;00A16E19&quot;/&gt;&lt;wsp:rsid wsp:val=&quot;00A17573&quot;/&gt;&lt;wsp:rsid wsp:val=&quot;00A25923&quot;/&gt;&lt;wsp:rsid wsp:val=&quot;00A33BED&quot;/&gt;&lt;wsp:rsid wsp:val=&quot;00A33FD3&quot;/&gt;&lt;wsp:rsid wsp:val=&quot;00A34818&quot;/&gt;&lt;wsp:rsid wsp:val=&quot;00A35A6B&quot;/&gt;&lt;wsp:rsid wsp:val=&quot;00A37125&quot;/&gt;&lt;wsp:rsid wsp:val=&quot;00A50244&quot;/&gt;&lt;wsp:rsid wsp:val=&quot;00A50E31&quot;/&gt;&lt;wsp:rsid wsp:val=&quot;00A525AA&quot;/&gt;&lt;wsp:rsid wsp:val=&quot;00A53DA9&quot;/&gt;&lt;wsp:rsid wsp:val=&quot;00A55F4E&quot;/&gt;&lt;wsp:rsid wsp:val=&quot;00A57448&quot;/&gt;&lt;wsp:rsid wsp:val=&quot;00A57ACE&quot;/&gt;&lt;wsp:rsid wsp:val=&quot;00A61831&quot;/&gt;&lt;wsp:rsid wsp:val=&quot;00A6446C&quot;/&gt;&lt;wsp:rsid wsp:val=&quot;00A653A6&quot;/&gt;&lt;wsp:rsid wsp:val=&quot;00A65439&quot;/&gt;&lt;wsp:rsid wsp:val=&quot;00A65BF6&quot;/&gt;&lt;wsp:rsid wsp:val=&quot;00A66640&quot;/&gt;&lt;wsp:rsid wsp:val=&quot;00A66F72&quot;/&gt;&lt;wsp:rsid wsp:val=&quot;00A67A2B&quot;/&gt;&lt;wsp:rsid wsp:val=&quot;00A72864&quot;/&gt;&lt;wsp:rsid wsp:val=&quot;00A73A6E&quot;/&gt;&lt;wsp:rsid wsp:val=&quot;00A73DDE&quot;/&gt;&lt;wsp:rsid wsp:val=&quot;00A81045&quot;/&gt;&lt;wsp:rsid wsp:val=&quot;00A81933&quot;/&gt;&lt;wsp:rsid wsp:val=&quot;00A81B15&quot;/&gt;&lt;wsp:rsid wsp:val=&quot;00A85234&quot;/&gt;&lt;wsp:rsid wsp:val=&quot;00A85DBC&quot;/&gt;&lt;wsp:rsid wsp:val=&quot;00A86D7E&quot;/&gt;&lt;wsp:rsid wsp:val=&quot;00A87366&quot;/&gt;&lt;wsp:rsid wsp:val=&quot;00A878EF&quot;/&gt;&lt;wsp:rsid wsp:val=&quot;00A9656B&quot;/&gt;&lt;wsp:rsid wsp:val=&quot;00AA24C1&quot;/&gt;&lt;wsp:rsid wsp:val=&quot;00AA4CA6&quot;/&gt;&lt;wsp:rsid wsp:val=&quot;00AA4DD5&quot;/&gt;&lt;wsp:rsid wsp:val=&quot;00AA5DEE&quot;/&gt;&lt;wsp:rsid wsp:val=&quot;00AB3F85&quot;/&gt;&lt;wsp:rsid wsp:val=&quot;00AB7F9E&quot;/&gt;&lt;wsp:rsid wsp:val=&quot;00AC04CD&quot;/&gt;&lt;wsp:rsid wsp:val=&quot;00AC0B13&quot;/&gt;&lt;wsp:rsid wsp:val=&quot;00AC0B5C&quot;/&gt;&lt;wsp:rsid wsp:val=&quot;00AC0EFF&quot;/&gt;&lt;wsp:rsid wsp:val=&quot;00AC12AF&quot;/&gt;&lt;wsp:rsid wsp:val=&quot;00AC2665&quot;/&gt;&lt;wsp:rsid wsp:val=&quot;00AC2EEB&quot;/&gt;&lt;wsp:rsid wsp:val=&quot;00AC306A&quot;/&gt;&lt;wsp:rsid wsp:val=&quot;00AC5005&quot;/&gt;&lt;wsp:rsid wsp:val=&quot;00AC654A&quot;/&gt;&lt;wsp:rsid wsp:val=&quot;00AC670F&quot;/&gt;&lt;wsp:rsid wsp:val=&quot;00AC6B3D&quot;/&gt;&lt;wsp:rsid wsp:val=&quot;00AC6DB8&quot;/&gt;&lt;wsp:rsid wsp:val=&quot;00AD19C3&quot;/&gt;&lt;wsp:rsid wsp:val=&quot;00AD2058&quot;/&gt;&lt;wsp:rsid wsp:val=&quot;00AD6613&quot;/&gt;&lt;wsp:rsid wsp:val=&quot;00AD6D86&quot;/&gt;&lt;wsp:rsid wsp:val=&quot;00AE2DD6&quot;/&gt;&lt;wsp:rsid wsp:val=&quot;00AE35E4&quot;/&gt;&lt;wsp:rsid wsp:val=&quot;00AE747D&quot;/&gt;&lt;wsp:rsid wsp:val=&quot;00AE77EC&quot;/&gt;&lt;wsp:rsid wsp:val=&quot;00AF1CC9&quot;/&gt;&lt;wsp:rsid wsp:val=&quot;00B01679&quot;/&gt;&lt;wsp:rsid wsp:val=&quot;00B02F68&quot;/&gt;&lt;wsp:rsid wsp:val=&quot;00B03CAE&quot;/&gt;&lt;wsp:rsid wsp:val=&quot;00B05546&quot;/&gt;&lt;wsp:rsid wsp:val=&quot;00B05946&quot;/&gt;&lt;wsp:rsid wsp:val=&quot;00B067A5&quot;/&gt;&lt;wsp:rsid wsp:val=&quot;00B06E27&quot;/&gt;&lt;wsp:rsid wsp:val=&quot;00B12421&quot;/&gt;&lt;wsp:rsid wsp:val=&quot;00B12FE2&quot;/&gt;&lt;wsp:rsid wsp:val=&quot;00B15E24&quot;/&gt;&lt;wsp:rsid wsp:val=&quot;00B226D0&quot;/&gt;&lt;wsp:rsid wsp:val=&quot;00B22E92&quot;/&gt;&lt;wsp:rsid wsp:val=&quot;00B30F2A&quot;/&gt;&lt;wsp:rsid wsp:val=&quot;00B31FB5&quot;/&gt;&lt;wsp:rsid wsp:val=&quot;00B3223D&quot;/&gt;&lt;wsp:rsid wsp:val=&quot;00B34988&quot;/&gt;&lt;wsp:rsid wsp:val=&quot;00B3698F&quot;/&gt;&lt;wsp:rsid wsp:val=&quot;00B406C1&quot;/&gt;&lt;wsp:rsid wsp:val=&quot;00B42372&quot;/&gt;&lt;wsp:rsid wsp:val=&quot;00B42C7A&quot;/&gt;&lt;wsp:rsid wsp:val=&quot;00B44009&quot;/&gt;&lt;wsp:rsid wsp:val=&quot;00B463E3&quot;/&gt;&lt;wsp:rsid wsp:val=&quot;00B47B48&quot;/&gt;&lt;wsp:rsid wsp:val=&quot;00B5001E&quot;/&gt;&lt;wsp:rsid wsp:val=&quot;00B52C8A&quot;/&gt;&lt;wsp:rsid wsp:val=&quot;00B5445A&quot;/&gt;&lt;wsp:rsid wsp:val=&quot;00B558AB&quot;/&gt;&lt;wsp:rsid wsp:val=&quot;00B606D9&quot;/&gt;&lt;wsp:rsid wsp:val=&quot;00B60991&quot;/&gt;&lt;wsp:rsid wsp:val=&quot;00B62D3B&quot;/&gt;&lt;wsp:rsid wsp:val=&quot;00B64ABD&quot;/&gt;&lt;wsp:rsid wsp:val=&quot;00B65225&quot;/&gt;&lt;wsp:rsid wsp:val=&quot;00B70989&quot;/&gt;&lt;wsp:rsid wsp:val=&quot;00B73543&quot;/&gt;&lt;wsp:rsid wsp:val=&quot;00B739BA&quot;/&gt;&lt;wsp:rsid wsp:val=&quot;00B73AE2&quot;/&gt;&lt;wsp:rsid wsp:val=&quot;00B73BFC&quot;/&gt;&lt;wsp:rsid wsp:val=&quot;00B80274&quot;/&gt;&lt;wsp:rsid wsp:val=&quot;00B8397B&quot;/&gt;&lt;wsp:rsid wsp:val=&quot;00B8446C&quot;/&gt;&lt;wsp:rsid wsp:val=&quot;00B84970&quot;/&gt;&lt;wsp:rsid wsp:val=&quot;00B876F0&quot;/&gt;&lt;wsp:rsid wsp:val=&quot;00B87ECE&quot;/&gt;&lt;wsp:rsid wsp:val=&quot;00B9181B&quot;/&gt;&lt;wsp:rsid wsp:val=&quot;00B925DD&quot;/&gt;&lt;wsp:rsid wsp:val=&quot;00B9543F&quot;/&gt;&lt;wsp:rsid wsp:val=&quot;00B95A46&quot;/&gt;&lt;wsp:rsid wsp:val=&quot;00BA146A&quot;/&gt;&lt;wsp:rsid wsp:val=&quot;00BA1CBC&quot;/&gt;&lt;wsp:rsid wsp:val=&quot;00BA1D66&quot;/&gt;&lt;wsp:rsid wsp:val=&quot;00BB087F&quot;/&gt;&lt;wsp:rsid wsp:val=&quot;00BB16F4&quot;/&gt;&lt;wsp:rsid wsp:val=&quot;00BB5FFE&quot;/&gt;&lt;wsp:rsid wsp:val=&quot;00BB6A38&quot;/&gt;&lt;wsp:rsid wsp:val=&quot;00BC40A6&quot;/&gt;&lt;wsp:rsid wsp:val=&quot;00BC4CBB&quot;/&gt;&lt;wsp:rsid wsp:val=&quot;00BC5AE7&quot;/&gt;&lt;wsp:rsid wsp:val=&quot;00BC7FED&quot;/&gt;&lt;wsp:rsid wsp:val=&quot;00BD14EA&quot;/&gt;&lt;wsp:rsid wsp:val=&quot;00BD3CDD&quot;/&gt;&lt;wsp:rsid wsp:val=&quot;00BD7B79&quot;/&gt;&lt;wsp:rsid wsp:val=&quot;00BE1672&quot;/&gt;&lt;wsp:rsid wsp:val=&quot;00BE31EA&quot;/&gt;&lt;wsp:rsid wsp:val=&quot;00BE3E00&quot;/&gt;&lt;wsp:rsid wsp:val=&quot;00BE48B6&quot;/&gt;&lt;wsp:rsid wsp:val=&quot;00BE7095&quot;/&gt;&lt;wsp:rsid wsp:val=&quot;00BE78BD&quot;/&gt;&lt;wsp:rsid wsp:val=&quot;00BF03BB&quot;/&gt;&lt;wsp:rsid wsp:val=&quot;00BF15F6&quot;/&gt;&lt;wsp:rsid wsp:val=&quot;00BF28CB&quot;/&gt;&lt;wsp:rsid wsp:val=&quot;00BF50DB&quot;/&gt;&lt;wsp:rsid wsp:val=&quot;00BF62CD&quot;/&gt;&lt;wsp:rsid wsp:val=&quot;00BF7F29&quot;/&gt;&lt;wsp:rsid wsp:val=&quot;00BF7F3A&quot;/&gt;&lt;wsp:rsid wsp:val=&quot;00C04118&quot;/&gt;&lt;wsp:rsid wsp:val=&quot;00C07A28&quot;/&gt;&lt;wsp:rsid wsp:val=&quot;00C16EAA&quot;/&gt;&lt;wsp:rsid wsp:val=&quot;00C20409&quot;/&gt;&lt;wsp:rsid wsp:val=&quot;00C26212&quot;/&gt;&lt;wsp:rsid wsp:val=&quot;00C26985&quot;/&gt;&lt;wsp:rsid wsp:val=&quot;00C3198F&quot;/&gt;&lt;wsp:rsid wsp:val=&quot;00C329CB&quot;/&gt;&lt;wsp:rsid wsp:val=&quot;00C34F14&quot;/&gt;&lt;wsp:rsid wsp:val=&quot;00C36435&quot;/&gt;&lt;wsp:rsid wsp:val=&quot;00C42EA1&quot;/&gt;&lt;wsp:rsid wsp:val=&quot;00C50891&quot;/&gt;&lt;wsp:rsid wsp:val=&quot;00C51228&quot;/&gt;&lt;wsp:rsid wsp:val=&quot;00C51ECB&quot;/&gt;&lt;wsp:rsid wsp:val=&quot;00C53A1A&quot;/&gt;&lt;wsp:rsid wsp:val=&quot;00C53B3C&quot;/&gt;&lt;wsp:rsid wsp:val=&quot;00C546CF&quot;/&gt;&lt;wsp:rsid wsp:val=&quot;00C56601&quot;/&gt;&lt;wsp:rsid wsp:val=&quot;00C575F0&quot;/&gt;&lt;wsp:rsid wsp:val=&quot;00C578B3&quot;/&gt;&lt;wsp:rsid wsp:val=&quot;00C70E7D&quot;/&gt;&lt;wsp:rsid wsp:val=&quot;00C73658&quot;/&gt;&lt;wsp:rsid wsp:val=&quot;00C80CB7&quot;/&gt;&lt;wsp:rsid wsp:val=&quot;00C816A2&quot;/&gt;&lt;wsp:rsid wsp:val=&quot;00C8176D&quot;/&gt;&lt;wsp:rsid wsp:val=&quot;00C81962&quot;/&gt;&lt;wsp:rsid wsp:val=&quot;00C82C1B&quot;/&gt;&lt;wsp:rsid wsp:val=&quot;00C83065&quot;/&gt;&lt;wsp:rsid wsp:val=&quot;00C8380C&quot;/&gt;&lt;wsp:rsid wsp:val=&quot;00C84376&quot;/&gt;&lt;wsp:rsid wsp:val=&quot;00C847AC&quot;/&gt;&lt;wsp:rsid wsp:val=&quot;00C91E2D&quot;/&gt;&lt;wsp:rsid wsp:val=&quot;00C93060&quot;/&gt;&lt;wsp:rsid wsp:val=&quot;00C94692&quot;/&gt;&lt;wsp:rsid wsp:val=&quot;00C96A24&quot;/&gt;&lt;wsp:rsid wsp:val=&quot;00C97B91&quot;/&gt;&lt;wsp:rsid wsp:val=&quot;00CA3229&quot;/&gt;&lt;wsp:rsid wsp:val=&quot;00CA32E8&quot;/&gt;&lt;wsp:rsid wsp:val=&quot;00CA40DE&quot;/&gt;&lt;wsp:rsid wsp:val=&quot;00CA559C&quot;/&gt;&lt;wsp:rsid wsp:val=&quot;00CA6520&quot;/&gt;&lt;wsp:rsid wsp:val=&quot;00CB1793&quot;/&gt;&lt;wsp:rsid wsp:val=&quot;00CB203F&quot;/&gt;&lt;wsp:rsid wsp:val=&quot;00CB2E29&quot;/&gt;&lt;wsp:rsid wsp:val=&quot;00CB3271&quot;/&gt;&lt;wsp:rsid wsp:val=&quot;00CB3746&quot;/&gt;&lt;wsp:rsid wsp:val=&quot;00CB5123&quot;/&gt;&lt;wsp:rsid wsp:val=&quot;00CB77C1&quot;/&gt;&lt;wsp:rsid wsp:val=&quot;00CC10BE&quot;/&gt;&lt;wsp:rsid wsp:val=&quot;00CC26C6&quot;/&gt;&lt;wsp:rsid wsp:val=&quot;00CC742C&quot;/&gt;&lt;wsp:rsid wsp:val=&quot;00CD03C9&quot;/&gt;&lt;wsp:rsid wsp:val=&quot;00CD2A32&quot;/&gt;&lt;wsp:rsid wsp:val=&quot;00CD4DC8&quot;/&gt;&lt;wsp:rsid wsp:val=&quot;00CD6473&quot;/&gt;&lt;wsp:rsid wsp:val=&quot;00CE0F68&quot;/&gt;&lt;wsp:rsid wsp:val=&quot;00CE5D2F&quot;/&gt;&lt;wsp:rsid wsp:val=&quot;00CE64A9&quot;/&gt;&lt;wsp:rsid wsp:val=&quot;00CE6621&quot;/&gt;&lt;wsp:rsid wsp:val=&quot;00CE6B6C&quot;/&gt;&lt;wsp:rsid wsp:val=&quot;00CF0B10&quot;/&gt;&lt;wsp:rsid wsp:val=&quot;00CF1288&quot;/&gt;&lt;wsp:rsid wsp:val=&quot;00CF1369&quot;/&gt;&lt;wsp:rsid wsp:val=&quot;00CF1BA7&quot;/&gt;&lt;wsp:rsid wsp:val=&quot;00CF21D8&quot;/&gt;&lt;wsp:rsid wsp:val=&quot;00CF3CC6&quot;/&gt;&lt;wsp:rsid wsp:val=&quot;00CF6D00&quot;/&gt;&lt;wsp:rsid wsp:val=&quot;00CF71D1&quot;/&gt;&lt;wsp:rsid wsp:val=&quot;00D0117C&quot;/&gt;&lt;wsp:rsid wsp:val=&quot;00D04B8B&quot;/&gt;&lt;wsp:rsid wsp:val=&quot;00D058C4&quot;/&gt;&lt;wsp:rsid wsp:val=&quot;00D072A2&quot;/&gt;&lt;wsp:rsid wsp:val=&quot;00D07CEE&quot;/&gt;&lt;wsp:rsid wsp:val=&quot;00D12280&quot;/&gt;&lt;wsp:rsid wsp:val=&quot;00D1300C&quot;/&gt;&lt;wsp:rsid wsp:val=&quot;00D150B1&quot;/&gt;&lt;wsp:rsid wsp:val=&quot;00D150DB&quot;/&gt;&lt;wsp:rsid wsp:val=&quot;00D1579D&quot;/&gt;&lt;wsp:rsid wsp:val=&quot;00D176E0&quot;/&gt;&lt;wsp:rsid wsp:val=&quot;00D17A79&quot;/&gt;&lt;wsp:rsid wsp:val=&quot;00D17F4D&quot;/&gt;&lt;wsp:rsid wsp:val=&quot;00D262B4&quot;/&gt;&lt;wsp:rsid wsp:val=&quot;00D264AA&quot;/&gt;&lt;wsp:rsid wsp:val=&quot;00D34921&quot;/&gt;&lt;wsp:rsid wsp:val=&quot;00D34A98&quot;/&gt;&lt;wsp:rsid wsp:val=&quot;00D34DA4&quot;/&gt;&lt;wsp:rsid wsp:val=&quot;00D36614&quot;/&gt;&lt;wsp:rsid wsp:val=&quot;00D37BD0&quot;/&gt;&lt;wsp:rsid wsp:val=&quot;00D40239&quot;/&gt;&lt;wsp:rsid wsp:val=&quot;00D40266&quot;/&gt;&lt;wsp:rsid wsp:val=&quot;00D40E06&quot;/&gt;&lt;wsp:rsid wsp:val=&quot;00D50D6E&quot;/&gt;&lt;wsp:rsid wsp:val=&quot;00D50DBD&quot;/&gt;&lt;wsp:rsid wsp:val=&quot;00D520E4&quot;/&gt;&lt;wsp:rsid wsp:val=&quot;00D526A5&quot;/&gt;&lt;wsp:rsid wsp:val=&quot;00D53BFB&quot;/&gt;&lt;wsp:rsid wsp:val=&quot;00D5415B&quot;/&gt;&lt;wsp:rsid wsp:val=&quot;00D55F77&quot;/&gt;&lt;wsp:rsid wsp:val=&quot;00D575F4&quot;/&gt;&lt;wsp:rsid wsp:val=&quot;00D5781D&quot;/&gt;&lt;wsp:rsid wsp:val=&quot;00D57DFA&quot;/&gt;&lt;wsp:rsid wsp:val=&quot;00D60B9E&quot;/&gt;&lt;wsp:rsid wsp:val=&quot;00D651AF&quot;/&gt;&lt;wsp:rsid wsp:val=&quot;00D66315&quot;/&gt;&lt;wsp:rsid wsp:val=&quot;00D70E88&quot;/&gt;&lt;wsp:rsid wsp:val=&quot;00D70F9D&quot;/&gt;&lt;wsp:rsid wsp:val=&quot;00D71D3B&quot;/&gt;&lt;wsp:rsid wsp:val=&quot;00D72253&quot;/&gt;&lt;wsp:rsid wsp:val=&quot;00D75D35&quot;/&gt;&lt;wsp:rsid wsp:val=&quot;00D80F86&quot;/&gt;&lt;wsp:rsid wsp:val=&quot;00D82619&quot;/&gt;&lt;wsp:rsid wsp:val=&quot;00D831F6&quot;/&gt;&lt;wsp:rsid wsp:val=&quot;00D839B8&quot;/&gt;&lt;wsp:rsid wsp:val=&quot;00D83AAD&quot;/&gt;&lt;wsp:rsid wsp:val=&quot;00D84411&quot;/&gt;&lt;wsp:rsid wsp:val=&quot;00D90132&quot;/&gt;&lt;wsp:rsid wsp:val=&quot;00D9135B&quot;/&gt;&lt;wsp:rsid wsp:val=&quot;00D91D89&quot;/&gt;&lt;wsp:rsid wsp:val=&quot;00DA025E&quot;/&gt;&lt;wsp:rsid wsp:val=&quot;00DA518A&quot;/&gt;&lt;wsp:rsid wsp:val=&quot;00DA706D&quot;/&gt;&lt;wsp:rsid wsp:val=&quot;00DB0073&quot;/&gt;&lt;wsp:rsid wsp:val=&quot;00DB0BA5&quot;/&gt;&lt;wsp:rsid wsp:val=&quot;00DC1331&quot;/&gt;&lt;wsp:rsid wsp:val=&quot;00DC39A9&quot;/&gt;&lt;wsp:rsid wsp:val=&quot;00DC53E7&quot;/&gt;&lt;wsp:rsid wsp:val=&quot;00DC756C&quot;/&gt;&lt;wsp:rsid wsp:val=&quot;00DC7BB8&quot;/&gt;&lt;wsp:rsid wsp:val=&quot;00DD00AF&quot;/&gt;&lt;wsp:rsid wsp:val=&quot;00DD0C2C&quot;/&gt;&lt;wsp:rsid wsp:val=&quot;00DD3142&quot;/&gt;&lt;wsp:rsid wsp:val=&quot;00DD576B&quot;/&gt;&lt;wsp:rsid wsp:val=&quot;00DE22B1&quot;/&gt;&lt;wsp:rsid wsp:val=&quot;00DE263D&quot;/&gt;&lt;wsp:rsid wsp:val=&quot;00DE283D&quot;/&gt;&lt;wsp:rsid wsp:val=&quot;00DE4455&quot;/&gt;&lt;wsp:rsid wsp:val=&quot;00DE60C1&quot;/&gt;&lt;wsp:rsid wsp:val=&quot;00DE67FC&quot;/&gt;&lt;wsp:rsid wsp:val=&quot;00DF0815&quot;/&gt;&lt;wsp:rsid wsp:val=&quot;00DF30DF&quot;/&gt;&lt;wsp:rsid wsp:val=&quot;00DF5A00&quot;/&gt;&lt;wsp:rsid wsp:val=&quot;00E02397&quot;/&gt;&lt;wsp:rsid wsp:val=&quot;00E064D0&quot;/&gt;&lt;wsp:rsid wsp:val=&quot;00E06B0C&quot;/&gt;&lt;wsp:rsid wsp:val=&quot;00E07B9A&quot;/&gt;&lt;wsp:rsid wsp:val=&quot;00E11534&quot;/&gt;&lt;wsp:rsid wsp:val=&quot;00E15F57&quot;/&gt;&lt;wsp:rsid wsp:val=&quot;00E22B3F&quot;/&gt;&lt;wsp:rsid wsp:val=&quot;00E237F4&quot;/&gt;&lt;wsp:rsid wsp:val=&quot;00E238E4&quot;/&gt;&lt;wsp:rsid wsp:val=&quot;00E23E48&quot;/&gt;&lt;wsp:rsid wsp:val=&quot;00E253B2&quot;/&gt;&lt;wsp:rsid wsp:val=&quot;00E26073&quot;/&gt;&lt;wsp:rsid wsp:val=&quot;00E26F58&quot;/&gt;&lt;wsp:rsid wsp:val=&quot;00E30FEC&quot;/&gt;&lt;wsp:rsid wsp:val=&quot;00E31CCF&quot;/&gt;&lt;wsp:rsid wsp:val=&quot;00E32A4A&quot;/&gt;&lt;wsp:rsid wsp:val=&quot;00E4069E&quot;/&gt;&lt;wsp:rsid wsp:val=&quot;00E4076B&quot;/&gt;&lt;wsp:rsid wsp:val=&quot;00E43552&quot;/&gt;&lt;wsp:rsid wsp:val=&quot;00E45EF3&quot;/&gt;&lt;wsp:rsid wsp:val=&quot;00E519C5&quot;/&gt;&lt;wsp:rsid wsp:val=&quot;00E52777&quot;/&gt;&lt;wsp:rsid wsp:val=&quot;00E5329C&quot;/&gt;&lt;wsp:rsid wsp:val=&quot;00E5363C&quot;/&gt;&lt;wsp:rsid wsp:val=&quot;00E539AC&quot;/&gt;&lt;wsp:rsid wsp:val=&quot;00E54AF8&quot;/&gt;&lt;wsp:rsid wsp:val=&quot;00E55ABC&quot;/&gt;&lt;wsp:rsid wsp:val=&quot;00E57518&quot;/&gt;&lt;wsp:rsid wsp:val=&quot;00E57B74&quot;/&gt;&lt;wsp:rsid wsp:val=&quot;00E6150C&quot;/&gt;&lt;wsp:rsid wsp:val=&quot;00E61DFE&quot;/&gt;&lt;wsp:rsid wsp:val=&quot;00E62283&quot;/&gt;&lt;wsp:rsid wsp:val=&quot;00E70031&quot;/&gt;&lt;wsp:rsid wsp:val=&quot;00E73617&quot;/&gt;&lt;wsp:rsid wsp:val=&quot;00E7460A&quot;/&gt;&lt;wsp:rsid wsp:val=&quot;00E75C57&quot;/&gt;&lt;wsp:rsid wsp:val=&quot;00E81E3D&quot;/&gt;&lt;wsp:rsid wsp:val=&quot;00E83BD8&quot;/&gt;&lt;wsp:rsid wsp:val=&quot;00E845C2&quot;/&gt;&lt;wsp:rsid wsp:val=&quot;00E852A0&quot;/&gt;&lt;wsp:rsid wsp:val=&quot;00E85872&quot;/&gt;&lt;wsp:rsid wsp:val=&quot;00E8629F&quot;/&gt;&lt;wsp:rsid wsp:val=&quot;00E86553&quot;/&gt;&lt;wsp:rsid wsp:val=&quot;00E902E8&quot;/&gt;&lt;wsp:rsid wsp:val=&quot;00E908D1&quot;/&gt;&lt;wsp:rsid wsp:val=&quot;00E90F26&quot;/&gt;&lt;wsp:rsid wsp:val=&quot;00E924F9&quot;/&gt;&lt;wsp:rsid wsp:val=&quot;00E977FD&quot;/&gt;&lt;wsp:rsid wsp:val=&quot;00EA1146&quot;/&gt;&lt;wsp:rsid wsp:val=&quot;00EA15EB&quot;/&gt;&lt;wsp:rsid wsp:val=&quot;00EA20D4&quot;/&gt;&lt;wsp:rsid wsp:val=&quot;00EA3C24&quot;/&gt;&lt;wsp:rsid wsp:val=&quot;00EA5C32&quot;/&gt;&lt;wsp:rsid wsp:val=&quot;00EA7566&quot;/&gt;&lt;wsp:rsid wsp:val=&quot;00EA7B28&quot;/&gt;&lt;wsp:rsid wsp:val=&quot;00EB2122&quot;/&gt;&lt;wsp:rsid wsp:val=&quot;00EB342C&quot;/&gt;&lt;wsp:rsid wsp:val=&quot;00EB47AD&quot;/&gt;&lt;wsp:rsid wsp:val=&quot;00EC2A82&quot;/&gt;&lt;wsp:rsid wsp:val=&quot;00EC44C8&quot;/&gt;&lt;wsp:rsid wsp:val=&quot;00EC556A&quot;/&gt;&lt;wsp:rsid wsp:val=&quot;00EC7140&quot;/&gt;&lt;wsp:rsid wsp:val=&quot;00EC722B&quot;/&gt;&lt;wsp:rsid wsp:val=&quot;00ED509A&quot;/&gt;&lt;wsp:rsid wsp:val=&quot;00ED5262&quot;/&gt;&lt;wsp:rsid wsp:val=&quot;00ED5719&quot;/&gt;&lt;wsp:rsid wsp:val=&quot;00ED5D0F&quot;/&gt;&lt;wsp:rsid wsp:val=&quot;00EE11B3&quot;/&gt;&lt;wsp:rsid wsp:val=&quot;00EE2E65&quot;/&gt;&lt;wsp:rsid wsp:val=&quot;00EE3C68&quot;/&gt;&lt;wsp:rsid wsp:val=&quot;00EF0A71&quot;/&gt;&lt;wsp:rsid wsp:val=&quot;00EF2D85&quot;/&gt;&lt;wsp:rsid wsp:val=&quot;00EF3549&quot;/&gt;&lt;wsp:rsid wsp:val=&quot;00EF3BAD&quot;/&gt;&lt;wsp:rsid wsp:val=&quot;00EF3D28&quot;/&gt;&lt;wsp:rsid wsp:val=&quot;00EF4968&quot;/&gt;&lt;wsp:rsid wsp:val=&quot;00EF5D37&quot;/&gt;&lt;wsp:rsid wsp:val=&quot;00EF74A9&quot;/&gt;&lt;wsp:rsid wsp:val=&quot;00EF7BA9&quot;/&gt;&lt;wsp:rsid wsp:val=&quot;00F00944&quot;/&gt;&lt;wsp:rsid wsp:val=&quot;00F023A9&quot;/&gt;&lt;wsp:rsid wsp:val=&quot;00F0343A&quot;/&gt;&lt;wsp:rsid wsp:val=&quot;00F06B98&quot;/&gt;&lt;wsp:rsid wsp:val=&quot;00F06C54&quot;/&gt;&lt;wsp:rsid wsp:val=&quot;00F06DD8&quot;/&gt;&lt;wsp:rsid wsp:val=&quot;00F072D8&quot;/&gt;&lt;wsp:rsid wsp:val=&quot;00F10825&quot;/&gt;&lt;wsp:rsid wsp:val=&quot;00F15C84&quot;/&gt;&lt;wsp:rsid wsp:val=&quot;00F16188&quot;/&gt;&lt;wsp:rsid wsp:val=&quot;00F176F7&quot;/&gt;&lt;wsp:rsid wsp:val=&quot;00F20B94&quot;/&gt;&lt;wsp:rsid wsp:val=&quot;00F21AA3&quot;/&gt;&lt;wsp:rsid wsp:val=&quot;00F21B36&quot;/&gt;&lt;wsp:rsid wsp:val=&quot;00F21FA0&quot;/&gt;&lt;wsp:rsid wsp:val=&quot;00F22AF9&quot;/&gt;&lt;wsp:rsid wsp:val=&quot;00F260BB&quot;/&gt;&lt;wsp:rsid wsp:val=&quot;00F262D7&quot;/&gt;&lt;wsp:rsid wsp:val=&quot;00F30B22&quot;/&gt;&lt;wsp:rsid wsp:val=&quot;00F31369&quot;/&gt;&lt;wsp:rsid wsp:val=&quot;00F31F73&quot;/&gt;&lt;wsp:rsid wsp:val=&quot;00F3281B&quot;/&gt;&lt;wsp:rsid wsp:val=&quot;00F33C35&quot;/&gt;&lt;wsp:rsid wsp:val=&quot;00F35313&quot;/&gt;&lt;wsp:rsid wsp:val=&quot;00F3578A&quot;/&gt;&lt;wsp:rsid wsp:val=&quot;00F43104&quot;/&gt;&lt;wsp:rsid wsp:val=&quot;00F44A61&quot;/&gt;&lt;wsp:rsid wsp:val=&quot;00F4734D&quot;/&gt;&lt;wsp:rsid wsp:val=&quot;00F47D81&quot;/&gt;&lt;wsp:rsid wsp:val=&quot;00F52F19&quot;/&gt;&lt;wsp:rsid wsp:val=&quot;00F55467&quot;/&gt;&lt;wsp:rsid wsp:val=&quot;00F56DD6&quot;/&gt;&lt;wsp:rsid wsp:val=&quot;00F63A09&quot;/&gt;&lt;wsp:rsid wsp:val=&quot;00F640C8&quot;/&gt;&lt;wsp:rsid wsp:val=&quot;00F64E51&quot;/&gt;&lt;wsp:rsid wsp:val=&quot;00F66A1B&quot;/&gt;&lt;wsp:rsid wsp:val=&quot;00F7146E&quot;/&gt;&lt;wsp:rsid wsp:val=&quot;00F739ED&quot;/&gt;&lt;wsp:rsid wsp:val=&quot;00F75DB0&quot;/&gt;&lt;wsp:rsid wsp:val=&quot;00F76FBE&quot;/&gt;&lt;wsp:rsid wsp:val=&quot;00F7778F&quot;/&gt;&lt;wsp:rsid wsp:val=&quot;00F77D34&quot;/&gt;&lt;wsp:rsid wsp:val=&quot;00F825CC&quot;/&gt;&lt;wsp:rsid wsp:val=&quot;00F835C1&quot;/&gt;&lt;wsp:rsid wsp:val=&quot;00F84B44&quot;/&gt;&lt;wsp:rsid wsp:val=&quot;00F84CC4&quot;/&gt;&lt;wsp:rsid wsp:val=&quot;00F86875&quot;/&gt;&lt;wsp:rsid wsp:val=&quot;00F8704F&quot;/&gt;&lt;wsp:rsid wsp:val=&quot;00F87B0C&quot;/&gt;&lt;wsp:rsid wsp:val=&quot;00F91E93&quot;/&gt;&lt;wsp:rsid wsp:val=&quot;00FA0423&quot;/&gt;&lt;wsp:rsid wsp:val=&quot;00FA2CF7&quot;/&gt;&lt;wsp:rsid wsp:val=&quot;00FA2E18&quot;/&gt;&lt;wsp:rsid wsp:val=&quot;00FA6851&quot;/&gt;&lt;wsp:rsid wsp:val=&quot;00FA76C0&quot;/&gt;&lt;wsp:rsid wsp:val=&quot;00FB0D2D&quot;/&gt;&lt;wsp:rsid wsp:val=&quot;00FB2CCA&quot;/&gt;&lt;wsp:rsid wsp:val=&quot;00FB52C2&quot;/&gt;&lt;wsp:rsid wsp:val=&quot;00FB58D3&quot;/&gt;&lt;wsp:rsid wsp:val=&quot;00FB6375&quot;/&gt;&lt;wsp:rsid wsp:val=&quot;00FC051F&quot;/&gt;&lt;wsp:rsid wsp:val=&quot;00FC542F&quot;/&gt;&lt;wsp:rsid wsp:val=&quot;00FC6C4B&quot;/&gt;&lt;wsp:rsid wsp:val=&quot;00FC7090&quot;/&gt;&lt;wsp:rsid wsp:val=&quot;00FC713E&quot;/&gt;&lt;wsp:rsid wsp:val=&quot;00FD2747&quot;/&gt;&lt;wsp:rsid wsp:val=&quot;00FD650F&quot;/&gt;&lt;wsp:rsid wsp:val=&quot;00FF2E3D&quot;/&gt;&lt;wsp:rsid wsp:val=&quot;00FF4D6B&quot;/&gt;&lt;wsp:rsid wsp:val=&quot;00FF68C6&quot;/&gt;&lt;/wsp:rsids&gt;&lt;/w:docPr&gt;&lt;w:body&gt;&lt;wx:sect&gt;&lt;w:p wsp:rsidR=&quot;00000000&quot; wsp:rsidRDefault=&quot;00752B47&quot; wsp:rsidP=&quot;00752B47&quot;&gt;&lt;m:oMathPara&gt;&lt;m:oMath&gt;&lt;m:r&gt;&lt;w:rPr&gt;&lt;w:rFonts w:ascii=&quot;Cambria Math&quot; w:fareast=&quot;Batang&quot; w:h-ansi=&quot;Cambria Math&quot;/&gt;&lt;wx:font wx:val=&quot;Cambria Math&quot;/&gt;&lt;w:i/&gt;&lt;/w:rPr&gt;&lt;m:t&gt;21024__&lt;/m:t&gt;&lt;/m:r&gt;&lt;/m:oMath&gt;&lt;/m:oMathPara&gt;&lt;/w:p&gt;&lt;w:sectPr wsp:rsidR=&quot;00000000&quot;&gt;&lt;w:pgSz w:w=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            <v:imagedata r:id="rId22" o:title="" chromakey="white"/>
                      </v:shape>
                    </w:pict>
                  </w:r>
                  <w:r w:rsidRPr="004031C1">
                    <w:rPr>
                      <w:rFonts w:eastAsia="Batang"/>
                    </w:rPr>
                    <w:instrText xml:space="preserve"> </w:instrText>
                  </w:r>
                  <w:r w:rsidRPr="004031C1">
                    <w:rPr>
                      <w:rFonts w:eastAsia="Batang"/>
                    </w:rPr>
                    <w:fldChar w:fldCharType="separate"/>
                  </w:r>
                  <w:r w:rsidR="00D14C1D">
                    <w:rPr>
                      <w:position w:val="-5"/>
                    </w:rPr>
                    <w:pict w14:anchorId="31ADBE9E">
                      <v:shape id="_x0000_i1039" type="#_x0000_t75" style="width:30pt;height:10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38&quot;/&gt;&lt;w:printFractionalCharacterWidth/&gt;&lt;w:bordersDontSurroundHeader/&gt;&lt;w:bordersDontSurroundFooter/&gt;&lt;w:stylePaneFormatFilter w:val=&quot;3F2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validateAgainstSchema/&gt;&lt;w:saveInvalidXML w:val=&quot;off&quot;/&gt;&lt;w:ignoreMixedContent w:val=&quot;off&quot;/&gt;&lt;w:alwaysShowPlaceholderText w:val=&quot;off&quot;/&gt;&lt;w:footnotePr&gt;&lt;w:pos w:val=&quot;beneath-text&quot;/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282213&quot;/&gt;&lt;wsp:rsid wsp:val=&quot;000027ED&quot;/&gt;&lt;wsp:rsid wsp:val=&quot;0000379E&quot;/&gt;&lt;wsp:rsid wsp:val=&quot;000037AF&quot;/&gt;&lt;wsp:rsid wsp:val=&quot;00003C52&quot;/&gt;&lt;wsp:rsid wsp:val=&quot;00004537&quot;/&gt;&lt;wsp:rsid wsp:val=&quot;00007948&quot;/&gt;&lt;wsp:rsid wsp:val=&quot;000128F2&quot;/&gt;&lt;wsp:rsid wsp:val=&quot;00017799&quot;/&gt;&lt;wsp:rsid wsp:val=&quot;00017BDA&quot;/&gt;&lt;wsp:rsid wsp:val=&quot;0002036D&quot;/&gt;&lt;wsp:rsid wsp:val=&quot;00020852&quot;/&gt;&lt;wsp:rsid wsp:val=&quot;00020CB7&quot;/&gt;&lt;wsp:rsid wsp:val=&quot;0002191D&quot;/&gt;&lt;wsp:rsid wsp:val=&quot;00021E68&quot;/&gt;&lt;wsp:rsid wsp:val=&quot;000233B8&quot;/&gt;&lt;wsp:rsid wsp:val=&quot;000266A0&quot;/&gt;&lt;wsp:rsid wsp:val=&quot;00030E6C&quot;/&gt;&lt;wsp:rsid wsp:val=&quot;0003154D&quot;/&gt;&lt;wsp:rsid wsp:val=&quot;00031C1D&quot;/&gt;&lt;wsp:rsid wsp:val=&quot;000419BA&quot;/&gt;&lt;wsp:rsid wsp:val=&quot;00042E92&quot;/&gt;&lt;wsp:rsid wsp:val=&quot;0004483F&quot;/&gt;&lt;wsp:rsid wsp:val=&quot;00045666&quot;/&gt;&lt;wsp:rsid wsp:val=&quot;000456D7&quot;/&gt;&lt;wsp:rsid wsp:val=&quot;00045CBD&quot;/&gt;&lt;wsp:rsid wsp:val=&quot;00047943&quot;/&gt;&lt;wsp:rsid wsp:val=&quot;0005300E&quot;/&gt;&lt;wsp:rsid wsp:val=&quot;000612D1&quot;/&gt;&lt;wsp:rsid wsp:val=&quot;000621A8&quot;/&gt;&lt;wsp:rsid wsp:val=&quot;0006400E&quot;/&gt;&lt;wsp:rsid wsp:val=&quot;00064B3E&quot;/&gt;&lt;wsp:rsid wsp:val=&quot;00065F1C&quot;/&gt;&lt;wsp:rsid wsp:val=&quot;00066891&quot;/&gt;&lt;wsp:rsid wsp:val=&quot;0006768C&quot;/&gt;&lt;wsp:rsid wsp:val=&quot;00071032&quot;/&gt;&lt;wsp:rsid wsp:val=&quot;00073860&quot;/&gt;&lt;wsp:rsid wsp:val=&quot;00075B66&quot;/&gt;&lt;wsp:rsid wsp:val=&quot;000766B3&quot;/&gt;&lt;wsp:rsid wsp:val=&quot;000820DA&quot;/&gt;&lt;wsp:rsid wsp:val=&quot;0008313F&quot;/&gt;&lt;wsp:rsid wsp:val=&quot;000840C6&quot;/&gt;&lt;wsp:rsid wsp:val=&quot;00085F45&quot;/&gt;&lt;wsp:rsid wsp:val=&quot;00087322&quot;/&gt;&lt;wsp:rsid wsp:val=&quot;000911E4&quot;/&gt;&lt;wsp:rsid wsp:val=&quot;00093E7E&quot;/&gt;&lt;wsp:rsid wsp:val=&quot;00095795&quot;/&gt;&lt;wsp:rsid wsp:val=&quot;00097D22&quot;/&gt;&lt;wsp:rsid wsp:val=&quot;000A2C7E&quot;/&gt;&lt;wsp:rsid wsp:val=&quot;000A3F65&quot;/&gt;&lt;wsp:rsid wsp:val=&quot;000A45AC&quot;/&gt;&lt;wsp:rsid wsp:val=&quot;000A6235&quot;/&gt;&lt;wsp:rsid wsp:val=&quot;000A65BC&quot;/&gt;&lt;wsp:rsid wsp:val=&quot;000A7F9C&quot;/&gt;&lt;wsp:rsid wsp:val=&quot;000B0E72&quot;/&gt;&lt;wsp:rsid wsp:val=&quot;000B5813&quot;/&gt;&lt;wsp:rsid wsp:val=&quot;000B6115&quot;/&gt;&lt;wsp:rsid wsp:val=&quot;000B649E&quot;/&gt;&lt;wsp:rsid wsp:val=&quot;000B6723&quot;/&gt;&lt;wsp:rsid wsp:val=&quot;000C20DB&quot;/&gt;&lt;wsp:rsid wsp:val=&quot;000C2D28&quot;/&gt;&lt;wsp:rsid wsp:val=&quot;000C3691&quot;/&gt;&lt;wsp:rsid wsp:val=&quot;000C37E4&quot;/&gt;&lt;wsp:rsid wsp:val=&quot;000C5893&quot;/&gt;&lt;wsp:rsid wsp:val=&quot;000C7332&quot;/&gt;&lt;wsp:rsid wsp:val=&quot;000D0AFE&quot;/&gt;&lt;wsp:rsid wsp:val=&quot;000D1F67&quot;/&gt;&lt;wsp:rsid wsp:val=&quot;000D4510&quot;/&gt;&lt;wsp:rsid wsp:val=&quot;000D5153&quot;/&gt;&lt;wsp:rsid wsp:val=&quot;000D597F&quot;/&gt;&lt;wsp:rsid wsp:val=&quot;000D6CFC&quot;/&gt;&lt;wsp:rsid wsp:val=&quot;000E01D4&quot;/&gt;&lt;wsp:rsid wsp:val=&quot;000E198C&quot;/&gt;&lt;wsp:rsid wsp:val=&quot;000E1D6A&quot;/&gt;&lt;wsp:rsid wsp:val=&quot;000E434A&quot;/&gt;&lt;wsp:rsid wsp:val=&quot;000E441C&quot;/&gt;&lt;wsp:rsid wsp:val=&quot;000E6DEC&quot;/&gt;&lt;wsp:rsid wsp:val=&quot;000F0182&quot;/&gt;&lt;wsp:rsid wsp:val=&quot;000F22CE&quot;/&gt;&lt;wsp:rsid wsp:val=&quot;000F3C2A&quot;/&gt;&lt;wsp:rsid wsp:val=&quot;000F5102&quot;/&gt;&lt;wsp:rsid wsp:val=&quot;000F6F65&quot;/&gt;&lt;wsp:rsid wsp:val=&quot;0010127A&quot;/&gt;&lt;wsp:rsid wsp:val=&quot;00102AFA&quot;/&gt;&lt;wsp:rsid wsp:val=&quot;00106A9F&quot;/&gt;&lt;wsp:rsid wsp:val=&quot;001072A8&quot;/&gt;&lt;wsp:rsid wsp:val=&quot;0011424E&quot;/&gt;&lt;wsp:rsid wsp:val=&quot;00117291&quot;/&gt;&lt;wsp:rsid wsp:val=&quot;00123571&quot;/&gt;&lt;wsp:rsid wsp:val=&quot;00123B5C&quot;/&gt;&lt;wsp:rsid wsp:val=&quot;00124082&quot;/&gt;&lt;wsp:rsid wsp:val=&quot;001301B1&quot;/&gt;&lt;wsp:rsid wsp:val=&quot;00130E89&quot;/&gt;&lt;wsp:rsid wsp:val=&quot;00132D36&quot;/&gt;&lt;wsp:rsid wsp:val=&quot;00141A2F&quot;/&gt;&lt;wsp:rsid wsp:val=&quot;00142771&quot;/&gt;&lt;wsp:rsid wsp:val=&quot;00142831&quot;/&gt;&lt;wsp:rsid wsp:val=&quot;00142F43&quot;/&gt;&lt;wsp:rsid wsp:val=&quot;00143316&quot;/&gt;&lt;wsp:rsid wsp:val=&quot;00145505&quot;/&gt;&lt;wsp:rsid wsp:val=&quot;00152C33&quot;/&gt;&lt;wsp:rsid wsp:val=&quot;00153528&quot;/&gt;&lt;wsp:rsid wsp:val=&quot;00160A47&quot;/&gt;&lt;wsp:rsid wsp:val=&quot;00160B00&quot;/&gt;&lt;wsp:rsid wsp:val=&quot;00162698&quot;/&gt;&lt;wsp:rsid wsp:val=&quot;00162F78&quot;/&gt;&lt;wsp:rsid wsp:val=&quot;001643AC&quot;/&gt;&lt;wsp:rsid wsp:val=&quot;00171980&quot;/&gt;&lt;wsp:rsid wsp:val=&quot;00171D07&quot;/&gt;&lt;wsp:rsid wsp:val=&quot;0017516C&quot;/&gt;&lt;wsp:rsid wsp:val=&quot;00175AB9&quot;/&gt;&lt;wsp:rsid wsp:val=&quot;00181060&quot;/&gt;&lt;wsp:rsid wsp:val=&quot;00181490&quot;/&gt;&lt;wsp:rsid wsp:val=&quot;00182304&quot;/&gt;&lt;wsp:rsid wsp:val=&quot;0018379B&quot;/&gt;&lt;wsp:rsid wsp:val=&quot;0018585B&quot;/&gt;&lt;wsp:rsid wsp:val=&quot;00192CE3&quot;/&gt;&lt;wsp:rsid wsp:val=&quot;00193116&quot;/&gt;&lt;wsp:rsid wsp:val=&quot;001A08AA&quot;/&gt;&lt;wsp:rsid wsp:val=&quot;001A1DAC&quot;/&gt;&lt;wsp:rsid wsp:val=&quot;001A3120&quot;/&gt;&lt;wsp:rsid wsp:val=&quot;001B0237&quot;/&gt;&lt;wsp:rsid wsp:val=&quot;001B1C3C&quot;/&gt;&lt;wsp:rsid wsp:val=&quot;001B32BC&quot;/&gt;&lt;wsp:rsid wsp:val=&quot;001C3A35&quot;/&gt;&lt;wsp:rsid wsp:val=&quot;001C602C&quot;/&gt;&lt;wsp:rsid wsp:val=&quot;001C67F1&quot;/&gt;&lt;wsp:rsid wsp:val=&quot;001C7645&quot;/&gt;&lt;wsp:rsid wsp:val=&quot;001D17FE&quot;/&gt;&lt;wsp:rsid wsp:val=&quot;001D5FAC&quot;/&gt;&lt;wsp:rsid wsp:val=&quot;001D61DA&quot;/&gt;&lt;wsp:rsid wsp:val=&quot;001D6D1A&quot;/&gt;&lt;wsp:rsid wsp:val=&quot;001D7B96&quot;/&gt;&lt;wsp:rsid wsp:val=&quot;001E0240&quot;/&gt;&lt;wsp:rsid wsp:val=&quot;001E290B&quot;/&gt;&lt;wsp:rsid wsp:val=&quot;001E7AB9&quot;/&gt;&lt;wsp:rsid wsp:val=&quot;001F2D35&quot;/&gt;&lt;wsp:rsid wsp:val=&quot;001F2F6B&quot;/&gt;&lt;wsp:rsid wsp:val=&quot;001F4D0D&quot;/&gt;&lt;wsp:rsid wsp:val=&quot;001F51BB&quot;/&gt;&lt;wsp:rsid wsp:val=&quot;001F64A0&quot;/&gt;&lt;wsp:rsid wsp:val=&quot;002029A6&quot;/&gt;&lt;wsp:rsid wsp:val=&quot;0020352D&quot;/&gt;&lt;wsp:rsid wsp:val=&quot;0020374C&quot;/&gt;&lt;wsp:rsid wsp:val=&quot;002041AB&quot;/&gt;&lt;wsp:rsid wsp:val=&quot;002045C1&quot;/&gt;&lt;wsp:rsid wsp:val=&quot;00205968&quot;/&gt;&lt;wsp:rsid wsp:val=&quot;00207DB7&quot;/&gt;&lt;wsp:rsid wsp:val=&quot;002106C8&quot;/&gt;&lt;wsp:rsid wsp:val=&quot;00212373&quot;/&gt;&lt;wsp:rsid wsp:val=&quot;002138EA&quot;/&gt;&lt;wsp:rsid wsp:val=&quot;00214FBD&quot;/&gt;&lt;wsp:rsid wsp:val=&quot;00222897&quot;/&gt;&lt;wsp:rsid wsp:val=&quot;00222AD3&quot;/&gt;&lt;wsp:rsid wsp:val=&quot;00230C68&quot;/&gt;&lt;wsp:rsid wsp:val=&quot;00231775&quot;/&gt;&lt;wsp:rsid wsp:val=&quot;00231866&quot;/&gt;&lt;wsp:rsid wsp:val=&quot;00232268&quot;/&gt;&lt;wsp:rsid wsp:val=&quot;00232B45&quot;/&gt;&lt;wsp:rsid wsp:val=&quot;00234306&quot;/&gt;&lt;wsp:rsid wsp:val=&quot;0023446F&quot;/&gt;&lt;wsp:rsid wsp:val=&quot;00235127&quot;/&gt;&lt;wsp:rsid wsp:val=&quot;00235394&quot;/&gt;&lt;wsp:rsid wsp:val=&quot;002363F5&quot;/&gt;&lt;wsp:rsid wsp:val=&quot;00242DD8&quot;/&gt;&lt;wsp:rsid wsp:val=&quot;002447F0&quot;/&gt;&lt;wsp:rsid wsp:val=&quot;00245B6B&quot;/&gt;&lt;wsp:rsid wsp:val=&quot;00247295&quot;/&gt;&lt;wsp:rsid wsp:val=&quot;0025035E&quot;/&gt;&lt;wsp:rsid wsp:val=&quot;0025345F&quot;/&gt;&lt;wsp:rsid wsp:val=&quot;00254DE6&quot;/&gt;&lt;wsp:rsid wsp:val=&quot;00257632&quot;/&gt;&lt;wsp:rsid wsp:val=&quot;00260476&quot;/&gt;&lt;wsp:rsid wsp:val=&quot;00260D4B&quot;/&gt;&lt;wsp:rsid wsp:val=&quot;0026179F&quot;/&gt;&lt;wsp:rsid wsp:val=&quot;00261EF2&quot;/&gt;&lt;wsp:rsid wsp:val=&quot;00262278&quot;/&gt;&lt;wsp:rsid wsp:val=&quot;00265053&quot;/&gt;&lt;wsp:rsid wsp:val=&quot;002715D3&quot;/&gt;&lt;wsp:rsid wsp:val=&quot;002716E7&quot;/&gt;&lt;wsp:rsid wsp:val=&quot;00272BC8&quot;/&gt;&lt;wsp:rsid wsp:val=&quot;00274E1A&quot;/&gt;&lt;wsp:rsid wsp:val=&quot;0027582B&quot;/&gt;&lt;wsp:rsid wsp:val=&quot;00275B3C&quot;/&gt;&lt;wsp:rsid wsp:val=&quot;0027745D&quot;/&gt;&lt;wsp:rsid wsp:val=&quot;00280799&quot;/&gt;&lt;wsp:rsid wsp:val=&quot;00282213&quot;/&gt;&lt;wsp:rsid wsp:val=&quot;00283084&quot;/&gt;&lt;wsp:rsid wsp:val=&quot;0028309A&quot;/&gt;&lt;wsp:rsid wsp:val=&quot;00285046&quot;/&gt;&lt;wsp:rsid wsp:val=&quot;0028522B&quot;/&gt;&lt;wsp:rsid wsp:val=&quot;00290654&quot;/&gt;&lt;wsp:rsid wsp:val=&quot;00290810&quot;/&gt;&lt;wsp:rsid wsp:val=&quot;0029188D&quot;/&gt;&lt;wsp:rsid wsp:val=&quot;00291A21&quot;/&gt;&lt;wsp:rsid wsp:val=&quot;00294905&quot;/&gt;&lt;wsp:rsid wsp:val=&quot;00294FEF&quot;/&gt;&lt;wsp:rsid wsp:val=&quot;00296B3D&quot;/&gt;&lt;wsp:rsid wsp:val=&quot;002A05B0&quot;/&gt;&lt;wsp:rsid wsp:val=&quot;002A0EAF&quot;/&gt;&lt;wsp:rsid wsp:val=&quot;002A1FF0&quot;/&gt;&lt;wsp:rsid wsp:val=&quot;002A4F2C&quot;/&gt;&lt;wsp:rsid wsp:val=&quot;002A4F8E&quot;/&gt;&lt;wsp:rsid wsp:val=&quot;002A59D3&quot;/&gt;&lt;wsp:rsid wsp:val=&quot;002A5B17&quot;/&gt;&lt;wsp:rsid wsp:val=&quot;002B091A&quot;/&gt;&lt;wsp:rsid wsp:val=&quot;002B10A5&quot;/&gt;&lt;wsp:rsid wsp:val=&quot;002B3853&quot;/&gt;&lt;wsp:rsid wsp:val=&quot;002B4609&quot;/&gt;&lt;wsp:rsid wsp:val=&quot;002B6E44&quot;/&gt;&lt;wsp:rsid wsp:val=&quot;002C1FC4&quot;/&gt;&lt;wsp:rsid wsp:val=&quot;002C4696&quot;/&gt;&lt;wsp:rsid wsp:val=&quot;002D05DD&quot;/&gt;&lt;wsp:rsid wsp:val=&quot;002D44CF&quot;/&gt;&lt;wsp:rsid wsp:val=&quot;002D4648&quot;/&gt;&lt;wsp:rsid wsp:val=&quot;002E08A7&quot;/&gt;&lt;wsp:rsid wsp:val=&quot;002E12A7&quot;/&gt;&lt;wsp:rsid wsp:val=&quot;002E775B&quot;/&gt;&lt;wsp:rsid wsp:val=&quot;002F2CFB&quot;/&gt;&lt;wsp:rsid wsp:val=&quot;002F4093&quot;/&gt;&lt;wsp:rsid wsp:val=&quot;002F53BE&quot;/&gt;&lt;wsp:rsid wsp:val=&quot;002F6C9B&quot;/&gt;&lt;wsp:rsid wsp:val=&quot;002F6EF4&quot;/&gt;&lt;wsp:rsid wsp:val=&quot;002F796C&quot;/&gt;&lt;wsp:rsid wsp:val=&quot;00300C95&quot;/&gt;&lt;wsp:rsid wsp:val=&quot;003040AA&quot;/&gt;&lt;wsp:rsid wsp:val=&quot;00304E3F&quot;/&gt;&lt;wsp:rsid wsp:val=&quot;0030631E&quot;/&gt;&lt;wsp:rsid wsp:val=&quot;00306331&quot;/&gt;&lt;wsp:rsid wsp:val=&quot;00312538&quot;/&gt;&lt;wsp:rsid wsp:val=&quot;00312E62&quot;/&gt;&lt;wsp:rsid wsp:val=&quot;003140D7&quot;/&gt;&lt;wsp:rsid wsp:val=&quot;00314AF6&quot;/&gt;&lt;wsp:rsid wsp:val=&quot;003253ED&quot;/&gt;&lt;wsp:rsid wsp:val=&quot;00331476&quot;/&gt;&lt;wsp:rsid wsp:val=&quot;00341E05&quot;/&gt;&lt;wsp:rsid wsp:val=&quot;00341EE1&quot;/&gt;&lt;wsp:rsid wsp:val=&quot;003449E6&quot;/&gt;&lt;wsp:rsid wsp:val=&quot;003466ED&quot;/&gt;&lt;wsp:rsid wsp:val=&quot;003543FA&quot;/&gt;&lt;wsp:rsid wsp:val=&quot;00356B37&quot;/&gt;&lt;wsp:rsid wsp:val=&quot;00361187&quot;/&gt;&lt;wsp:rsid wsp:val=&quot;00361491&quot;/&gt;&lt;wsp:rsid wsp:val=&quot;003626D4&quot;/&gt;&lt;wsp:rsid wsp:val=&quot;003667FF&quot;/&gt;&lt;wsp:rsid wsp:val=&quot;00367724&quot;/&gt;&lt;wsp:rsid wsp:val=&quot;00372085&quot;/&gt;&lt;wsp:rsid wsp:val=&quot;00372B4D&quot;/&gt;&lt;wsp:rsid wsp:val=&quot;0037533A&quot;/&gt;&lt;wsp:rsid wsp:val=&quot;00376440&quot;/&gt;&lt;wsp:rsid wsp:val=&quot;003772F3&quot;/&gt;&lt;wsp:rsid wsp:val=&quot;00381C9C&quot;/&gt;&lt;wsp:rsid wsp:val=&quot;003823D1&quot;/&gt;&lt;wsp:rsid wsp:val=&quot;003919B6&quot;/&gt;&lt;wsp:rsid wsp:val=&quot;00394970&quot;/&gt;&lt;wsp:rsid wsp:val=&quot;00395673&quot;/&gt;&lt;wsp:rsid wsp:val=&quot;00396A8B&quot;/&gt;&lt;wsp:rsid wsp:val=&quot;003A0B5D&quot;/&gt;&lt;wsp:rsid wsp:val=&quot;003A1829&quot;/&gt;&lt;wsp:rsid wsp:val=&quot;003A377C&quot;/&gt;&lt;wsp:rsid wsp:val=&quot;003A4CB3&quot;/&gt;&lt;wsp:rsid wsp:val=&quot;003A665A&quot;/&gt;&lt;wsp:rsid wsp:val=&quot;003B3F20&quot;/&gt;&lt;wsp:rsid wsp:val=&quot;003B6D17&quot;/&gt;&lt;wsp:rsid wsp:val=&quot;003B7DAB&quot;/&gt;&lt;wsp:rsid wsp:val=&quot;003C05A5&quot;/&gt;&lt;wsp:rsid wsp:val=&quot;003C3DD0&quot;/&gt;&lt;wsp:rsid wsp:val=&quot;003C5577&quot;/&gt;&lt;wsp:rsid wsp:val=&quot;003C55D3&quot;/&gt;&lt;wsp:rsid wsp:val=&quot;003C7323&quot;/&gt;&lt;wsp:rsid wsp:val=&quot;003C74E2&quot;/&gt;&lt;wsp:rsid wsp:val=&quot;003C785B&quot;/&gt;&lt;wsp:rsid wsp:val=&quot;003D299E&quot;/&gt;&lt;wsp:rsid wsp:val=&quot;003D2B31&quot;/&gt;&lt;wsp:rsid wsp:val=&quot;003D44E8&quot;/&gt;&lt;wsp:rsid wsp:val=&quot;003D4EAA&quot;/&gt;&lt;wsp:rsid wsp:val=&quot;003D50A9&quot;/&gt;&lt;wsp:rsid wsp:val=&quot;003D56C3&quot;/&gt;&lt;wsp:rsid wsp:val=&quot;003E1394&quot;/&gt;&lt;wsp:rsid wsp:val=&quot;003E2BDE&quot;/&gt;&lt;wsp:rsid wsp:val=&quot;003E369A&quot;/&gt;&lt;wsp:rsid wsp:val=&quot;003E3A7C&quot;/&gt;&lt;wsp:rsid wsp:val=&quot;003E3CD8&quot;/&gt;&lt;wsp:rsid wsp:val=&quot;003E604E&quot;/&gt;&lt;wsp:rsid wsp:val=&quot;003F038E&quot;/&gt;&lt;wsp:rsid wsp:val=&quot;003F1D9E&quot;/&gt;&lt;wsp:rsid wsp:val=&quot;003F2E02&quot;/&gt;&lt;wsp:rsid wsp:val=&quot;003F41C4&quot;/&gt;&lt;wsp:rsid wsp:val=&quot;003F4CA1&quot;/&gt;&lt;wsp:rsid wsp:val=&quot;003F51B5&quot;/&gt;&lt;wsp:rsid wsp:val=&quot;003F6038&quot;/&gt;&lt;wsp:rsid wsp:val=&quot;00400263&quot;/&gt;&lt;wsp:rsid wsp:val=&quot;00400ADD&quot;/&gt;&lt;wsp:rsid wsp:val=&quot;004017C2&quot;/&gt;&lt;wsp:rsid wsp:val=&quot;004031C1&quot;/&gt;&lt;wsp:rsid wsp:val=&quot;0040419A&quot;/&gt;&lt;wsp:rsid wsp:val=&quot;00406887&quot;/&gt;&lt;wsp:rsid wsp:val=&quot;0040756A&quot;/&gt;&lt;wsp:rsid wsp:val=&quot;00415B46&quot;/&gt;&lt;wsp:rsid wsp:val=&quot;004217AC&quot;/&gt;&lt;wsp:rsid wsp:val=&quot;00421A46&quot;/&gt;&lt;wsp:rsid wsp:val=&quot;00422BAA&quot;/&gt;&lt;wsp:rsid wsp:val=&quot;004237D4&quot;/&gt;&lt;wsp:rsid wsp:val=&quot;00430E86&quot;/&gt;&lt;wsp:rsid wsp:val=&quot;00431856&quot;/&gt;&lt;wsp:rsid wsp:val=&quot;00432377&quot;/&gt;&lt;wsp:rsid wsp:val=&quot;00433282&quot;/&gt;&lt;wsp:rsid wsp:val=&quot;004361B4&quot;/&gt;&lt;wsp:rsid wsp:val=&quot;00440E4B&quot;/&gt;&lt;wsp:rsid wsp:val=&quot;00441C2A&quot;/&gt;&lt;wsp:rsid wsp:val=&quot;00441C6D&quot;/&gt;&lt;wsp:rsid wsp:val=&quot;00442568&quot;/&gt;&lt;wsp:rsid wsp:val=&quot;004430CF&quot;/&gt;&lt;wsp:rsid wsp:val=&quot;00443CC6&quot;/&gt;&lt;wsp:rsid wsp:val=&quot;00444225&quot;/&gt;&lt;wsp:rsid wsp:val=&quot;00444D6C&quot;/&gt;&lt;wsp:rsid wsp:val=&quot;004453BB&quot;/&gt;&lt;wsp:rsid wsp:val=&quot;00450EF8&quot;/&gt;&lt;wsp:rsid wsp:val=&quot;004543ED&quot;/&gt;&lt;wsp:rsid wsp:val=&quot;0046402B&quot;/&gt;&lt;wsp:rsid wsp:val=&quot;004645B3&quot;/&gt;&lt;wsp:rsid wsp:val=&quot;00465F13&quot;/&gt;&lt;wsp:rsid wsp:val=&quot;0046699D&quot;/&gt;&lt;wsp:rsid wsp:val=&quot;00474FA0&quot;/&gt;&lt;wsp:rsid wsp:val=&quot;0049156D&quot;/&gt;&lt;wsp:rsid wsp:val=&quot;00492FDA&quot;/&gt;&lt;wsp:rsid wsp:val=&quot;00497809&quot;/&gt;&lt;wsp:rsid wsp:val=&quot;004A0D35&quot;/&gt;&lt;wsp:rsid wsp:val=&quot;004A17C7&quot;/&gt;&lt;wsp:rsid wsp:val=&quot;004A41BD&quot;/&gt;&lt;wsp:rsid wsp:val=&quot;004A782C&quot;/&gt;&lt;wsp:rsid wsp:val=&quot;004A7ADF&quot;/&gt;&lt;wsp:rsid wsp:val=&quot;004B03DA&quot;/&gt;&lt;wsp:rsid wsp:val=&quot;004B1EF8&quot;/&gt;&lt;wsp:rsid wsp:val=&quot;004B5CEC&quot;/&gt;&lt;wsp:rsid wsp:val=&quot;004B693D&quot;/&gt;&lt;wsp:rsid wsp:val=&quot;004B7715&quot;/&gt;&lt;wsp:rsid wsp:val=&quot;004B7C86&quot;/&gt;&lt;wsp:rsid wsp:val=&quot;004C58AD&quot;/&gt;&lt;wsp:rsid wsp:val=&quot;004C72B1&quot;/&gt;&lt;wsp:rsid wsp:val=&quot;004D072B&quot;/&gt;&lt;wsp:rsid wsp:val=&quot;004D0C02&quot;/&gt;&lt;wsp:rsid wsp:val=&quot;004D1DFD&quot;/&gt;&lt;wsp:rsid wsp:val=&quot;004D2B59&quot;/&gt;&lt;wsp:rsid wsp:val=&quot;004D3995&quot;/&gt;&lt;wsp:rsid wsp:val=&quot;004D3B52&quot;/&gt;&lt;wsp:rsid wsp:val=&quot;004D42E8&quot;/&gt;&lt;wsp:rsid wsp:val=&quot;004D521F&quot;/&gt;&lt;wsp:rsid wsp:val=&quot;004D77DD&quot;/&gt;&lt;wsp:rsid wsp:val=&quot;004D7E24&quot;/&gt;&lt;wsp:rsid wsp:val=&quot;004D7F48&quot;/&gt;&lt;wsp:rsid wsp:val=&quot;004E2E83&quot;/&gt;&lt;wsp:rsid wsp:val=&quot;004E73B0&quot;/&gt;&lt;wsp:rsid wsp:val=&quot;004F2F68&quot;/&gt;&lt;wsp:rsid wsp:val=&quot;004F6299&quot;/&gt;&lt;wsp:rsid wsp:val=&quot;004F7A3D&quot;/&gt;&lt;wsp:rsid wsp:val=&quot;00505026&quot;/&gt;&lt;wsp:rsid wsp:val=&quot;00505BFA&quot;/&gt;&lt;wsp:rsid wsp:val=&quot;00515234&quot;/&gt;&lt;wsp:rsid wsp:val=&quot;00517172&quot;/&gt;&lt;wsp:rsid wsp:val=&quot;00517307&quot;/&gt;&lt;wsp:rsid wsp:val=&quot;00521AAC&quot;/&gt;&lt;wsp:rsid wsp:val=&quot;00521B8C&quot;/&gt;&lt;wsp:rsid wsp:val=&quot;00526B6F&quot;/&gt;&lt;wsp:rsid wsp:val=&quot;0053142A&quot;/&gt;&lt;wsp:rsid wsp:val=&quot;005347FC&quot;/&gt;&lt;wsp:rsid wsp:val=&quot;00540A87&quot;/&gt;&lt;wsp:rsid wsp:val=&quot;005434D7&quot;/&gt;&lt;wsp:rsid wsp:val=&quot;005479F5&quot;/&gt;&lt;wsp:rsid wsp:val=&quot;00551B83&quot;/&gt;&lt;wsp:rsid wsp:val=&quot;005558CF&quot;/&gt;&lt;wsp:rsid wsp:val=&quot;00556E1D&quot;/&gt;&lt;wsp:rsid wsp:val=&quot;00557502&quot;/&gt;&lt;wsp:rsid wsp:val=&quot;00560492&quot;/&gt;&lt;wsp:rsid wsp:val=&quot;00561D8D&quot;/&gt;&lt;wsp:rsid wsp:val=&quot;005655DA&quot;/&gt;&lt;wsp:rsid wsp:val=&quot;0056763E&quot;/&gt;&lt;wsp:rsid wsp:val=&quot;00570EB9&quot;/&gt;&lt;wsp:rsid wsp:val=&quot;005713B7&quot;/&gt;&lt;wsp:rsid wsp:val=&quot;0057169E&quot;/&gt;&lt;wsp:rsid wsp:val=&quot;00577A52&quot;/&gt;&lt;wsp:rsid wsp:val=&quot;005811BC&quot;/&gt;&lt;wsp:rsid wsp:val=&quot;00586C80&quot;/&gt;&lt;wsp:rsid wsp:val=&quot;0058747E&quot;/&gt;&lt;wsp:rsid wsp:val=&quot;005910B3&quot;/&gt;&lt;wsp:rsid wsp:val=&quot;005927CF&quot;/&gt;&lt;wsp:rsid wsp:val=&quot;00592DE5&quot;/&gt;&lt;wsp:rsid wsp:val=&quot;005939A4&quot;/&gt;&lt;wsp:rsid wsp:val=&quot;00597DA3&quot;/&gt;&lt;wsp:rsid wsp:val=&quot;005A1864&quot;/&gt;&lt;wsp:rsid wsp:val=&quot;005A1B40&quot;/&gt;&lt;wsp:rsid wsp:val=&quot;005A718C&quot;/&gt;&lt;wsp:rsid wsp:val=&quot;005A7306&quot;/&gt;&lt;wsp:rsid wsp:val=&quot;005A7381&quot;/&gt;&lt;wsp:rsid wsp:val=&quot;005A772A&quot;/&gt;&lt;wsp:rsid wsp:val=&quot;005B207E&quot;/&gt;&lt;wsp:rsid wsp:val=&quot;005B41E8&quot;/&gt;&lt;wsp:rsid wsp:val=&quot;005B653A&quot;/&gt;&lt;wsp:rsid wsp:val=&quot;005B7115&quot;/&gt;&lt;wsp:rsid wsp:val=&quot;005C6516&quot;/&gt;&lt;wsp:rsid wsp:val=&quot;005D1F5B&quot;/&gt;&lt;wsp:rsid wsp:val=&quot;005D21ED&quot;/&gt;&lt;wsp:rsid wsp:val=&quot;005D2248&quot;/&gt;&lt;wsp:rsid wsp:val=&quot;005D23E2&quot;/&gt;&lt;wsp:rsid wsp:val=&quot;005D3F3A&quot;/&gt;&lt;wsp:rsid wsp:val=&quot;005D4B05&quot;/&gt;&lt;wsp:rsid wsp:val=&quot;005D6D26&quot;/&gt;&lt;wsp:rsid wsp:val=&quot;005D761F&quot;/&gt;&lt;wsp:rsid wsp:val=&quot;005E624D&quot;/&gt;&lt;wsp:rsid wsp:val=&quot;005F4A7E&quot;/&gt;&lt;wsp:rsid wsp:val=&quot;005F4D2C&quot;/&gt;&lt;wsp:rsid wsp:val=&quot;005F7356&quot;/&gt;&lt;wsp:rsid wsp:val=&quot;00600AD8&quot;/&gt;&lt;wsp:rsid wsp:val=&quot;00602FBB&quot;/&gt;&lt;wsp:rsid wsp:val=&quot;00603C1C&quot;/&gt;&lt;wsp:rsid wsp:val=&quot;00603D80&quot;/&gt;&lt;wsp:rsid wsp:val=&quot;00610D3E&quot;/&gt;&lt;wsp:rsid wsp:val=&quot;00611D97&quot;/&gt;&lt;wsp:rsid wsp:val=&quot;00612402&quot;/&gt;&lt;wsp:rsid wsp:val=&quot;0061646C&quot;/&gt;&lt;wsp:rsid wsp:val=&quot;00621109&quot;/&gt;&lt;wsp:rsid wsp:val=&quot;006235EE&quot;/&gt;&lt;wsp:rsid wsp:val=&quot;0062498C&quot;/&gt;&lt;wsp:rsid wsp:val=&quot;006301BA&quot;/&gt;&lt;wsp:rsid wsp:val=&quot;0063232A&quot;/&gt;&lt;wsp:rsid wsp:val=&quot;00634095&quot;/&gt;&lt;wsp:rsid wsp:val=&quot;006362FF&quot;/&gt;&lt;wsp:rsid wsp:val=&quot;006416FA&quot;/&gt;&lt;wsp:rsid wsp:val=&quot;00642564&quot;/&gt;&lt;wsp:rsid wsp:val=&quot;00642ED4&quot;/&gt;&lt;wsp:rsid wsp:val=&quot;00644B23&quot;/&gt;&lt;wsp:rsid wsp:val=&quot;00645857&quot;/&gt;&lt;wsp:rsid wsp:val=&quot;00646E36&quot;/&gt;&lt;wsp:rsid wsp:val=&quot;006475B9&quot;/&gt;&lt;wsp:rsid wsp:val=&quot;00650609&quot;/&gt;&lt;wsp:rsid wsp:val=&quot;00651FDE&quot;/&gt;&lt;wsp:rsid wsp:val=&quot;006529B7&quot;/&gt;&lt;wsp:rsid wsp:val=&quot;00654E66&quot;/&gt;&lt;wsp:rsid wsp:val=&quot;006550A5&quot;/&gt;&lt;wsp:rsid wsp:val=&quot;006604A7&quot;/&gt;&lt;wsp:rsid wsp:val=&quot;006604E7&quot;/&gt;&lt;wsp:rsid wsp:val=&quot;0066272C&quot;/&gt;&lt;wsp:rsid wsp:val=&quot;00662AB0&quot;/&gt;&lt;wsp:rsid wsp:val=&quot;00665483&quot;/&gt;&lt;wsp:rsid wsp:val=&quot;006670DA&quot;/&gt;&lt;wsp:rsid wsp:val=&quot;00670916&quot;/&gt;&lt;wsp:rsid wsp:val=&quot;00671A88&quot;/&gt;&lt;wsp:rsid wsp:val=&quot;00671E20&quot;/&gt;&lt;wsp:rsid wsp:val=&quot;00673BA4&quot;/&gt;&lt;wsp:rsid wsp:val=&quot;00676D1F&quot;/&gt;&lt;wsp:rsid wsp:val=&quot;00680165&quot;/&gt;&lt;wsp:rsid wsp:val=&quot;0068235D&quot;/&gt;&lt;wsp:rsid wsp:val=&quot;0068302C&quot;/&gt;&lt;wsp:rsid wsp:val=&quot;00685642&quot;/&gt;&lt;wsp:rsid wsp:val=&quot;006856E5&quot;/&gt;&lt;wsp:rsid wsp:val=&quot;00685A73&quot;/&gt;&lt;wsp:rsid wsp:val=&quot;00686FBC&quot;/&gt;&lt;wsp:rsid wsp:val=&quot;00692130&quot;/&gt;&lt;wsp:rsid wsp:val=&quot;00696E9D&quot;/&gt;&lt;wsp:rsid wsp:val=&quot;0069720F&quot;/&gt;&lt;wsp:rsid wsp:val=&quot;006A019B&quot;/&gt;&lt;wsp:rsid wsp:val=&quot;006A18D4&quot;/&gt;&lt;wsp:rsid wsp:val=&quot;006A3282&quot;/&gt;&lt;wsp:rsid wsp:val=&quot;006B0D02&quot;/&gt;&lt;wsp:rsid wsp:val=&quot;006B1EDA&quot;/&gt;&lt;wsp:rsid wsp:val=&quot;006B3906&quot;/&gt;&lt;wsp:rsid wsp:val=&quot;006B463E&quot;/&gt;&lt;wsp:rsid wsp:val=&quot;006B46D8&quot;/&gt;&lt;wsp:rsid wsp:val=&quot;006B572C&quot;/&gt;&lt;wsp:rsid wsp:val=&quot;006B6A9B&quot;/&gt;&lt;wsp:rsid wsp:val=&quot;006B6FF1&quot;/&gt;&lt;wsp:rsid wsp:val=&quot;006B7B74&quot;/&gt;&lt;wsp:rsid wsp:val=&quot;006C3095&quot;/&gt;&lt;wsp:rsid wsp:val=&quot;006C674B&quot;/&gt;&lt;wsp:rsid wsp:val=&quot;006D4225&quot;/&gt;&lt;wsp:rsid wsp:val=&quot;006D47D2&quot;/&gt;&lt;wsp:rsid wsp:val=&quot;006D611D&quot;/&gt;&lt;wsp:rsid wsp:val=&quot;006D77BB&quot;/&gt;&lt;wsp:rsid wsp:val=&quot;006E1144&quot;/&gt;&lt;wsp:rsid wsp:val=&quot;006E1DC2&quot;/&gt;&lt;wsp:rsid wsp:val=&quot;006E1E48&quot;/&gt;&lt;wsp:rsid wsp:val=&quot;006E2345&quot;/&gt;&lt;wsp:rsid wsp:val=&quot;006E4E35&quot;/&gt;&lt;wsp:rsid wsp:val=&quot;006E4F62&quot;/&gt;&lt;wsp:rsid wsp:val=&quot;006F2B4E&quot;/&gt;&lt;wsp:rsid wsp:val=&quot;0070646B&quot;/&gt;&lt;wsp:rsid wsp:val=&quot;007066FA&quot;/&gt;&lt;wsp:rsid wsp:val=&quot;00707941&quot;/&gt;&lt;wsp:rsid wsp:val=&quot;00710CF4&quot;/&gt;&lt;wsp:rsid wsp:val=&quot;00712498&quot;/&gt;&lt;wsp:rsid wsp:val=&quot;007128E1&quot;/&gt;&lt;wsp:rsid wsp:val=&quot;00712B9A&quot;/&gt;&lt;wsp:rsid wsp:val=&quot;00712FE7&quot;/&gt;&lt;wsp:rsid wsp:val=&quot;00712FE9&quot;/&gt;&lt;wsp:rsid wsp:val=&quot;00713D69&quot;/&gt;&lt;wsp:rsid wsp:val=&quot;00715BCC&quot;/&gt;&lt;wsp:rsid wsp:val=&quot;00716E9F&quot;/&gt;&lt;wsp:rsid wsp:val=&quot;00721FC8&quot;/&gt;&lt;wsp:rsid wsp:val=&quot;00722F56&quot;/&gt;&lt;wsp:rsid wsp:val=&quot;00723BD0&quot;/&gt;&lt;wsp:rsid wsp:val=&quot;00724F51&quot;/&gt;&lt;wsp:rsid wsp:val=&quot;00726D4D&quot;/&gt;&lt;wsp:rsid wsp:val=&quot;00727982&quot;/&gt;&lt;wsp:rsid wsp:val=&quot;007366B9&quot;/&gt;&lt;wsp:rsid wsp:val=&quot;00736A92&quot;/&gt;&lt;wsp:rsid wsp:val=&quot;0074030B&quot;/&gt;&lt;wsp:rsid wsp:val=&quot;0074101D&quot;/&gt;&lt;wsp:rsid wsp:val=&quot;00741A10&quot;/&gt;&lt;wsp:rsid wsp:val=&quot;00742689&quot;/&gt;&lt;wsp:rsid wsp:val=&quot;00747A2C&quot;/&gt;&lt;wsp:rsid wsp:val=&quot;00750CEB&quot;/&gt;&lt;wsp:rsid wsp:val=&quot;00752857&quot;/&gt;&lt;wsp:rsid wsp:val=&quot;00752B47&quot;/&gt;&lt;wsp:rsid wsp:val=&quot;00762C4B&quot;/&gt;&lt;wsp:rsid wsp:val=&quot;007649DD&quot;/&gt;&lt;wsp:rsid wsp:val=&quot;0076572F&quot;/&gt;&lt;wsp:rsid wsp:val=&quot;00765FC8&quot;/&gt;&lt;wsp:rsid wsp:val=&quot;007661AA&quot;/&gt;&lt;wsp:rsid wsp:val=&quot;007664C6&quot;/&gt;&lt;wsp:rsid wsp:val=&quot;0076656E&quot;/&gt;&lt;wsp:rsid wsp:val=&quot;00770473&quot;/&gt;&lt;wsp:rsid wsp:val=&quot;00770490&quot;/&gt;&lt;wsp:rsid wsp:val=&quot;00774217&quot;/&gt;&lt;wsp:rsid wsp:val=&quot;00774B4C&quot;/&gt;&lt;wsp:rsid wsp:val=&quot;007755E7&quot;/&gt;&lt;wsp:rsid wsp:val=&quot;007808DE&quot;/&gt;&lt;wsp:rsid wsp:val=&quot;00780A03&quot;/&gt;&lt;wsp:rsid wsp:val=&quot;0078274A&quot;/&gt;&lt;wsp:rsid wsp:val=&quot;00782BF1&quot;/&gt;&lt;wsp:rsid wsp:val=&quot;007834B7&quot;/&gt;&lt;wsp:rsid wsp:val=&quot;00785196&quot;/&gt;&lt;wsp:rsid wsp:val=&quot;00785654&quot;/&gt;&lt;wsp:rsid wsp:val=&quot;00793494&quot;/&gt;&lt;wsp:rsid wsp:val=&quot;007A28DC&quot;/&gt;&lt;wsp:rsid wsp:val=&quot;007A29A0&quot;/&gt;&lt;wsp:rsid wsp:val=&quot;007A446F&quot;/&gt;&lt;wsp:rsid wsp:val=&quot;007A52C4&quot;/&gt;&lt;wsp:rsid wsp:val=&quot;007A6272&quot;/&gt;&lt;wsp:rsid wsp:val=&quot;007B0D50&quot;/&gt;&lt;wsp:rsid wsp:val=&quot;007B0E1D&quot;/&gt;&lt;wsp:rsid wsp:val=&quot;007B21C5&quot;/&gt;&lt;wsp:rsid wsp:val=&quot;007B319F&quot;/&gt;&lt;wsp:rsid wsp:val=&quot;007B3B93&quot;/&gt;&lt;wsp:rsid wsp:val=&quot;007B505C&quot;/&gt;&lt;wsp:rsid wsp:val=&quot;007C0B20&quot;/&gt;&lt;wsp:rsid wsp:val=&quot;007C2B61&quot;/&gt;&lt;wsp:rsid wsp:val=&quot;007C3B6C&quot;/&gt;&lt;wsp:rsid wsp:val=&quot;007C3C41&quot;/&gt;&lt;wsp:rsid wsp:val=&quot;007C742F&quot;/&gt;&lt;wsp:rsid wsp:val=&quot;007C772F&quot;/&gt;&lt;wsp:rsid wsp:val=&quot;007D4E54&quot;/&gt;&lt;wsp:rsid wsp:val=&quot;007D5A9E&quot;/&gt;&lt;wsp:rsid wsp:val=&quot;007D6048&quot;/&gt;&lt;wsp:rsid wsp:val=&quot;007D6C01&quot;/&gt;&lt;wsp:rsid wsp:val=&quot;007E1F3B&quot;/&gt;&lt;wsp:rsid wsp:val=&quot;007E4809&quot;/&gt;&lt;wsp:rsid wsp:val=&quot;007E56D8&quot;/&gt;&lt;wsp:rsid wsp:val=&quot;007E5C87&quot;/&gt;&lt;wsp:rsid wsp:val=&quot;007F015A&quot;/&gt;&lt;wsp:rsid wsp:val=&quot;007F0E1E&quot;/&gt;&lt;wsp:rsid wsp:val=&quot;007F13F5&quot;/&gt;&lt;wsp:rsid wsp:val=&quot;007F182F&quot;/&gt;&lt;wsp:rsid wsp:val=&quot;007F628B&quot;/&gt;&lt;wsp:rsid wsp:val=&quot;007F62EA&quot;/&gt;&lt;wsp:rsid wsp:val=&quot;007F700C&quot;/&gt;&lt;wsp:rsid wsp:val=&quot;00801967&quot;/&gt;&lt;wsp:rsid wsp:val=&quot;0080248E&quot;/&gt;&lt;wsp:rsid wsp:val=&quot;008031B5&quot;/&gt;&lt;wsp:rsid wsp:val=&quot;008072FF&quot;/&gt;&lt;wsp:rsid wsp:val=&quot;00810FB0&quot;/&gt;&lt;wsp:rsid wsp:val=&quot;0081689A&quot;/&gt;&lt;wsp:rsid wsp:val=&quot;008240E1&quot;/&gt;&lt;wsp:rsid wsp:val=&quot;0082583A&quot;/&gt;&lt;wsp:rsid wsp:val=&quot;00826532&quot;/&gt;&lt;wsp:rsid wsp:val=&quot;0083389F&quot;/&gt;&lt;wsp:rsid wsp:val=&quot;00835C3C&quot;/&gt;&lt;wsp:rsid wsp:val=&quot;00836C44&quot;/&gt;&lt;wsp:rsid wsp:val=&quot;00842B4F&quot;/&gt;&lt;wsp:rsid wsp:val=&quot;00843AAA&quot;/&gt;&lt;wsp:rsid wsp:val=&quot;008510F1&quot;/&gt;&lt;wsp:rsid wsp:val=&quot;00853D81&quot;/&gt;&lt;wsp:rsid wsp:val=&quot;008556A6&quot;/&gt;&lt;wsp:rsid wsp:val=&quot;00856FDC&quot;/&gt;&lt;wsp:rsid wsp:val=&quot;00861537&quot;/&gt;&lt;wsp:rsid wsp:val=&quot;008627A1&quot;/&gt;&lt;wsp:rsid wsp:val=&quot;00863EBB&quot;/&gt;&lt;wsp:rsid wsp:val=&quot;00864664&quot;/&gt;&lt;wsp:rsid wsp:val=&quot;00866314&quot;/&gt;&lt;wsp:rsid wsp:val=&quot;008671F5&quot;/&gt;&lt;wsp:rsid wsp:val=&quot;00871645&quot;/&gt;&lt;wsp:rsid wsp:val=&quot;00873715&quot;/&gt;&lt;wsp:rsid wsp:val=&quot;0087373E&quot;/&gt;&lt;wsp:rsid wsp:val=&quot;00874FE0&quot;/&gt;&lt;wsp:rsid wsp:val=&quot;00875CB4&quot;/&gt;&lt;wsp:rsid wsp:val=&quot;008764E7&quot;/&gt;&lt;wsp:rsid wsp:val=&quot;00884014&quot;/&gt;&lt;wsp:rsid wsp:val=&quot;00885543&quot;/&gt;&lt;wsp:rsid wsp:val=&quot;00885DDB&quot;/&gt;&lt;wsp:rsid wsp:val=&quot;008921D3&quot;/&gt;&lt;wsp:rsid wsp:val=&quot;00893454&quot;/&gt;&lt;wsp:rsid wsp:val=&quot;008A0249&quot;/&gt;&lt;wsp:rsid wsp:val=&quot;008A0996&quot;/&gt;&lt;wsp:rsid wsp:val=&quot;008A24BF&quot;/&gt;&lt;wsp:rsid wsp:val=&quot;008A4BA1&quot;/&gt;&lt;wsp:rsid wsp:val=&quot;008B24BB&quot;/&gt;&lt;wsp:rsid wsp:val=&quot;008B4235&quot;/&gt;&lt;wsp:rsid wsp:val=&quot;008B6A34&quot;/&gt;&lt;wsp:rsid wsp:val=&quot;008B6E98&quot;/&gt;&lt;wsp:rsid wsp:val=&quot;008B7DF8&quot;/&gt;&lt;wsp:rsid wsp:val=&quot;008C597F&quot;/&gt;&lt;wsp:rsid wsp:val=&quot;008C5EEC&quot;/&gt;&lt;wsp:rsid wsp:val=&quot;008C60E9&quot;/&gt;&lt;wsp:rsid wsp:val=&quot;008D1631&quot;/&gt;&lt;wsp:rsid wsp:val=&quot;008D73E1&quot;/&gt;&lt;wsp:rsid wsp:val=&quot;008E0A4B&quot;/&gt;&lt;wsp:rsid wsp:val=&quot;008E314F&quot;/&gt;&lt;wsp:rsid wsp:val=&quot;008E4A88&quot;/&gt;&lt;wsp:rsid wsp:val=&quot;008E715E&quot;/&gt;&lt;wsp:rsid wsp:val=&quot;008F2C5A&quot;/&gt;&lt;wsp:rsid wsp:val=&quot;008F616D&quot;/&gt;&lt;wsp:rsid wsp:val=&quot;008F6413&quot;/&gt;&lt;wsp:rsid wsp:val=&quot;008F68CF&quot;/&gt;&lt;wsp:rsid wsp:val=&quot;008F7D93&quot;/&gt;&lt;wsp:rsid wsp:val=&quot;0090028C&quot;/&gt;&lt;wsp:rsid wsp:val=&quot;00901ECE&quot;/&gt;&lt;wsp:rsid wsp:val=&quot;00904C88&quot;/&gt;&lt;wsp:rsid wsp:val=&quot;009050A8&quot;/&gt;&lt;wsp:rsid wsp:val=&quot;00906173&quot;/&gt;&lt;wsp:rsid wsp:val=&quot;00906356&quot;/&gt;&lt;wsp:rsid wsp:val=&quot;00906895&quot;/&gt;&lt;wsp:rsid wsp:val=&quot;0090773A&quot;/&gt;&lt;wsp:rsid wsp:val=&quot;009100AC&quot;/&gt;&lt;wsp:rsid wsp:val=&quot;009112A9&quot;/&gt;&lt;wsp:rsid wsp:val=&quot;00912016&quot;/&gt;&lt;wsp:rsid wsp:val=&quot;009147F7&quot;/&gt;&lt;wsp:rsid wsp:val=&quot;00922EBD&quot;/&gt;&lt;wsp:rsid wsp:val=&quot;00923B69&quot;/&gt;&lt;wsp:rsid wsp:val=&quot;00924953&quot;/&gt;&lt;wsp:rsid wsp:val=&quot;009308CF&quot;/&gt;&lt;wsp:rsid wsp:val=&quot;00930C81&quot;/&gt;&lt;wsp:rsid wsp:val=&quot;00930D32&quot;/&gt;&lt;wsp:rsid wsp:val=&quot;00931377&quot;/&gt;&lt;wsp:rsid wsp:val=&quot;00931702&quot;/&gt;&lt;wsp:rsid wsp:val=&quot;00931937&quot;/&gt;&lt;wsp:rsid wsp:val=&quot;00933D69&quot;/&gt;&lt;wsp:rsid wsp:val=&quot;00934967&quot;/&gt;&lt;wsp:rsid wsp:val=&quot;00934D4B&quot;/&gt;&lt;wsp:rsid wsp:val=&quot;00935866&quot;/&gt;&lt;wsp:rsid wsp:val=&quot;00937AEE&quot;/&gt;&lt;wsp:rsid wsp:val=&quot;009403DA&quot;/&gt;&lt;wsp:rsid wsp:val=&quot;00944AB4&quot;/&gt;&lt;wsp:rsid wsp:val=&quot;0094533F&quot;/&gt;&lt;wsp:rsid wsp:val=&quot;0095748C&quot;/&gt;&lt;wsp:rsid wsp:val=&quot;0096268B&quot;/&gt;&lt;wsp:rsid wsp:val=&quot;009626F8&quot;/&gt;&lt;wsp:rsid wsp:val=&quot;00965EC6&quot;/&gt;&lt;wsp:rsid wsp:val=&quot;00966889&quot;/&gt;&lt;wsp:rsid wsp:val=&quot;009733BF&quot;/&gt;&lt;wsp:rsid wsp:val=&quot;009776DE&quot;/&gt;&lt;wsp:rsid wsp:val=&quot;0098134C&quot;/&gt;&lt;wsp:rsid wsp:val=&quot;009819AE&quot;/&gt;&lt;wsp:rsid wsp:val=&quot;009829B0&quot;/&gt;&lt;wsp:rsid wsp:val=&quot;00983910&quot;/&gt;&lt;wsp:rsid wsp:val=&quot;00983A27&quot;/&gt;&lt;wsp:rsid wsp:val=&quot;00983FE9&quot;/&gt;&lt;wsp:rsid wsp:val=&quot;009928D4&quot;/&gt;&lt;wsp:rsid wsp:val=&quot;00996AC8&quot;/&gt;&lt;wsp:rsid wsp:val=&quot;009A04AF&quot;/&gt;&lt;wsp:rsid wsp:val=&quot;009A2280&quot;/&gt;&lt;wsp:rsid wsp:val=&quot;009A2C6C&quot;/&gt;&lt;wsp:rsid wsp:val=&quot;009A43A2&quot;/&gt;&lt;wsp:rsid wsp:val=&quot;009B1D86&quot;/&gt;&lt;wsp:rsid wsp:val=&quot;009B2CB0&quot;/&gt;&lt;wsp:rsid wsp:val=&quot;009B34E2&quot;/&gt;&lt;wsp:rsid wsp:val=&quot;009B39E0&quot;/&gt;&lt;wsp:rsid wsp:val=&quot;009B3D9F&quot;/&gt;&lt;wsp:rsid wsp:val=&quot;009B48F1&quot;/&gt;&lt;wsp:rsid wsp:val=&quot;009B6CC1&quot;/&gt;&lt;wsp:rsid wsp:val=&quot;009C0727&quot;/&gt;&lt;wsp:rsid wsp:val=&quot;009C1AD5&quot;/&gt;&lt;wsp:rsid wsp:val=&quot;009C2D1D&quot;/&gt;&lt;wsp:rsid wsp:val=&quot;009C3890&quot;/&gt;&lt;wsp:rsid wsp:val=&quot;009C40E1&quot;/&gt;&lt;wsp:rsid wsp:val=&quot;009C4A6F&quot;/&gt;&lt;wsp:rsid wsp:val=&quot;009C628D&quot;/&gt;&lt;wsp:rsid wsp:val=&quot;009D0348&quot;/&gt;&lt;wsp:rsid wsp:val=&quot;009D1BE4&quot;/&gt;&lt;wsp:rsid wsp:val=&quot;009D5DE0&quot;/&gt;&lt;wsp:rsid wsp:val=&quot;009D62B1&quot;/&gt;&lt;wsp:rsid wsp:val=&quot;009E0843&quot;/&gt;&lt;wsp:rsid wsp:val=&quot;009E09B3&quot;/&gt;&lt;wsp:rsid wsp:val=&quot;009E2929&quot;/&gt;&lt;wsp:rsid wsp:val=&quot;009E5870&quot;/&gt;&lt;wsp:rsid wsp:val=&quot;009F3F7E&quot;/&gt;&lt;wsp:rsid wsp:val=&quot;00A0219E&quot;/&gt;&lt;wsp:rsid wsp:val=&quot;00A0535F&quot;/&gt;&lt;wsp:rsid wsp:val=&quot;00A05FD2&quot;/&gt;&lt;wsp:rsid wsp:val=&quot;00A126D8&quot;/&gt;&lt;wsp:rsid wsp:val=&quot;00A15D47&quot;/&gt;&lt;wsp:rsid wsp:val=&quot;00A16E19&quot;/&gt;&lt;wsp:rsid wsp:val=&quot;00A17573&quot;/&gt;&lt;wsp:rsid wsp:val=&quot;00A25923&quot;/&gt;&lt;wsp:rsid wsp:val=&quot;00A33BED&quot;/&gt;&lt;wsp:rsid wsp:val=&quot;00A33FD3&quot;/&gt;&lt;wsp:rsid wsp:val=&quot;00A34818&quot;/&gt;&lt;wsp:rsid wsp:val=&quot;00A35A6B&quot;/&gt;&lt;wsp:rsid wsp:val=&quot;00A37125&quot;/&gt;&lt;wsp:rsid wsp:val=&quot;00A50244&quot;/&gt;&lt;wsp:rsid wsp:val=&quot;00A50E31&quot;/&gt;&lt;wsp:rsid wsp:val=&quot;00A525AA&quot;/&gt;&lt;wsp:rsid wsp:val=&quot;00A53DA9&quot;/&gt;&lt;wsp:rsid wsp:val=&quot;00A55F4E&quot;/&gt;&lt;wsp:rsid wsp:val=&quot;00A57448&quot;/&gt;&lt;wsp:rsid wsp:val=&quot;00A57ACE&quot;/&gt;&lt;wsp:rsid wsp:val=&quot;00A61831&quot;/&gt;&lt;wsp:rsid wsp:val=&quot;00A6446C&quot;/&gt;&lt;wsp:rsid wsp:val=&quot;00A653A6&quot;/&gt;&lt;wsp:rsid wsp:val=&quot;00A65439&quot;/&gt;&lt;wsp:rsid wsp:val=&quot;00A65BF6&quot;/&gt;&lt;wsp:rsid wsp:val=&quot;00A66640&quot;/&gt;&lt;wsp:rsid wsp:val=&quot;00A66F72&quot;/&gt;&lt;wsp:rsid wsp:val=&quot;00A67A2B&quot;/&gt;&lt;wsp:rsid wsp:val=&quot;00A72864&quot;/&gt;&lt;wsp:rsid wsp:val=&quot;00A73A6E&quot;/&gt;&lt;wsp:rsid wsp:val=&quot;00A73DDE&quot;/&gt;&lt;wsp:rsid wsp:val=&quot;00A81045&quot;/&gt;&lt;wsp:rsid wsp:val=&quot;00A81933&quot;/&gt;&lt;wsp:rsid wsp:val=&quot;00A81B15&quot;/&gt;&lt;wsp:rsid wsp:val=&quot;00A85234&quot;/&gt;&lt;wsp:rsid wsp:val=&quot;00A85DBC&quot;/&gt;&lt;wsp:rsid wsp:val=&quot;00A86D7E&quot;/&gt;&lt;wsp:rsid wsp:val=&quot;00A87366&quot;/&gt;&lt;wsp:rsid wsp:val=&quot;00A878EF&quot;/&gt;&lt;wsp:rsid wsp:val=&quot;00A9656B&quot;/&gt;&lt;wsp:rsid wsp:val=&quot;00AA24C1&quot;/&gt;&lt;wsp:rsid wsp:val=&quot;00AA4CA6&quot;/&gt;&lt;wsp:rsid wsp:val=&quot;00AA4DD5&quot;/&gt;&lt;wsp:rsid wsp:val=&quot;00AA5DEE&quot;/&gt;&lt;wsp:rsid wsp:val=&quot;00AB3F85&quot;/&gt;&lt;wsp:rsid wsp:val=&quot;00AB7F9E&quot;/&gt;&lt;wsp:rsid wsp:val=&quot;00AC04CD&quot;/&gt;&lt;wsp:rsid wsp:val=&quot;00AC0B13&quot;/&gt;&lt;wsp:rsid wsp:val=&quot;00AC0B5C&quot;/&gt;&lt;wsp:rsid wsp:val=&quot;00AC0EFF&quot;/&gt;&lt;wsp:rsid wsp:val=&quot;00AC12AF&quot;/&gt;&lt;wsp:rsid wsp:val=&quot;00AC2665&quot;/&gt;&lt;wsp:rsid wsp:val=&quot;00AC2EEB&quot;/&gt;&lt;wsp:rsid wsp:val=&quot;00AC306A&quot;/&gt;&lt;wsp:rsid wsp:val=&quot;00AC5005&quot;/&gt;&lt;wsp:rsid wsp:val=&quot;00AC654A&quot;/&gt;&lt;wsp:rsid wsp:val=&quot;00AC670F&quot;/&gt;&lt;wsp:rsid wsp:val=&quot;00AC6B3D&quot;/&gt;&lt;wsp:rsid wsp:val=&quot;00AC6DB8&quot;/&gt;&lt;wsp:rsid wsp:val=&quot;00AD19C3&quot;/&gt;&lt;wsp:rsid wsp:val=&quot;00AD2058&quot;/&gt;&lt;wsp:rsid wsp:val=&quot;00AD6613&quot;/&gt;&lt;wsp:rsid wsp:val=&quot;00AD6D86&quot;/&gt;&lt;wsp:rsid wsp:val=&quot;00AE2DD6&quot;/&gt;&lt;wsp:rsid wsp:val=&quot;00AE35E4&quot;/&gt;&lt;wsp:rsid wsp:val=&quot;00AE747D&quot;/&gt;&lt;wsp:rsid wsp:val=&quot;00AE77EC&quot;/&gt;&lt;wsp:rsid wsp:val=&quot;00AF1CC9&quot;/&gt;&lt;wsp:rsid wsp:val=&quot;00B01679&quot;/&gt;&lt;wsp:rsid wsp:val=&quot;00B02F68&quot;/&gt;&lt;wsp:rsid wsp:val=&quot;00B03CAE&quot;/&gt;&lt;wsp:rsid wsp:val=&quot;00B05546&quot;/&gt;&lt;wsp:rsid wsp:val=&quot;00B05946&quot;/&gt;&lt;wsp:rsid wsp:val=&quot;00B067A5&quot;/&gt;&lt;wsp:rsid wsp:val=&quot;00B06E27&quot;/&gt;&lt;wsp:rsid wsp:val=&quot;00B12421&quot;/&gt;&lt;wsp:rsid wsp:val=&quot;00B12FE2&quot;/&gt;&lt;wsp:rsid wsp:val=&quot;00B15E24&quot;/&gt;&lt;wsp:rsid wsp:val=&quot;00B226D0&quot;/&gt;&lt;wsp:rsid wsp:val=&quot;00B22E92&quot;/&gt;&lt;wsp:rsid wsp:val=&quot;00B30F2A&quot;/&gt;&lt;wsp:rsid wsp:val=&quot;00B31FB5&quot;/&gt;&lt;wsp:rsid wsp:val=&quot;00B3223D&quot;/&gt;&lt;wsp:rsid wsp:val=&quot;00B34988&quot;/&gt;&lt;wsp:rsid wsp:val=&quot;00B3698F&quot;/&gt;&lt;wsp:rsid wsp:val=&quot;00B406C1&quot;/&gt;&lt;wsp:rsid wsp:val=&quot;00B42372&quot;/&gt;&lt;wsp:rsid wsp:val=&quot;00B42C7A&quot;/&gt;&lt;wsp:rsid wsp:val=&quot;00B44009&quot;/&gt;&lt;wsp:rsid wsp:val=&quot;00B463E3&quot;/&gt;&lt;wsp:rsid wsp:val=&quot;00B47B48&quot;/&gt;&lt;wsp:rsid wsp:val=&quot;00B5001E&quot;/&gt;&lt;wsp:rsid wsp:val=&quot;00B52C8A&quot;/&gt;&lt;wsp:rsid wsp:val=&quot;00B5445A&quot;/&gt;&lt;wsp:rsid wsp:val=&quot;00B558AB&quot;/&gt;&lt;wsp:rsid wsp:val=&quot;00B606D9&quot;/&gt;&lt;wsp:rsid wsp:val=&quot;00B60991&quot;/&gt;&lt;wsp:rsid wsp:val=&quot;00B62D3B&quot;/&gt;&lt;wsp:rsid wsp:val=&quot;00B64ABD&quot;/&gt;&lt;wsp:rsid wsp:val=&quot;00B65225&quot;/&gt;&lt;wsp:rsid wsp:val=&quot;00B70989&quot;/&gt;&lt;wsp:rsid wsp:val=&quot;00B73543&quot;/&gt;&lt;wsp:rsid wsp:val=&quot;00B739BA&quot;/&gt;&lt;wsp:rsid wsp:val=&quot;00B73AE2&quot;/&gt;&lt;wsp:rsid wsp:val=&quot;00B73BFC&quot;/&gt;&lt;wsp:rsid wsp:val=&quot;00B80274&quot;/&gt;&lt;wsp:rsid wsp:val=&quot;00B8397B&quot;/&gt;&lt;wsp:rsid wsp:val=&quot;00B8446C&quot;/&gt;&lt;wsp:rsid wsp:val=&quot;00B84970&quot;/&gt;&lt;wsp:rsid wsp:val=&quot;00B876F0&quot;/&gt;&lt;wsp:rsid wsp:val=&quot;00B87ECE&quot;/&gt;&lt;wsp:rsid wsp:val=&quot;00B9181B&quot;/&gt;&lt;wsp:rsid wsp:val=&quot;00B925DD&quot;/&gt;&lt;wsp:rsid wsp:val=&quot;00B9543F&quot;/&gt;&lt;wsp:rsid wsp:val=&quot;00B95A46&quot;/&gt;&lt;wsp:rsid wsp:val=&quot;00BA146A&quot;/&gt;&lt;wsp:rsid wsp:val=&quot;00BA1CBC&quot;/&gt;&lt;wsp:rsid wsp:val=&quot;00BA1D66&quot;/&gt;&lt;wsp:rsid wsp:val=&quot;00BB087F&quot;/&gt;&lt;wsp:rsid wsp:val=&quot;00BB16F4&quot;/&gt;&lt;wsp:rsid wsp:val=&quot;00BB5FFE&quot;/&gt;&lt;wsp:rsid wsp:val=&quot;00BB6A38&quot;/&gt;&lt;wsp:rsid wsp:val=&quot;00BC40A6&quot;/&gt;&lt;wsp:rsid wsp:val=&quot;00BC4CBB&quot;/&gt;&lt;wsp:rsid wsp:val=&quot;00BC5AE7&quot;/&gt;&lt;wsp:rsid wsp:val=&quot;00BC7FED&quot;/&gt;&lt;wsp:rsid wsp:val=&quot;00BD14EA&quot;/&gt;&lt;wsp:rsid wsp:val=&quot;00BD3CDD&quot;/&gt;&lt;wsp:rsid wsp:val=&quot;00BD7B79&quot;/&gt;&lt;wsp:rsid wsp:val=&quot;00BE1672&quot;/&gt;&lt;wsp:rsid wsp:val=&quot;00BE31EA&quot;/&gt;&lt;wsp:rsid wsp:val=&quot;00BE3E00&quot;/&gt;&lt;wsp:rsid wsp:val=&quot;00BE48B6&quot;/&gt;&lt;wsp:rsid wsp:val=&quot;00BE7095&quot;/&gt;&lt;wsp:rsid wsp:val=&quot;00BE78BD&quot;/&gt;&lt;wsp:rsid wsp:val=&quot;00BF03BB&quot;/&gt;&lt;wsp:rsid wsp:val=&quot;00BF15F6&quot;/&gt;&lt;wsp:rsid wsp:val=&quot;00BF28CB&quot;/&gt;&lt;wsp:rsid wsp:val=&quot;00BF50DB&quot;/&gt;&lt;wsp:rsid wsp:val=&quot;00BF62CD&quot;/&gt;&lt;wsp:rsid wsp:val=&quot;00BF7F29&quot;/&gt;&lt;wsp:rsid wsp:val=&quot;00BF7F3A&quot;/&gt;&lt;wsp:rsid wsp:val=&quot;00C04118&quot;/&gt;&lt;wsp:rsid wsp:val=&quot;00C07A28&quot;/&gt;&lt;wsp:rsid wsp:val=&quot;00C16EAA&quot;/&gt;&lt;wsp:rsid wsp:val=&quot;00C20409&quot;/&gt;&lt;wsp:rsid wsp:val=&quot;00C26212&quot;/&gt;&lt;wsp:rsid wsp:val=&quot;00C26985&quot;/&gt;&lt;wsp:rsid wsp:val=&quot;00C3198F&quot;/&gt;&lt;wsp:rsid wsp:val=&quot;00C329CB&quot;/&gt;&lt;wsp:rsid wsp:val=&quot;00C34F14&quot;/&gt;&lt;wsp:rsid wsp:val=&quot;00C36435&quot;/&gt;&lt;wsp:rsid wsp:val=&quot;00C42EA1&quot;/&gt;&lt;wsp:rsid wsp:val=&quot;00C50891&quot;/&gt;&lt;wsp:rsid wsp:val=&quot;00C51228&quot;/&gt;&lt;wsp:rsid wsp:val=&quot;00C51ECB&quot;/&gt;&lt;wsp:rsid wsp:val=&quot;00C53A1A&quot;/&gt;&lt;wsp:rsid wsp:val=&quot;00C53B3C&quot;/&gt;&lt;wsp:rsid wsp:val=&quot;00C546CF&quot;/&gt;&lt;wsp:rsid wsp:val=&quot;00C56601&quot;/&gt;&lt;wsp:rsid wsp:val=&quot;00C575F0&quot;/&gt;&lt;wsp:rsid wsp:val=&quot;00C578B3&quot;/&gt;&lt;wsp:rsid wsp:val=&quot;00C70E7D&quot;/&gt;&lt;wsp:rsid wsp:val=&quot;00C73658&quot;/&gt;&lt;wsp:rsid wsp:val=&quot;00C80CB7&quot;/&gt;&lt;wsp:rsid wsp:val=&quot;00C816A2&quot;/&gt;&lt;wsp:rsid wsp:val=&quot;00C8176D&quot;/&gt;&lt;wsp:rsid wsp:val=&quot;00C81962&quot;/&gt;&lt;wsp:rsid wsp:val=&quot;00C82C1B&quot;/&gt;&lt;wsp:rsid wsp:val=&quot;00C83065&quot;/&gt;&lt;wsp:rsid wsp:val=&quot;00C8380C&quot;/&gt;&lt;wsp:rsid wsp:val=&quot;00C84376&quot;/&gt;&lt;wsp:rsid wsp:val=&quot;00C847AC&quot;/&gt;&lt;wsp:rsid wsp:val=&quot;00C91E2D&quot;/&gt;&lt;wsp:rsid wsp:val=&quot;00C93060&quot;/&gt;&lt;wsp:rsid wsp:val=&quot;00C94692&quot;/&gt;&lt;wsp:rsid wsp:val=&quot;00C96A24&quot;/&gt;&lt;wsp:rsid wsp:val=&quot;00C97B91&quot;/&gt;&lt;wsp:rsid wsp:val=&quot;00CA3229&quot;/&gt;&lt;wsp:rsid wsp:val=&quot;00CA32E8&quot;/&gt;&lt;wsp:rsid wsp:val=&quot;00CA40DE&quot;/&gt;&lt;wsp:rsid wsp:val=&quot;00CA559C&quot;/&gt;&lt;wsp:rsid wsp:val=&quot;00CA6520&quot;/&gt;&lt;wsp:rsid wsp:val=&quot;00CB1793&quot;/&gt;&lt;wsp:rsid wsp:val=&quot;00CB203F&quot;/&gt;&lt;wsp:rsid wsp:val=&quot;00CB2E29&quot;/&gt;&lt;wsp:rsid wsp:val=&quot;00CB3271&quot;/&gt;&lt;wsp:rsid wsp:val=&quot;00CB3746&quot;/&gt;&lt;wsp:rsid wsp:val=&quot;00CB5123&quot;/&gt;&lt;wsp:rsid wsp:val=&quot;00CB77C1&quot;/&gt;&lt;wsp:rsid wsp:val=&quot;00CC10BE&quot;/&gt;&lt;wsp:rsid wsp:val=&quot;00CC26C6&quot;/&gt;&lt;wsp:rsid wsp:val=&quot;00CC742C&quot;/&gt;&lt;wsp:rsid wsp:val=&quot;00CD03C9&quot;/&gt;&lt;wsp:rsid wsp:val=&quot;00CD2A32&quot;/&gt;&lt;wsp:rsid wsp:val=&quot;00CD4DC8&quot;/&gt;&lt;wsp:rsid wsp:val=&quot;00CD6473&quot;/&gt;&lt;wsp:rsid wsp:val=&quot;00CE0F68&quot;/&gt;&lt;wsp:rsid wsp:val=&quot;00CE5D2F&quot;/&gt;&lt;wsp:rsid wsp:val=&quot;00CE64A9&quot;/&gt;&lt;wsp:rsid wsp:val=&quot;00CE6621&quot;/&gt;&lt;wsp:rsid wsp:val=&quot;00CE6B6C&quot;/&gt;&lt;wsp:rsid wsp:val=&quot;00CF0B10&quot;/&gt;&lt;wsp:rsid wsp:val=&quot;00CF1288&quot;/&gt;&lt;wsp:rsid wsp:val=&quot;00CF1369&quot;/&gt;&lt;wsp:rsid wsp:val=&quot;00CF1BA7&quot;/&gt;&lt;wsp:rsid wsp:val=&quot;00CF21D8&quot;/&gt;&lt;wsp:rsid wsp:val=&quot;00CF3CC6&quot;/&gt;&lt;wsp:rsid wsp:val=&quot;00CF6D00&quot;/&gt;&lt;wsp:rsid wsp:val=&quot;00CF71D1&quot;/&gt;&lt;wsp:rsid wsp:val=&quot;00D0117C&quot;/&gt;&lt;wsp:rsid wsp:val=&quot;00D04B8B&quot;/&gt;&lt;wsp:rsid wsp:val=&quot;00D058C4&quot;/&gt;&lt;wsp:rsid wsp:val=&quot;00D072A2&quot;/&gt;&lt;wsp:rsid wsp:val=&quot;00D07CEE&quot;/&gt;&lt;wsp:rsid wsp:val=&quot;00D12280&quot;/&gt;&lt;wsp:rsid wsp:val=&quot;00D1300C&quot;/&gt;&lt;wsp:rsid wsp:val=&quot;00D150B1&quot;/&gt;&lt;wsp:rsid wsp:val=&quot;00D150DB&quot;/&gt;&lt;wsp:rsid wsp:val=&quot;00D1579D&quot;/&gt;&lt;wsp:rsid wsp:val=&quot;00D176E0&quot;/&gt;&lt;wsp:rsid wsp:val=&quot;00D17A79&quot;/&gt;&lt;wsp:rsid wsp:val=&quot;00D17F4D&quot;/&gt;&lt;wsp:rsid wsp:val=&quot;00D262B4&quot;/&gt;&lt;wsp:rsid wsp:val=&quot;00D264AA&quot;/&gt;&lt;wsp:rsid wsp:val=&quot;00D34921&quot;/&gt;&lt;wsp:rsid wsp:val=&quot;00D34A98&quot;/&gt;&lt;wsp:rsid wsp:val=&quot;00D34DA4&quot;/&gt;&lt;wsp:rsid wsp:val=&quot;00D36614&quot;/&gt;&lt;wsp:rsid wsp:val=&quot;00D37BD0&quot;/&gt;&lt;wsp:rsid wsp:val=&quot;00D40239&quot;/&gt;&lt;wsp:rsid wsp:val=&quot;00D40266&quot;/&gt;&lt;wsp:rsid wsp:val=&quot;00D40E06&quot;/&gt;&lt;wsp:rsid wsp:val=&quot;00D50D6E&quot;/&gt;&lt;wsp:rsid wsp:val=&quot;00D50DBD&quot;/&gt;&lt;wsp:rsid wsp:val=&quot;00D520E4&quot;/&gt;&lt;wsp:rsid wsp:val=&quot;00D526A5&quot;/&gt;&lt;wsp:rsid wsp:val=&quot;00D53BFB&quot;/&gt;&lt;wsp:rsid wsp:val=&quot;00D5415B&quot;/&gt;&lt;wsp:rsid wsp:val=&quot;00D55F77&quot;/&gt;&lt;wsp:rsid wsp:val=&quot;00D575F4&quot;/&gt;&lt;wsp:rsid wsp:val=&quot;00D5781D&quot;/&gt;&lt;wsp:rsid wsp:val=&quot;00D57DFA&quot;/&gt;&lt;wsp:rsid wsp:val=&quot;00D60B9E&quot;/&gt;&lt;wsp:rsid wsp:val=&quot;00D651AF&quot;/&gt;&lt;wsp:rsid wsp:val=&quot;00D66315&quot;/&gt;&lt;wsp:rsid wsp:val=&quot;00D70E88&quot;/&gt;&lt;wsp:rsid wsp:val=&quot;00D70F9D&quot;/&gt;&lt;wsp:rsid wsp:val=&quot;00D71D3B&quot;/&gt;&lt;wsp:rsid wsp:val=&quot;00D72253&quot;/&gt;&lt;wsp:rsid wsp:val=&quot;00D75D35&quot;/&gt;&lt;wsp:rsid wsp:val=&quot;00D80F86&quot;/&gt;&lt;wsp:rsid wsp:val=&quot;00D82619&quot;/&gt;&lt;wsp:rsid wsp:val=&quot;00D831F6&quot;/&gt;&lt;wsp:rsid wsp:val=&quot;00D839B8&quot;/&gt;&lt;wsp:rsid wsp:val=&quot;00D83AAD&quot;/&gt;&lt;wsp:rsid wsp:val=&quot;00D84411&quot;/&gt;&lt;wsp:rsid wsp:val=&quot;00D90132&quot;/&gt;&lt;wsp:rsid wsp:val=&quot;00D9135B&quot;/&gt;&lt;wsp:rsid wsp:val=&quot;00D91D89&quot;/&gt;&lt;wsp:rsid wsp:val=&quot;00DA025E&quot;/&gt;&lt;wsp:rsid wsp:val=&quot;00DA518A&quot;/&gt;&lt;wsp:rsid wsp:val=&quot;00DA706D&quot;/&gt;&lt;wsp:rsid wsp:val=&quot;00DB0073&quot;/&gt;&lt;wsp:rsid wsp:val=&quot;00DB0BA5&quot;/&gt;&lt;wsp:rsid wsp:val=&quot;00DC1331&quot;/&gt;&lt;wsp:rsid wsp:val=&quot;00DC39A9&quot;/&gt;&lt;wsp:rsid wsp:val=&quot;00DC53E7&quot;/&gt;&lt;wsp:rsid wsp:val=&quot;00DC756C&quot;/&gt;&lt;wsp:rsid wsp:val=&quot;00DC7BB8&quot;/&gt;&lt;wsp:rsid wsp:val=&quot;00DD00AF&quot;/&gt;&lt;wsp:rsid wsp:val=&quot;00DD0C2C&quot;/&gt;&lt;wsp:rsid wsp:val=&quot;00DD3142&quot;/&gt;&lt;wsp:rsid wsp:val=&quot;00DD576B&quot;/&gt;&lt;wsp:rsid wsp:val=&quot;00DE22B1&quot;/&gt;&lt;wsp:rsid wsp:val=&quot;00DE263D&quot;/&gt;&lt;wsp:rsid wsp:val=&quot;00DE283D&quot;/&gt;&lt;wsp:rsid wsp:val=&quot;00DE4455&quot;/&gt;&lt;wsp:rsid wsp:val=&quot;00DE60C1&quot;/&gt;&lt;wsp:rsid wsp:val=&quot;00DE67FC&quot;/&gt;&lt;wsp:rsid wsp:val=&quot;00DF0815&quot;/&gt;&lt;wsp:rsid wsp:val=&quot;00DF30DF&quot;/&gt;&lt;wsp:rsid wsp:val=&quot;00DF5A00&quot;/&gt;&lt;wsp:rsid wsp:val=&quot;00E02397&quot;/&gt;&lt;wsp:rsid wsp:val=&quot;00E064D0&quot;/&gt;&lt;wsp:rsid wsp:val=&quot;00E06B0C&quot;/&gt;&lt;wsp:rsid wsp:val=&quot;00E07B9A&quot;/&gt;&lt;wsp:rsid wsp:val=&quot;00E11534&quot;/&gt;&lt;wsp:rsid wsp:val=&quot;00E15F57&quot;/&gt;&lt;wsp:rsid wsp:val=&quot;00E22B3F&quot;/&gt;&lt;wsp:rsid wsp:val=&quot;00E237F4&quot;/&gt;&lt;wsp:rsid wsp:val=&quot;00E238E4&quot;/&gt;&lt;wsp:rsid wsp:val=&quot;00E23E48&quot;/&gt;&lt;wsp:rsid wsp:val=&quot;00E253B2&quot;/&gt;&lt;wsp:rsid wsp:val=&quot;00E26073&quot;/&gt;&lt;wsp:rsid wsp:val=&quot;00E26F58&quot;/&gt;&lt;wsp:rsid wsp:val=&quot;00E30FEC&quot;/&gt;&lt;wsp:rsid wsp:val=&quot;00E31CCF&quot;/&gt;&lt;wsp:rsid wsp:val=&quot;00E32A4A&quot;/&gt;&lt;wsp:rsid wsp:val=&quot;00E4069E&quot;/&gt;&lt;wsp:rsid wsp:val=&quot;00E4076B&quot;/&gt;&lt;wsp:rsid wsp:val=&quot;00E43552&quot;/&gt;&lt;wsp:rsid wsp:val=&quot;00E45EF3&quot;/&gt;&lt;wsp:rsid wsp:val=&quot;00E519C5&quot;/&gt;&lt;wsp:rsid wsp:val=&quot;00E52777&quot;/&gt;&lt;wsp:rsid wsp:val=&quot;00E5329C&quot;/&gt;&lt;wsp:rsid wsp:val=&quot;00E5363C&quot;/&gt;&lt;wsp:rsid wsp:val=&quot;00E539AC&quot;/&gt;&lt;wsp:rsid wsp:val=&quot;00E54AF8&quot;/&gt;&lt;wsp:rsid wsp:val=&quot;00E55ABC&quot;/&gt;&lt;wsp:rsid wsp:val=&quot;00E57518&quot;/&gt;&lt;wsp:rsid wsp:val=&quot;00E57B74&quot;/&gt;&lt;wsp:rsid wsp:val=&quot;00E6150C&quot;/&gt;&lt;wsp:rsid wsp:val=&quot;00E61DFE&quot;/&gt;&lt;wsp:rsid wsp:val=&quot;00E62283&quot;/&gt;&lt;wsp:rsid wsp:val=&quot;00E70031&quot;/&gt;&lt;wsp:rsid wsp:val=&quot;00E73617&quot;/&gt;&lt;wsp:rsid wsp:val=&quot;00E7460A&quot;/&gt;&lt;wsp:rsid wsp:val=&quot;00E75C57&quot;/&gt;&lt;wsp:rsid wsp:val=&quot;00E81E3D&quot;/&gt;&lt;wsp:rsid wsp:val=&quot;00E83BD8&quot;/&gt;&lt;wsp:rsid wsp:val=&quot;00E845C2&quot;/&gt;&lt;wsp:rsid wsp:val=&quot;00E852A0&quot;/&gt;&lt;wsp:rsid wsp:val=&quot;00E85872&quot;/&gt;&lt;wsp:rsid wsp:val=&quot;00E8629F&quot;/&gt;&lt;wsp:rsid wsp:val=&quot;00E86553&quot;/&gt;&lt;wsp:rsid wsp:val=&quot;00E902E8&quot;/&gt;&lt;wsp:rsid wsp:val=&quot;00E908D1&quot;/&gt;&lt;wsp:rsid wsp:val=&quot;00E90F26&quot;/&gt;&lt;wsp:rsid wsp:val=&quot;00E924F9&quot;/&gt;&lt;wsp:rsid wsp:val=&quot;00E977FD&quot;/&gt;&lt;wsp:rsid wsp:val=&quot;00EA1146&quot;/&gt;&lt;wsp:rsid wsp:val=&quot;00EA15EB&quot;/&gt;&lt;wsp:rsid wsp:val=&quot;00EA20D4&quot;/&gt;&lt;wsp:rsid wsp:val=&quot;00EA3C24&quot;/&gt;&lt;wsp:rsid wsp:val=&quot;00EA5C32&quot;/&gt;&lt;wsp:rsid wsp:val=&quot;00EA7566&quot;/&gt;&lt;wsp:rsid wsp:val=&quot;00EA7B28&quot;/&gt;&lt;wsp:rsid wsp:val=&quot;00EB2122&quot;/&gt;&lt;wsp:rsid wsp:val=&quot;00EB342C&quot;/&gt;&lt;wsp:rsid wsp:val=&quot;00EB47AD&quot;/&gt;&lt;wsp:rsid wsp:val=&quot;00EC2A82&quot;/&gt;&lt;wsp:rsid wsp:val=&quot;00EC44C8&quot;/&gt;&lt;wsp:rsid wsp:val=&quot;00EC556A&quot;/&gt;&lt;wsp:rsid wsp:val=&quot;00EC7140&quot;/&gt;&lt;wsp:rsid wsp:val=&quot;00EC722B&quot;/&gt;&lt;wsp:rsid wsp:val=&quot;00ED509A&quot;/&gt;&lt;wsp:rsid wsp:val=&quot;00ED5262&quot;/&gt;&lt;wsp:rsid wsp:val=&quot;00ED5719&quot;/&gt;&lt;wsp:rsid wsp:val=&quot;00ED5D0F&quot;/&gt;&lt;wsp:rsid wsp:val=&quot;00EE11B3&quot;/&gt;&lt;wsp:rsid wsp:val=&quot;00EE2E65&quot;/&gt;&lt;wsp:rsid wsp:val=&quot;00EE3C68&quot;/&gt;&lt;wsp:rsid wsp:val=&quot;00EF0A71&quot;/&gt;&lt;wsp:rsid wsp:val=&quot;00EF2D85&quot;/&gt;&lt;wsp:rsid wsp:val=&quot;00EF3549&quot;/&gt;&lt;wsp:rsid wsp:val=&quot;00EF3BAD&quot;/&gt;&lt;wsp:rsid wsp:val=&quot;00EF3D28&quot;/&gt;&lt;wsp:rsid wsp:val=&quot;00EF4968&quot;/&gt;&lt;wsp:rsid wsp:val=&quot;00EF5D37&quot;/&gt;&lt;wsp:rsid wsp:val=&quot;00EF74A9&quot;/&gt;&lt;wsp:rsid wsp:val=&quot;00EF7BA9&quot;/&gt;&lt;wsp:rsid wsp:val=&quot;00F00944&quot;/&gt;&lt;wsp:rsid wsp:val=&quot;00F023A9&quot;/&gt;&lt;wsp:rsid wsp:val=&quot;00F0343A&quot;/&gt;&lt;wsp:rsid wsp:val=&quot;00F06B98&quot;/&gt;&lt;wsp:rsid wsp:val=&quot;00F06C54&quot;/&gt;&lt;wsp:rsid wsp:val=&quot;00F06DD8&quot;/&gt;&lt;wsp:rsid wsp:val=&quot;00F072D8&quot;/&gt;&lt;wsp:rsid wsp:val=&quot;00F10825&quot;/&gt;&lt;wsp:rsid wsp:val=&quot;00F15C84&quot;/&gt;&lt;wsp:rsid wsp:val=&quot;00F16188&quot;/&gt;&lt;wsp:rsid wsp:val=&quot;00F176F7&quot;/&gt;&lt;wsp:rsid wsp:val=&quot;00F20B94&quot;/&gt;&lt;wsp:rsid wsp:val=&quot;00F21AA3&quot;/&gt;&lt;wsp:rsid wsp:val=&quot;00F21B36&quot;/&gt;&lt;wsp:rsid wsp:val=&quot;00F21FA0&quot;/&gt;&lt;wsp:rsid wsp:val=&quot;00F22AF9&quot;/&gt;&lt;wsp:rsid wsp:val=&quot;00F260BB&quot;/&gt;&lt;wsp:rsid wsp:val=&quot;00F262D7&quot;/&gt;&lt;wsp:rsid wsp:val=&quot;00F30B22&quot;/&gt;&lt;wsp:rsid wsp:val=&quot;00F31369&quot;/&gt;&lt;wsp:rsid wsp:val=&quot;00F31F73&quot;/&gt;&lt;wsp:rsid wsp:val=&quot;00F3281B&quot;/&gt;&lt;wsp:rsid wsp:val=&quot;00F33C35&quot;/&gt;&lt;wsp:rsid wsp:val=&quot;00F35313&quot;/&gt;&lt;wsp:rsid wsp:val=&quot;00F3578A&quot;/&gt;&lt;wsp:rsid wsp:val=&quot;00F43104&quot;/&gt;&lt;wsp:rsid wsp:val=&quot;00F44A61&quot;/&gt;&lt;wsp:rsid wsp:val=&quot;00F4734D&quot;/&gt;&lt;wsp:rsid wsp:val=&quot;00F47D81&quot;/&gt;&lt;wsp:rsid wsp:val=&quot;00F52F19&quot;/&gt;&lt;wsp:rsid wsp:val=&quot;00F55467&quot;/&gt;&lt;wsp:rsid wsp:val=&quot;00F56DD6&quot;/&gt;&lt;wsp:rsid wsp:val=&quot;00F63A09&quot;/&gt;&lt;wsp:rsid wsp:val=&quot;00F640C8&quot;/&gt;&lt;wsp:rsid wsp:val=&quot;00F64E51&quot;/&gt;&lt;wsp:rsid wsp:val=&quot;00F66A1B&quot;/&gt;&lt;wsp:rsid wsp:val=&quot;00F7146E&quot;/&gt;&lt;wsp:rsid wsp:val=&quot;00F739ED&quot;/&gt;&lt;wsp:rsid wsp:val=&quot;00F75DB0&quot;/&gt;&lt;wsp:rsid wsp:val=&quot;00F76FBE&quot;/&gt;&lt;wsp:rsid wsp:val=&quot;00F7778F&quot;/&gt;&lt;wsp:rsid wsp:val=&quot;00F77D34&quot;/&gt;&lt;wsp:rsid wsp:val=&quot;00F825CC&quot;/&gt;&lt;wsp:rsid wsp:val=&quot;00F835C1&quot;/&gt;&lt;wsp:rsid wsp:val=&quot;00F84B44&quot;/&gt;&lt;wsp:rsid wsp:val=&quot;00F84CC4&quot;/&gt;&lt;wsp:rsid wsp:val=&quot;00F86875&quot;/&gt;&lt;wsp:rsid wsp:val=&quot;00F8704F&quot;/&gt;&lt;wsp:rsid wsp:val=&quot;00F87B0C&quot;/&gt;&lt;wsp:rsid wsp:val=&quot;00F91E93&quot;/&gt;&lt;wsp:rsid wsp:val=&quot;00FA0423&quot;/&gt;&lt;wsp:rsid wsp:val=&quot;00FA2CF7&quot;/&gt;&lt;wsp:rsid wsp:val=&quot;00FA2E18&quot;/&gt;&lt;wsp:rsid wsp:val=&quot;00FA6851&quot;/&gt;&lt;wsp:rsid wsp:val=&quot;00FA76C0&quot;/&gt;&lt;wsp:rsid wsp:val=&quot;00FB0D2D&quot;/&gt;&lt;wsp:rsid wsp:val=&quot;00FB2CCA&quot;/&gt;&lt;wsp:rsid wsp:val=&quot;00FB52C2&quot;/&gt;&lt;wsp:rsid wsp:val=&quot;00FB58D3&quot;/&gt;&lt;wsp:rsid wsp:val=&quot;00FB6375&quot;/&gt;&lt;wsp:rsid wsp:val=&quot;00FC051F&quot;/&gt;&lt;wsp:rsid wsp:val=&quot;00FC542F&quot;/&gt;&lt;wsp:rsid wsp:val=&quot;00FC6C4B&quot;/&gt;&lt;wsp:rsid wsp:val=&quot;00FC7090&quot;/&gt;&lt;wsp:rsid wsp:val=&quot;00FC713E&quot;/&gt;&lt;wsp:rsid wsp:val=&quot;00FD2747&quot;/&gt;&lt;wsp:rsid wsp:val=&quot;00FD650F&quot;/&gt;&lt;wsp:rsid wsp:val=&quot;00FF2E3D&quot;/&gt;&lt;wsp:rsid wsp:val=&quot;00FF4D6B&quot;/&gt;&lt;wsp:rsid wsp:val=&quot;00FF68C6&quot;/&gt;&lt;/wsp:rsids&gt;&lt;/w:docPr&gt;&lt;w:body&gt;&lt;wx:sect&gt;&lt;w:p wsp:rsidR=&quot;00000000&quot; wsp:rsidRDefault=&quot;00752B47&quot; wsp:rsidP=&quot;00752B47&quot;&gt;&lt;m:oMathPara&gt;&lt;m:oMath&gt;&lt;m:r&gt;&lt;w:rPr&gt;&lt;w:rFonts w:ascii=&quot;Cambria Math&quot; w:fareast=&quot;Batang&quot; w:h-ansi=&quot;Cambria Math&quot;/&gt;&lt;wx:font wx:val=&quot;Cambria Math&quot;/&gt;&lt;w:i/&gt;&lt;/w:rPr&gt;&lt;m:t&gt;21024__&lt;/m:t&gt;&lt;/m:r&gt;&lt;/m:oMath&gt;&lt;/m:oMathPara&gt;&lt;/w:p&gt;&lt;w:sectPr wsp:rsidR=&quot;00000000&quot;&gt;&lt;w:pgSz w:w=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            <v:imagedata r:id="rId22" o:title="" chromakey="white"/>
                      </v:shape>
                    </w:pict>
                  </w:r>
                  <w:r w:rsidRPr="004031C1">
                    <w:rPr>
                      <w:rFonts w:eastAsia="Batang"/>
                    </w:rPr>
                    <w:fldChar w:fldCharType="end"/>
                  </w:r>
                  <w:r>
                    <w:rPr>
                      <w:rFonts w:eastAsia="Batang"/>
                    </w:rPr>
                    <w:t xml:space="preserve"> </w:t>
                  </w:r>
                </w:p>
              </w:tc>
              <w:tc>
                <w:tcPr>
                  <w:tcW w:w="1586" w:type="dxa"/>
                </w:tcPr>
                <w:p w:rsidR="004031C1" w:rsidRPr="002C4341" w:rsidRDefault="004031C1" w:rsidP="00CD3208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Type A, Type B</w:t>
                  </w:r>
                </w:p>
              </w:tc>
            </w:tr>
            <w:tr w:rsidR="004031C1" w:rsidTr="00CD3208">
              <w:trPr>
                <w:jc w:val="center"/>
              </w:trPr>
              <w:tc>
                <w:tcPr>
                  <w:tcW w:w="1395" w:type="dxa"/>
                  <w:shd w:val="clear" w:color="auto" w:fill="auto"/>
                </w:tcPr>
                <w:p w:rsidR="004031C1" w:rsidRPr="002C4341" w:rsidRDefault="004031C1" w:rsidP="00CD3208">
                  <w:pPr>
                    <w:pStyle w:val="TAC"/>
                    <w:rPr>
                      <w:rFonts w:eastAsia="Batang"/>
                    </w:rPr>
                  </w:pPr>
                  <w:r w:rsidRPr="002C4341">
                    <w:rPr>
                      <w:rFonts w:eastAsia="Batang"/>
                    </w:rPr>
                    <w:t>2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:rsidR="004031C1" w:rsidRPr="002C4341" w:rsidRDefault="004031C1" w:rsidP="00CD3208">
                  <w:pPr>
                    <w:pStyle w:val="TAC"/>
                    <w:rPr>
                      <w:rFonts w:eastAsia="Batang"/>
                    </w:rPr>
                  </w:pPr>
                  <w:r w:rsidRPr="002C4341">
                    <w:rPr>
                      <w:rFonts w:eastAsia="Batang"/>
                    </w:rPr>
                    <w:t>839</w:t>
                  </w:r>
                </w:p>
              </w:tc>
              <w:tc>
                <w:tcPr>
                  <w:tcW w:w="1233" w:type="dxa"/>
                  <w:shd w:val="clear" w:color="auto" w:fill="auto"/>
                </w:tcPr>
                <w:p w:rsidR="004031C1" w:rsidRPr="002C4341" w:rsidRDefault="004031C1" w:rsidP="00CD3208">
                  <w:pPr>
                    <w:pStyle w:val="TAC"/>
                    <w:rPr>
                      <w:rFonts w:eastAsia="Batang"/>
                    </w:rPr>
                  </w:pPr>
                  <w:r w:rsidRPr="002C4341">
                    <w:rPr>
                      <w:rFonts w:eastAsia="Batang"/>
                    </w:rPr>
                    <w:t>1.25 kHz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:rsidR="004031C1" w:rsidRPr="002C4341" w:rsidRDefault="004031C1" w:rsidP="00CD3208">
                  <w:pPr>
                    <w:pStyle w:val="TAR"/>
                    <w:rPr>
                      <w:rFonts w:eastAsia="Batang"/>
                    </w:rPr>
                  </w:pPr>
                  <w:r w:rsidRPr="004031C1">
                    <w:rPr>
                      <w:rFonts w:eastAsia="Batang"/>
                    </w:rPr>
                    <w:fldChar w:fldCharType="begin"/>
                  </w:r>
                  <w:r w:rsidRPr="004031C1">
                    <w:rPr>
                      <w:rFonts w:eastAsia="Batang"/>
                    </w:rPr>
                    <w:instrText xml:space="preserve"> QUOTE </w:instrText>
                  </w:r>
                  <w:r w:rsidR="00D14C1D">
                    <w:rPr>
                      <w:position w:val="-5"/>
                    </w:rPr>
                    <w:pict w14:anchorId="71767230">
                      <v:shape id="_x0000_i1040" type="#_x0000_t75" style="width:41.25pt;height:10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38&quot;/&gt;&lt;w:printFractionalCharacterWidth/&gt;&lt;w:bordersDontSurroundHeader/&gt;&lt;w:bordersDontSurroundFooter/&gt;&lt;w:stylePaneFormatFilter w:val=&quot;3F2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validateAgainstSchema/&gt;&lt;w:saveInvalidXML w:val=&quot;off&quot;/&gt;&lt;w:ignoreMixedContent w:val=&quot;off&quot;/&gt;&lt;w:alwaysShowPlaceholderText w:val=&quot;off&quot;/&gt;&lt;w:footnotePr&gt;&lt;w:pos w:val=&quot;beneath-text&quot;/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282213&quot;/&gt;&lt;wsp:rsid wsp:val=&quot;000027ED&quot;/&gt;&lt;wsp:rsid wsp:val=&quot;0000379E&quot;/&gt;&lt;wsp:rsid wsp:val=&quot;000037AF&quot;/&gt;&lt;wsp:rsid wsp:val=&quot;00003C52&quot;/&gt;&lt;wsp:rsid wsp:val=&quot;00004537&quot;/&gt;&lt;wsp:rsid wsp:val=&quot;00007948&quot;/&gt;&lt;wsp:rsid wsp:val=&quot;000128F2&quot;/&gt;&lt;wsp:rsid wsp:val=&quot;00017799&quot;/&gt;&lt;wsp:rsid wsp:val=&quot;00017BDA&quot;/&gt;&lt;wsp:rsid wsp:val=&quot;0002036D&quot;/&gt;&lt;wsp:rsid wsp:val=&quot;00020852&quot;/&gt;&lt;wsp:rsid wsp:val=&quot;00020CB7&quot;/&gt;&lt;wsp:rsid wsp:val=&quot;0002191D&quot;/&gt;&lt;wsp:rsid wsp:val=&quot;00021E68&quot;/&gt;&lt;wsp:rsid wsp:val=&quot;000233B8&quot;/&gt;&lt;wsp:rsid wsp:val=&quot;000266A0&quot;/&gt;&lt;wsp:rsid wsp:val=&quot;00030E6C&quot;/&gt;&lt;wsp:rsid wsp:val=&quot;0003154D&quot;/&gt;&lt;wsp:rsid wsp:val=&quot;00031C1D&quot;/&gt;&lt;wsp:rsid wsp:val=&quot;000419BA&quot;/&gt;&lt;wsp:rsid wsp:val=&quot;00042E92&quot;/&gt;&lt;wsp:rsid wsp:val=&quot;0004483F&quot;/&gt;&lt;wsp:rsid wsp:val=&quot;00045666&quot;/&gt;&lt;wsp:rsid wsp:val=&quot;000456D7&quot;/&gt;&lt;wsp:rsid wsp:val=&quot;00045CBD&quot;/&gt;&lt;wsp:rsid wsp:val=&quot;00047943&quot;/&gt;&lt;wsp:rsid wsp:val=&quot;0005300E&quot;/&gt;&lt;wsp:rsid wsp:val=&quot;000612D1&quot;/&gt;&lt;wsp:rsid wsp:val=&quot;000621A8&quot;/&gt;&lt;wsp:rsid wsp:val=&quot;0006400E&quot;/&gt;&lt;wsp:rsid wsp:val=&quot;00064B3E&quot;/&gt;&lt;wsp:rsid wsp:val=&quot;00065F1C&quot;/&gt;&lt;wsp:rsid wsp:val=&quot;00066891&quot;/&gt;&lt;wsp:rsid wsp:val=&quot;0006768C&quot;/&gt;&lt;wsp:rsid wsp:val=&quot;00071032&quot;/&gt;&lt;wsp:rsid wsp:val=&quot;00073860&quot;/&gt;&lt;wsp:rsid wsp:val=&quot;00075B66&quot;/&gt;&lt;wsp:rsid wsp:val=&quot;000766B3&quot;/&gt;&lt;wsp:rsid wsp:val=&quot;000820DA&quot;/&gt;&lt;wsp:rsid wsp:val=&quot;0008313F&quot;/&gt;&lt;wsp:rsid wsp:val=&quot;000840C6&quot;/&gt;&lt;wsp:rsid wsp:val=&quot;00085F45&quot;/&gt;&lt;wsp:rsid wsp:val=&quot;00087322&quot;/&gt;&lt;wsp:rsid wsp:val=&quot;000911E4&quot;/&gt;&lt;wsp:rsid wsp:val=&quot;00093E7E&quot;/&gt;&lt;wsp:rsid wsp:val=&quot;00095795&quot;/&gt;&lt;wsp:rsid wsp:val=&quot;00097D22&quot;/&gt;&lt;wsp:rsid wsp:val=&quot;000A2C7E&quot;/&gt;&lt;wsp:rsid wsp:val=&quot;000A3F65&quot;/&gt;&lt;wsp:rsid wsp:val=&quot;000A45AC&quot;/&gt;&lt;wsp:rsid wsp:val=&quot;000A6235&quot;/&gt;&lt;wsp:rsid wsp:val=&quot;000A65BC&quot;/&gt;&lt;wsp:rsid wsp:val=&quot;000A7F9C&quot;/&gt;&lt;wsp:rsid wsp:val=&quot;000B0E72&quot;/&gt;&lt;wsp:rsid wsp:val=&quot;000B5813&quot;/&gt;&lt;wsp:rsid wsp:val=&quot;000B6115&quot;/&gt;&lt;wsp:rsid wsp:val=&quot;000B649E&quot;/&gt;&lt;wsp:rsid wsp:val=&quot;000B6723&quot;/&gt;&lt;wsp:rsid wsp:val=&quot;000C20DB&quot;/&gt;&lt;wsp:rsid wsp:val=&quot;000C2D28&quot;/&gt;&lt;wsp:rsid wsp:val=&quot;000C3691&quot;/&gt;&lt;wsp:rsid wsp:val=&quot;000C37E4&quot;/&gt;&lt;wsp:rsid wsp:val=&quot;000C5893&quot;/&gt;&lt;wsp:rsid wsp:val=&quot;000C7332&quot;/&gt;&lt;wsp:rsid wsp:val=&quot;000D0AFE&quot;/&gt;&lt;wsp:rsid wsp:val=&quot;000D1F67&quot;/&gt;&lt;wsp:rsid wsp:val=&quot;000D4510&quot;/&gt;&lt;wsp:rsid wsp:val=&quot;000D5153&quot;/&gt;&lt;wsp:rsid wsp:val=&quot;000D597F&quot;/&gt;&lt;wsp:rsid wsp:val=&quot;000D6CFC&quot;/&gt;&lt;wsp:rsid wsp:val=&quot;000E01D4&quot;/&gt;&lt;wsp:rsid wsp:val=&quot;000E198C&quot;/&gt;&lt;wsp:rsid wsp:val=&quot;000E1D6A&quot;/&gt;&lt;wsp:rsid wsp:val=&quot;000E434A&quot;/&gt;&lt;wsp:rsid wsp:val=&quot;000E441C&quot;/&gt;&lt;wsp:rsid wsp:val=&quot;000E6DEC&quot;/&gt;&lt;wsp:rsid wsp:val=&quot;000F0182&quot;/&gt;&lt;wsp:rsid wsp:val=&quot;000F22CE&quot;/&gt;&lt;wsp:rsid wsp:val=&quot;000F3C2A&quot;/&gt;&lt;wsp:rsid wsp:val=&quot;000F5102&quot;/&gt;&lt;wsp:rsid wsp:val=&quot;000F6F65&quot;/&gt;&lt;wsp:rsid wsp:val=&quot;0010127A&quot;/&gt;&lt;wsp:rsid wsp:val=&quot;00102AFA&quot;/&gt;&lt;wsp:rsid wsp:val=&quot;00106A9F&quot;/&gt;&lt;wsp:rsid wsp:val=&quot;001072A8&quot;/&gt;&lt;wsp:rsid wsp:val=&quot;0011424E&quot;/&gt;&lt;wsp:rsid wsp:val=&quot;00117291&quot;/&gt;&lt;wsp:rsid wsp:val=&quot;00123571&quot;/&gt;&lt;wsp:rsid wsp:val=&quot;00123B5C&quot;/&gt;&lt;wsp:rsid wsp:val=&quot;00124082&quot;/&gt;&lt;wsp:rsid wsp:val=&quot;001301B1&quot;/&gt;&lt;wsp:rsid wsp:val=&quot;00130E89&quot;/&gt;&lt;wsp:rsid wsp:val=&quot;00132D36&quot;/&gt;&lt;wsp:rsid wsp:val=&quot;00141A2F&quot;/&gt;&lt;wsp:rsid wsp:val=&quot;00142771&quot;/&gt;&lt;wsp:rsid wsp:val=&quot;00142831&quot;/&gt;&lt;wsp:rsid wsp:val=&quot;00142F43&quot;/&gt;&lt;wsp:rsid wsp:val=&quot;00143316&quot;/&gt;&lt;wsp:rsid wsp:val=&quot;00145505&quot;/&gt;&lt;wsp:rsid wsp:val=&quot;00152C33&quot;/&gt;&lt;wsp:rsid wsp:val=&quot;00153528&quot;/&gt;&lt;wsp:rsid wsp:val=&quot;00160A47&quot;/&gt;&lt;wsp:rsid wsp:val=&quot;00160B00&quot;/&gt;&lt;wsp:rsid wsp:val=&quot;00162698&quot;/&gt;&lt;wsp:rsid wsp:val=&quot;00162F78&quot;/&gt;&lt;wsp:rsid wsp:val=&quot;001643AC&quot;/&gt;&lt;wsp:rsid wsp:val=&quot;00171980&quot;/&gt;&lt;wsp:rsid wsp:val=&quot;00171D07&quot;/&gt;&lt;wsp:rsid wsp:val=&quot;0017516C&quot;/&gt;&lt;wsp:rsid wsp:val=&quot;00175AB9&quot;/&gt;&lt;wsp:rsid wsp:val=&quot;00181060&quot;/&gt;&lt;wsp:rsid wsp:val=&quot;00181490&quot;/&gt;&lt;wsp:rsid wsp:val=&quot;00182304&quot;/&gt;&lt;wsp:rsid wsp:val=&quot;0018379B&quot;/&gt;&lt;wsp:rsid wsp:val=&quot;0018585B&quot;/&gt;&lt;wsp:rsid wsp:val=&quot;00192CE3&quot;/&gt;&lt;wsp:rsid wsp:val=&quot;00193116&quot;/&gt;&lt;wsp:rsid wsp:val=&quot;001A08AA&quot;/&gt;&lt;wsp:rsid wsp:val=&quot;001A1DAC&quot;/&gt;&lt;wsp:rsid wsp:val=&quot;001A3120&quot;/&gt;&lt;wsp:rsid wsp:val=&quot;001B0237&quot;/&gt;&lt;wsp:rsid wsp:val=&quot;001B1C3C&quot;/&gt;&lt;wsp:rsid wsp:val=&quot;001B32BC&quot;/&gt;&lt;wsp:rsid wsp:val=&quot;001C3A35&quot;/&gt;&lt;wsp:rsid wsp:val=&quot;001C602C&quot;/&gt;&lt;wsp:rsid wsp:val=&quot;001C67F1&quot;/&gt;&lt;wsp:rsid wsp:val=&quot;001C7645&quot;/&gt;&lt;wsp:rsid wsp:val=&quot;001D17FE&quot;/&gt;&lt;wsp:rsid wsp:val=&quot;001D5FAC&quot;/&gt;&lt;wsp:rsid wsp:val=&quot;001D61DA&quot;/&gt;&lt;wsp:rsid wsp:val=&quot;001D6D1A&quot;/&gt;&lt;wsp:rsid wsp:val=&quot;001D7B96&quot;/&gt;&lt;wsp:rsid wsp:val=&quot;001E0240&quot;/&gt;&lt;wsp:rsid wsp:val=&quot;001E290B&quot;/&gt;&lt;wsp:rsid wsp:val=&quot;001E7AB9&quot;/&gt;&lt;wsp:rsid wsp:val=&quot;001F2D35&quot;/&gt;&lt;wsp:rsid wsp:val=&quot;001F2F6B&quot;/&gt;&lt;wsp:rsid wsp:val=&quot;001F4D0D&quot;/&gt;&lt;wsp:rsid wsp:val=&quot;001F51BB&quot;/&gt;&lt;wsp:rsid wsp:val=&quot;001F64A0&quot;/&gt;&lt;wsp:rsid wsp:val=&quot;002029A6&quot;/&gt;&lt;wsp:rsid wsp:val=&quot;0020352D&quot;/&gt;&lt;wsp:rsid wsp:val=&quot;0020374C&quot;/&gt;&lt;wsp:rsid wsp:val=&quot;002041AB&quot;/&gt;&lt;wsp:rsid wsp:val=&quot;002045C1&quot;/&gt;&lt;wsp:rsid wsp:val=&quot;00205968&quot;/&gt;&lt;wsp:rsid wsp:val=&quot;00207DB7&quot;/&gt;&lt;wsp:rsid wsp:val=&quot;002106C8&quot;/&gt;&lt;wsp:rsid wsp:val=&quot;00212373&quot;/&gt;&lt;wsp:rsid wsp:val=&quot;002138EA&quot;/&gt;&lt;wsp:rsid wsp:val=&quot;00214FBD&quot;/&gt;&lt;wsp:rsid wsp:val=&quot;00222897&quot;/&gt;&lt;wsp:rsid wsp:val=&quot;00222AD3&quot;/&gt;&lt;wsp:rsid wsp:val=&quot;00230C68&quot;/&gt;&lt;wsp:rsid wsp:val=&quot;00231775&quot;/&gt;&lt;wsp:rsid wsp:val=&quot;00231866&quot;/&gt;&lt;wsp:rsid wsp:val=&quot;00232268&quot;/&gt;&lt;wsp:rsid wsp:val=&quot;00232B45&quot;/&gt;&lt;wsp:rsid wsp:val=&quot;00234306&quot;/&gt;&lt;wsp:rsid wsp:val=&quot;0023446F&quot;/&gt;&lt;wsp:rsid wsp:val=&quot;00235127&quot;/&gt;&lt;wsp:rsid wsp:val=&quot;00235394&quot;/&gt;&lt;wsp:rsid wsp:val=&quot;002363F5&quot;/&gt;&lt;wsp:rsid wsp:val=&quot;00242DD8&quot;/&gt;&lt;wsp:rsid wsp:val=&quot;002447F0&quot;/&gt;&lt;wsp:rsid wsp:val=&quot;00245B6B&quot;/&gt;&lt;wsp:rsid wsp:val=&quot;00247295&quot;/&gt;&lt;wsp:rsid wsp:val=&quot;0025035E&quot;/&gt;&lt;wsp:rsid wsp:val=&quot;0025345F&quot;/&gt;&lt;wsp:rsid wsp:val=&quot;00254DE6&quot;/&gt;&lt;wsp:rsid wsp:val=&quot;00257632&quot;/&gt;&lt;wsp:rsid wsp:val=&quot;00260476&quot;/&gt;&lt;wsp:rsid wsp:val=&quot;00260D4B&quot;/&gt;&lt;wsp:rsid wsp:val=&quot;0026179F&quot;/&gt;&lt;wsp:rsid wsp:val=&quot;00261EF2&quot;/&gt;&lt;wsp:rsid wsp:val=&quot;00262278&quot;/&gt;&lt;wsp:rsid wsp:val=&quot;00265053&quot;/&gt;&lt;wsp:rsid wsp:val=&quot;002715D3&quot;/&gt;&lt;wsp:rsid wsp:val=&quot;002716E7&quot;/&gt;&lt;wsp:rsid wsp:val=&quot;00272BC8&quot;/&gt;&lt;wsp:rsid wsp:val=&quot;00274E1A&quot;/&gt;&lt;wsp:rsid wsp:val=&quot;0027582B&quot;/&gt;&lt;wsp:rsid wsp:val=&quot;00275B3C&quot;/&gt;&lt;wsp:rsid wsp:val=&quot;0027745D&quot;/&gt;&lt;wsp:rsid wsp:val=&quot;00280799&quot;/&gt;&lt;wsp:rsid wsp:val=&quot;00282213&quot;/&gt;&lt;wsp:rsid wsp:val=&quot;00283084&quot;/&gt;&lt;wsp:rsid wsp:val=&quot;0028309A&quot;/&gt;&lt;wsp:rsid wsp:val=&quot;00285046&quot;/&gt;&lt;wsp:rsid wsp:val=&quot;0028522B&quot;/&gt;&lt;wsp:rsid wsp:val=&quot;00290654&quot;/&gt;&lt;wsp:rsid wsp:val=&quot;00290810&quot;/&gt;&lt;wsp:rsid wsp:val=&quot;0029188D&quot;/&gt;&lt;wsp:rsid wsp:val=&quot;00291A21&quot;/&gt;&lt;wsp:rsid wsp:val=&quot;00294905&quot;/&gt;&lt;wsp:rsid wsp:val=&quot;00294FEF&quot;/&gt;&lt;wsp:rsid wsp:val=&quot;00296B3D&quot;/&gt;&lt;wsp:rsid wsp:val=&quot;002A05B0&quot;/&gt;&lt;wsp:rsid wsp:val=&quot;002A0EAF&quot;/&gt;&lt;wsp:rsid wsp:val=&quot;002A1FF0&quot;/&gt;&lt;wsp:rsid wsp:val=&quot;002A4F2C&quot;/&gt;&lt;wsp:rsid wsp:val=&quot;002A4F8E&quot;/&gt;&lt;wsp:rsid wsp:val=&quot;002A59D3&quot;/&gt;&lt;wsp:rsid wsp:val=&quot;002A5B17&quot;/&gt;&lt;wsp:rsid wsp:val=&quot;002B091A&quot;/&gt;&lt;wsp:rsid wsp:val=&quot;002B10A5&quot;/&gt;&lt;wsp:rsid wsp:val=&quot;002B3853&quot;/&gt;&lt;wsp:rsid wsp:val=&quot;002B4609&quot;/&gt;&lt;wsp:rsid wsp:val=&quot;002B6E44&quot;/&gt;&lt;wsp:rsid wsp:val=&quot;002C1FC4&quot;/&gt;&lt;wsp:rsid wsp:val=&quot;002C4696&quot;/&gt;&lt;wsp:rsid wsp:val=&quot;002D05DD&quot;/&gt;&lt;wsp:rsid wsp:val=&quot;002D44CF&quot;/&gt;&lt;wsp:rsid wsp:val=&quot;002D4648&quot;/&gt;&lt;wsp:rsid wsp:val=&quot;002E08A7&quot;/&gt;&lt;wsp:rsid wsp:val=&quot;002E12A7&quot;/&gt;&lt;wsp:rsid wsp:val=&quot;002E775B&quot;/&gt;&lt;wsp:rsid wsp:val=&quot;002F2CFB&quot;/&gt;&lt;wsp:rsid wsp:val=&quot;002F4093&quot;/&gt;&lt;wsp:rsid wsp:val=&quot;002F53BE&quot;/&gt;&lt;wsp:rsid wsp:val=&quot;002F6C9B&quot;/&gt;&lt;wsp:rsid wsp:val=&quot;002F6EF4&quot;/&gt;&lt;wsp:rsid wsp:val=&quot;002F796C&quot;/&gt;&lt;wsp:rsid wsp:val=&quot;00300C95&quot;/&gt;&lt;wsp:rsid wsp:val=&quot;003040AA&quot;/&gt;&lt;wsp:rsid wsp:val=&quot;00304E3F&quot;/&gt;&lt;wsp:rsid wsp:val=&quot;0030631E&quot;/&gt;&lt;wsp:rsid wsp:val=&quot;00306331&quot;/&gt;&lt;wsp:rsid wsp:val=&quot;00312538&quot;/&gt;&lt;wsp:rsid wsp:val=&quot;00312E62&quot;/&gt;&lt;wsp:rsid wsp:val=&quot;003140D7&quot;/&gt;&lt;wsp:rsid wsp:val=&quot;00314AF6&quot;/&gt;&lt;wsp:rsid wsp:val=&quot;003253ED&quot;/&gt;&lt;wsp:rsid wsp:val=&quot;00331476&quot;/&gt;&lt;wsp:rsid wsp:val=&quot;00341E05&quot;/&gt;&lt;wsp:rsid wsp:val=&quot;00341EE1&quot;/&gt;&lt;wsp:rsid wsp:val=&quot;003449E6&quot;/&gt;&lt;wsp:rsid wsp:val=&quot;003466ED&quot;/&gt;&lt;wsp:rsid wsp:val=&quot;003543FA&quot;/&gt;&lt;wsp:rsid wsp:val=&quot;00356B37&quot;/&gt;&lt;wsp:rsid wsp:val=&quot;00361187&quot;/&gt;&lt;wsp:rsid wsp:val=&quot;00361491&quot;/&gt;&lt;wsp:rsid wsp:val=&quot;003626D4&quot;/&gt;&lt;wsp:rsid wsp:val=&quot;003667FF&quot;/&gt;&lt;wsp:rsid wsp:val=&quot;00367724&quot;/&gt;&lt;wsp:rsid wsp:val=&quot;00372085&quot;/&gt;&lt;wsp:rsid wsp:val=&quot;00372B4D&quot;/&gt;&lt;wsp:rsid wsp:val=&quot;0037533A&quot;/&gt;&lt;wsp:rsid wsp:val=&quot;00376440&quot;/&gt;&lt;wsp:rsid wsp:val=&quot;003772F3&quot;/&gt;&lt;wsp:rsid wsp:val=&quot;00381C9C&quot;/&gt;&lt;wsp:rsid wsp:val=&quot;003823D1&quot;/&gt;&lt;wsp:rsid wsp:val=&quot;003919B6&quot;/&gt;&lt;wsp:rsid wsp:val=&quot;00394970&quot;/&gt;&lt;wsp:rsid wsp:val=&quot;00395673&quot;/&gt;&lt;wsp:rsid wsp:val=&quot;00396A8B&quot;/&gt;&lt;wsp:rsid wsp:val=&quot;003A0B5D&quot;/&gt;&lt;wsp:rsid wsp:val=&quot;003A1829&quot;/&gt;&lt;wsp:rsid wsp:val=&quot;003A377C&quot;/&gt;&lt;wsp:rsid wsp:val=&quot;003A4CB3&quot;/&gt;&lt;wsp:rsid wsp:val=&quot;003A665A&quot;/&gt;&lt;wsp:rsid wsp:val=&quot;003B3F20&quot;/&gt;&lt;wsp:rsid wsp:val=&quot;003B6D17&quot;/&gt;&lt;wsp:rsid wsp:val=&quot;003B7DAB&quot;/&gt;&lt;wsp:rsid wsp:val=&quot;003C05A5&quot;/&gt;&lt;wsp:rsid wsp:val=&quot;003C3DD0&quot;/&gt;&lt;wsp:rsid wsp:val=&quot;003C5577&quot;/&gt;&lt;wsp:rsid wsp:val=&quot;003C55D3&quot;/&gt;&lt;wsp:rsid wsp:val=&quot;003C7323&quot;/&gt;&lt;wsp:rsid wsp:val=&quot;003C74E2&quot;/&gt;&lt;wsp:rsid wsp:val=&quot;003C785B&quot;/&gt;&lt;wsp:rsid wsp:val=&quot;003D299E&quot;/&gt;&lt;wsp:rsid wsp:val=&quot;003D2B31&quot;/&gt;&lt;wsp:rsid wsp:val=&quot;003D44E8&quot;/&gt;&lt;wsp:rsid wsp:val=&quot;003D4EAA&quot;/&gt;&lt;wsp:rsid wsp:val=&quot;003D50A9&quot;/&gt;&lt;wsp:rsid wsp:val=&quot;003D56C3&quot;/&gt;&lt;wsp:rsid wsp:val=&quot;003E1394&quot;/&gt;&lt;wsp:rsid wsp:val=&quot;003E2BDE&quot;/&gt;&lt;wsp:rsid wsp:val=&quot;003E369A&quot;/&gt;&lt;wsp:rsid wsp:val=&quot;003E3A7C&quot;/&gt;&lt;wsp:rsid wsp:val=&quot;003E3CD8&quot;/&gt;&lt;wsp:rsid wsp:val=&quot;003E604E&quot;/&gt;&lt;wsp:rsid wsp:val=&quot;003F038E&quot;/&gt;&lt;wsp:rsid wsp:val=&quot;003F1D9E&quot;/&gt;&lt;wsp:rsid wsp:val=&quot;003F2E02&quot;/&gt;&lt;wsp:rsid wsp:val=&quot;003F41C4&quot;/&gt;&lt;wsp:rsid wsp:val=&quot;003F4CA1&quot;/&gt;&lt;wsp:rsid wsp:val=&quot;003F51B5&quot;/&gt;&lt;wsp:rsid wsp:val=&quot;003F6038&quot;/&gt;&lt;wsp:rsid wsp:val=&quot;00400263&quot;/&gt;&lt;wsp:rsid wsp:val=&quot;00400ADD&quot;/&gt;&lt;wsp:rsid wsp:val=&quot;004017C2&quot;/&gt;&lt;wsp:rsid wsp:val=&quot;004031C1&quot;/&gt;&lt;wsp:rsid wsp:val=&quot;0040419A&quot;/&gt;&lt;wsp:rsid wsp:val=&quot;00406887&quot;/&gt;&lt;wsp:rsid wsp:val=&quot;0040756A&quot;/&gt;&lt;wsp:rsid wsp:val=&quot;00415B46&quot;/&gt;&lt;wsp:rsid wsp:val=&quot;004217AC&quot;/&gt;&lt;wsp:rsid wsp:val=&quot;00421A46&quot;/&gt;&lt;wsp:rsid wsp:val=&quot;00422BAA&quot;/&gt;&lt;wsp:rsid wsp:val=&quot;004237D4&quot;/&gt;&lt;wsp:rsid wsp:val=&quot;00430E86&quot;/&gt;&lt;wsp:rsid wsp:val=&quot;00431856&quot;/&gt;&lt;wsp:rsid wsp:val=&quot;00432377&quot;/&gt;&lt;wsp:rsid wsp:val=&quot;00433282&quot;/&gt;&lt;wsp:rsid wsp:val=&quot;004361B4&quot;/&gt;&lt;wsp:rsid wsp:val=&quot;00440E4B&quot;/&gt;&lt;wsp:rsid wsp:val=&quot;00441C2A&quot;/&gt;&lt;wsp:rsid wsp:val=&quot;00441C6D&quot;/&gt;&lt;wsp:rsid wsp:val=&quot;00442568&quot;/&gt;&lt;wsp:rsid wsp:val=&quot;004430CF&quot;/&gt;&lt;wsp:rsid wsp:val=&quot;00443CC6&quot;/&gt;&lt;wsp:rsid wsp:val=&quot;00444225&quot;/&gt;&lt;wsp:rsid wsp:val=&quot;00444D6C&quot;/&gt;&lt;wsp:rsid wsp:val=&quot;004453BB&quot;/&gt;&lt;wsp:rsid wsp:val=&quot;00450EF8&quot;/&gt;&lt;wsp:rsid wsp:val=&quot;004543ED&quot;/&gt;&lt;wsp:rsid wsp:val=&quot;0046402B&quot;/&gt;&lt;wsp:rsid wsp:val=&quot;004645B3&quot;/&gt;&lt;wsp:rsid wsp:val=&quot;00465F13&quot;/&gt;&lt;wsp:rsid wsp:val=&quot;0046699D&quot;/&gt;&lt;wsp:rsid wsp:val=&quot;00474FA0&quot;/&gt;&lt;wsp:rsid wsp:val=&quot;0049156D&quot;/&gt;&lt;wsp:rsid wsp:val=&quot;00492FDA&quot;/&gt;&lt;wsp:rsid wsp:val=&quot;00497809&quot;/&gt;&lt;wsp:rsid wsp:val=&quot;004A0D35&quot;/&gt;&lt;wsp:rsid wsp:val=&quot;004A17C7&quot;/&gt;&lt;wsp:rsid wsp:val=&quot;004A41BD&quot;/&gt;&lt;wsp:rsid wsp:val=&quot;004A782C&quot;/&gt;&lt;wsp:rsid wsp:val=&quot;004A7ADF&quot;/&gt;&lt;wsp:rsid wsp:val=&quot;004B03DA&quot;/&gt;&lt;wsp:rsid wsp:val=&quot;004B1EF8&quot;/&gt;&lt;wsp:rsid wsp:val=&quot;004B5CEC&quot;/&gt;&lt;wsp:rsid wsp:val=&quot;004B693D&quot;/&gt;&lt;wsp:rsid wsp:val=&quot;004B7715&quot;/&gt;&lt;wsp:rsid wsp:val=&quot;004B7C86&quot;/&gt;&lt;wsp:rsid wsp:val=&quot;004C58AD&quot;/&gt;&lt;wsp:rsid wsp:val=&quot;004C72B1&quot;/&gt;&lt;wsp:rsid wsp:val=&quot;004D072B&quot;/&gt;&lt;wsp:rsid wsp:val=&quot;004D0C02&quot;/&gt;&lt;wsp:rsid wsp:val=&quot;004D1DFD&quot;/&gt;&lt;wsp:rsid wsp:val=&quot;004D2B59&quot;/&gt;&lt;wsp:rsid wsp:val=&quot;004D3995&quot;/&gt;&lt;wsp:rsid wsp:val=&quot;004D3B52&quot;/&gt;&lt;wsp:rsid wsp:val=&quot;004D42E8&quot;/&gt;&lt;wsp:rsid wsp:val=&quot;004D521F&quot;/&gt;&lt;wsp:rsid wsp:val=&quot;004D77DD&quot;/&gt;&lt;wsp:rsid wsp:val=&quot;004D7E24&quot;/&gt;&lt;wsp:rsid wsp:val=&quot;004D7F48&quot;/&gt;&lt;wsp:rsid wsp:val=&quot;004E2E83&quot;/&gt;&lt;wsp:rsid wsp:val=&quot;004E73B0&quot;/&gt;&lt;wsp:rsid wsp:val=&quot;004F2F68&quot;/&gt;&lt;wsp:rsid wsp:val=&quot;004F6299&quot;/&gt;&lt;wsp:rsid wsp:val=&quot;004F7A3D&quot;/&gt;&lt;wsp:rsid wsp:val=&quot;00505026&quot;/&gt;&lt;wsp:rsid wsp:val=&quot;00505BFA&quot;/&gt;&lt;wsp:rsid wsp:val=&quot;00515234&quot;/&gt;&lt;wsp:rsid wsp:val=&quot;00517172&quot;/&gt;&lt;wsp:rsid wsp:val=&quot;00517307&quot;/&gt;&lt;wsp:rsid wsp:val=&quot;00521AAC&quot;/&gt;&lt;wsp:rsid wsp:val=&quot;00521B8C&quot;/&gt;&lt;wsp:rsid wsp:val=&quot;00526B6F&quot;/&gt;&lt;wsp:rsid wsp:val=&quot;0053142A&quot;/&gt;&lt;wsp:rsid wsp:val=&quot;005347FC&quot;/&gt;&lt;wsp:rsid wsp:val=&quot;00540A87&quot;/&gt;&lt;wsp:rsid wsp:val=&quot;005434D7&quot;/&gt;&lt;wsp:rsid wsp:val=&quot;005479F5&quot;/&gt;&lt;wsp:rsid wsp:val=&quot;00551B83&quot;/&gt;&lt;wsp:rsid wsp:val=&quot;005558CF&quot;/&gt;&lt;wsp:rsid wsp:val=&quot;00556E1D&quot;/&gt;&lt;wsp:rsid wsp:val=&quot;00557502&quot;/&gt;&lt;wsp:rsid wsp:val=&quot;00560492&quot;/&gt;&lt;wsp:rsid wsp:val=&quot;00561D8D&quot;/&gt;&lt;wsp:rsid wsp:val=&quot;005655DA&quot;/&gt;&lt;wsp:rsid wsp:val=&quot;0056763E&quot;/&gt;&lt;wsp:rsid wsp:val=&quot;00570EB9&quot;/&gt;&lt;wsp:rsid wsp:val=&quot;005713B7&quot;/&gt;&lt;wsp:rsid wsp:val=&quot;0057169E&quot;/&gt;&lt;wsp:rsid wsp:val=&quot;00577A52&quot;/&gt;&lt;wsp:rsid wsp:val=&quot;005811BC&quot;/&gt;&lt;wsp:rsid wsp:val=&quot;00586C80&quot;/&gt;&lt;wsp:rsid wsp:val=&quot;0058747E&quot;/&gt;&lt;wsp:rsid wsp:val=&quot;005910B3&quot;/&gt;&lt;wsp:rsid wsp:val=&quot;005927CF&quot;/&gt;&lt;wsp:rsid wsp:val=&quot;00592DE5&quot;/&gt;&lt;wsp:rsid wsp:val=&quot;005939A4&quot;/&gt;&lt;wsp:rsid wsp:val=&quot;00597DA3&quot;/&gt;&lt;wsp:rsid wsp:val=&quot;005A1864&quot;/&gt;&lt;wsp:rsid wsp:val=&quot;005A1B40&quot;/&gt;&lt;wsp:rsid wsp:val=&quot;005A718C&quot;/&gt;&lt;wsp:rsid wsp:val=&quot;005A7306&quot;/&gt;&lt;wsp:rsid wsp:val=&quot;005A7381&quot;/&gt;&lt;wsp:rsid wsp:val=&quot;005A772A&quot;/&gt;&lt;wsp:rsid wsp:val=&quot;005B207E&quot;/&gt;&lt;wsp:rsid wsp:val=&quot;005B41E8&quot;/&gt;&lt;wsp:rsid wsp:val=&quot;005B653A&quot;/&gt;&lt;wsp:rsid wsp:val=&quot;005B7115&quot;/&gt;&lt;wsp:rsid wsp:val=&quot;005C6516&quot;/&gt;&lt;wsp:rsid wsp:val=&quot;005D1F5B&quot;/&gt;&lt;wsp:rsid wsp:val=&quot;005D21ED&quot;/&gt;&lt;wsp:rsid wsp:val=&quot;005D2248&quot;/&gt;&lt;wsp:rsid wsp:val=&quot;005D23E2&quot;/&gt;&lt;wsp:rsid wsp:val=&quot;005D3F3A&quot;/&gt;&lt;wsp:rsid wsp:val=&quot;005D4B05&quot;/&gt;&lt;wsp:rsid wsp:val=&quot;005D6D26&quot;/&gt;&lt;wsp:rsid wsp:val=&quot;005D761F&quot;/&gt;&lt;wsp:rsid wsp:val=&quot;005E624D&quot;/&gt;&lt;wsp:rsid wsp:val=&quot;005F4A7E&quot;/&gt;&lt;wsp:rsid wsp:val=&quot;005F4D2C&quot;/&gt;&lt;wsp:rsid wsp:val=&quot;005F7356&quot;/&gt;&lt;wsp:rsid wsp:val=&quot;00600AD8&quot;/&gt;&lt;wsp:rsid wsp:val=&quot;00602FBB&quot;/&gt;&lt;wsp:rsid wsp:val=&quot;00603C1C&quot;/&gt;&lt;wsp:rsid wsp:val=&quot;00603D80&quot;/&gt;&lt;wsp:rsid wsp:val=&quot;00610D3E&quot;/&gt;&lt;wsp:rsid wsp:val=&quot;00611D97&quot;/&gt;&lt;wsp:rsid wsp:val=&quot;00612402&quot;/&gt;&lt;wsp:rsid wsp:val=&quot;0061646C&quot;/&gt;&lt;wsp:rsid wsp:val=&quot;00621109&quot;/&gt;&lt;wsp:rsid wsp:val=&quot;006235EE&quot;/&gt;&lt;wsp:rsid wsp:val=&quot;0062498C&quot;/&gt;&lt;wsp:rsid wsp:val=&quot;006301BA&quot;/&gt;&lt;wsp:rsid wsp:val=&quot;0063232A&quot;/&gt;&lt;wsp:rsid wsp:val=&quot;00634095&quot;/&gt;&lt;wsp:rsid wsp:val=&quot;006362FF&quot;/&gt;&lt;wsp:rsid wsp:val=&quot;006416FA&quot;/&gt;&lt;wsp:rsid wsp:val=&quot;00642564&quot;/&gt;&lt;wsp:rsid wsp:val=&quot;00642ED4&quot;/&gt;&lt;wsp:rsid wsp:val=&quot;00644B23&quot;/&gt;&lt;wsp:rsid wsp:val=&quot;00645857&quot;/&gt;&lt;wsp:rsid wsp:val=&quot;00646E36&quot;/&gt;&lt;wsp:rsid wsp:val=&quot;006475B9&quot;/&gt;&lt;wsp:rsid wsp:val=&quot;00650609&quot;/&gt;&lt;wsp:rsid wsp:val=&quot;00651FDE&quot;/&gt;&lt;wsp:rsid wsp:val=&quot;006529B7&quot;/&gt;&lt;wsp:rsid wsp:val=&quot;00654E66&quot;/&gt;&lt;wsp:rsid wsp:val=&quot;006550A5&quot;/&gt;&lt;wsp:rsid wsp:val=&quot;006604A7&quot;/&gt;&lt;wsp:rsid wsp:val=&quot;006604E7&quot;/&gt;&lt;wsp:rsid wsp:val=&quot;0066272C&quot;/&gt;&lt;wsp:rsid wsp:val=&quot;00662AB0&quot;/&gt;&lt;wsp:rsid wsp:val=&quot;00665483&quot;/&gt;&lt;wsp:rsid wsp:val=&quot;006670DA&quot;/&gt;&lt;wsp:rsid wsp:val=&quot;00670916&quot;/&gt;&lt;wsp:rsid wsp:val=&quot;00671A88&quot;/&gt;&lt;wsp:rsid wsp:val=&quot;00671E20&quot;/&gt;&lt;wsp:rsid wsp:val=&quot;00673BA4&quot;/&gt;&lt;wsp:rsid wsp:val=&quot;00676D1F&quot;/&gt;&lt;wsp:rsid wsp:val=&quot;00680165&quot;/&gt;&lt;wsp:rsid wsp:val=&quot;0068235D&quot;/&gt;&lt;wsp:rsid wsp:val=&quot;0068302C&quot;/&gt;&lt;wsp:rsid wsp:val=&quot;00685642&quot;/&gt;&lt;wsp:rsid wsp:val=&quot;006856E5&quot;/&gt;&lt;wsp:rsid wsp:val=&quot;00685A73&quot;/&gt;&lt;wsp:rsid wsp:val=&quot;00686FBC&quot;/&gt;&lt;wsp:rsid wsp:val=&quot;00692130&quot;/&gt;&lt;wsp:rsid wsp:val=&quot;00696E9D&quot;/&gt;&lt;wsp:rsid wsp:val=&quot;0069720F&quot;/&gt;&lt;wsp:rsid wsp:val=&quot;006A019B&quot;/&gt;&lt;wsp:rsid wsp:val=&quot;006A18D4&quot;/&gt;&lt;wsp:rsid wsp:val=&quot;006A3282&quot;/&gt;&lt;wsp:rsid wsp:val=&quot;006B0D02&quot;/&gt;&lt;wsp:rsid wsp:val=&quot;006B1EDA&quot;/&gt;&lt;wsp:rsid wsp:val=&quot;006B3906&quot;/&gt;&lt;wsp:rsid wsp:val=&quot;006B463E&quot;/&gt;&lt;wsp:rsid wsp:val=&quot;006B46D8&quot;/&gt;&lt;wsp:rsid wsp:val=&quot;006B572C&quot;/&gt;&lt;wsp:rsid wsp:val=&quot;006B6A9B&quot;/&gt;&lt;wsp:rsid wsp:val=&quot;006B6FF1&quot;/&gt;&lt;wsp:rsid wsp:val=&quot;006B7B74&quot;/&gt;&lt;wsp:rsid wsp:val=&quot;006C3095&quot;/&gt;&lt;wsp:rsid wsp:val=&quot;006C674B&quot;/&gt;&lt;wsp:rsid wsp:val=&quot;006D4225&quot;/&gt;&lt;wsp:rsid wsp:val=&quot;006D47D2&quot;/&gt;&lt;wsp:rsid wsp:val=&quot;006D611D&quot;/&gt;&lt;wsp:rsid wsp:val=&quot;006D77BB&quot;/&gt;&lt;wsp:rsid wsp:val=&quot;006E1144&quot;/&gt;&lt;wsp:rsid wsp:val=&quot;006E1DC2&quot;/&gt;&lt;wsp:rsid wsp:val=&quot;006E1E48&quot;/&gt;&lt;wsp:rsid wsp:val=&quot;006E2345&quot;/&gt;&lt;wsp:rsid wsp:val=&quot;006E4E35&quot;/&gt;&lt;wsp:rsid wsp:val=&quot;006E4F62&quot;/&gt;&lt;wsp:rsid wsp:val=&quot;006F2B4E&quot;/&gt;&lt;wsp:rsid wsp:val=&quot;0070646B&quot;/&gt;&lt;wsp:rsid wsp:val=&quot;007066FA&quot;/&gt;&lt;wsp:rsid wsp:val=&quot;00707941&quot;/&gt;&lt;wsp:rsid wsp:val=&quot;00710CF4&quot;/&gt;&lt;wsp:rsid wsp:val=&quot;00712498&quot;/&gt;&lt;wsp:rsid wsp:val=&quot;007128E1&quot;/&gt;&lt;wsp:rsid wsp:val=&quot;00712B9A&quot;/&gt;&lt;wsp:rsid wsp:val=&quot;00712FE7&quot;/&gt;&lt;wsp:rsid wsp:val=&quot;00712FE9&quot;/&gt;&lt;wsp:rsid wsp:val=&quot;00713D69&quot;/&gt;&lt;wsp:rsid wsp:val=&quot;00715BCC&quot;/&gt;&lt;wsp:rsid wsp:val=&quot;00716E9F&quot;/&gt;&lt;wsp:rsid wsp:val=&quot;00721FC8&quot;/&gt;&lt;wsp:rsid wsp:val=&quot;00722F56&quot;/&gt;&lt;wsp:rsid wsp:val=&quot;00723BD0&quot;/&gt;&lt;wsp:rsid wsp:val=&quot;00724F51&quot;/&gt;&lt;wsp:rsid wsp:val=&quot;00726D4D&quot;/&gt;&lt;wsp:rsid wsp:val=&quot;00727982&quot;/&gt;&lt;wsp:rsid wsp:val=&quot;007366B9&quot;/&gt;&lt;wsp:rsid wsp:val=&quot;00736A92&quot;/&gt;&lt;wsp:rsid wsp:val=&quot;0074030B&quot;/&gt;&lt;wsp:rsid wsp:val=&quot;0074101D&quot;/&gt;&lt;wsp:rsid wsp:val=&quot;00741A10&quot;/&gt;&lt;wsp:rsid wsp:val=&quot;00742689&quot;/&gt;&lt;wsp:rsid wsp:val=&quot;00747A2C&quot;/&gt;&lt;wsp:rsid wsp:val=&quot;00750CEB&quot;/&gt;&lt;wsp:rsid wsp:val=&quot;00752857&quot;/&gt;&lt;wsp:rsid wsp:val=&quot;00762C4B&quot;/&gt;&lt;wsp:rsid wsp:val=&quot;007649DD&quot;/&gt;&lt;wsp:rsid wsp:val=&quot;0076572F&quot;/&gt;&lt;wsp:rsid wsp:val=&quot;00765FC8&quot;/&gt;&lt;wsp:rsid wsp:val=&quot;007661AA&quot;/&gt;&lt;wsp:rsid wsp:val=&quot;007664C6&quot;/&gt;&lt;wsp:rsid wsp:val=&quot;0076656E&quot;/&gt;&lt;wsp:rsid wsp:val=&quot;00770473&quot;/&gt;&lt;wsp:rsid wsp:val=&quot;00770490&quot;/&gt;&lt;wsp:rsid wsp:val=&quot;00774217&quot;/&gt;&lt;wsp:rsid wsp:val=&quot;00774B4C&quot;/&gt;&lt;wsp:rsid wsp:val=&quot;007755E7&quot;/&gt;&lt;wsp:rsid wsp:val=&quot;007808DE&quot;/&gt;&lt;wsp:rsid wsp:val=&quot;00780A03&quot;/&gt;&lt;wsp:rsid wsp:val=&quot;0078274A&quot;/&gt;&lt;wsp:rsid wsp:val=&quot;00782BF1&quot;/&gt;&lt;wsp:rsid wsp:val=&quot;007834B7&quot;/&gt;&lt;wsp:rsid wsp:val=&quot;00785196&quot;/&gt;&lt;wsp:rsid wsp:val=&quot;00785654&quot;/&gt;&lt;wsp:rsid wsp:val=&quot;00793494&quot;/&gt;&lt;wsp:rsid wsp:val=&quot;007A28DC&quot;/&gt;&lt;wsp:rsid wsp:val=&quot;007A29A0&quot;/&gt;&lt;wsp:rsid wsp:val=&quot;007A446F&quot;/&gt;&lt;wsp:rsid wsp:val=&quot;007A52C4&quot;/&gt;&lt;wsp:rsid wsp:val=&quot;007A6272&quot;/&gt;&lt;wsp:rsid wsp:val=&quot;007B0D50&quot;/&gt;&lt;wsp:rsid wsp:val=&quot;007B0E1D&quot;/&gt;&lt;wsp:rsid wsp:val=&quot;007B21C5&quot;/&gt;&lt;wsp:rsid wsp:val=&quot;007B319F&quot;/&gt;&lt;wsp:rsid wsp:val=&quot;007B3B93&quot;/&gt;&lt;wsp:rsid wsp:val=&quot;007B505C&quot;/&gt;&lt;wsp:rsid wsp:val=&quot;007C0B20&quot;/&gt;&lt;wsp:rsid wsp:val=&quot;007C2B61&quot;/&gt;&lt;wsp:rsid wsp:val=&quot;007C3B6C&quot;/&gt;&lt;wsp:rsid wsp:val=&quot;007C3C41&quot;/&gt;&lt;wsp:rsid wsp:val=&quot;007C742F&quot;/&gt;&lt;wsp:rsid wsp:val=&quot;007C772F&quot;/&gt;&lt;wsp:rsid wsp:val=&quot;007D4E54&quot;/&gt;&lt;wsp:rsid wsp:val=&quot;007D5A9E&quot;/&gt;&lt;wsp:rsid wsp:val=&quot;007D6048&quot;/&gt;&lt;wsp:rsid wsp:val=&quot;007D6C01&quot;/&gt;&lt;wsp:rsid wsp:val=&quot;007E1F3B&quot;/&gt;&lt;wsp:rsid wsp:val=&quot;007E4809&quot;/&gt;&lt;wsp:rsid wsp:val=&quot;007E56D8&quot;/&gt;&lt;wsp:rsid wsp:val=&quot;007E5C87&quot;/&gt;&lt;wsp:rsid wsp:val=&quot;007F015A&quot;/&gt;&lt;wsp:rsid wsp:val=&quot;007F0E1E&quot;/&gt;&lt;wsp:rsid wsp:val=&quot;007F13F5&quot;/&gt;&lt;wsp:rsid wsp:val=&quot;007F182F&quot;/&gt;&lt;wsp:rsid wsp:val=&quot;007F628B&quot;/&gt;&lt;wsp:rsid wsp:val=&quot;007F62EA&quot;/&gt;&lt;wsp:rsid wsp:val=&quot;007F700C&quot;/&gt;&lt;wsp:rsid wsp:val=&quot;00801967&quot;/&gt;&lt;wsp:rsid wsp:val=&quot;0080248E&quot;/&gt;&lt;wsp:rsid wsp:val=&quot;008031B5&quot;/&gt;&lt;wsp:rsid wsp:val=&quot;008072FF&quot;/&gt;&lt;wsp:rsid wsp:val=&quot;00810FB0&quot;/&gt;&lt;wsp:rsid wsp:val=&quot;0081689A&quot;/&gt;&lt;wsp:rsid wsp:val=&quot;008240E1&quot;/&gt;&lt;wsp:rsid wsp:val=&quot;0082583A&quot;/&gt;&lt;wsp:rsid wsp:val=&quot;00826532&quot;/&gt;&lt;wsp:rsid wsp:val=&quot;0083389F&quot;/&gt;&lt;wsp:rsid wsp:val=&quot;00835C3C&quot;/&gt;&lt;wsp:rsid wsp:val=&quot;00836C44&quot;/&gt;&lt;wsp:rsid wsp:val=&quot;00842B4F&quot;/&gt;&lt;wsp:rsid wsp:val=&quot;00843AAA&quot;/&gt;&lt;wsp:rsid wsp:val=&quot;008510F1&quot;/&gt;&lt;wsp:rsid wsp:val=&quot;00853D81&quot;/&gt;&lt;wsp:rsid wsp:val=&quot;008556A6&quot;/&gt;&lt;wsp:rsid wsp:val=&quot;00856FDC&quot;/&gt;&lt;wsp:rsid wsp:val=&quot;00861537&quot;/&gt;&lt;wsp:rsid wsp:val=&quot;008627A1&quot;/&gt;&lt;wsp:rsid wsp:val=&quot;00863EBB&quot;/&gt;&lt;wsp:rsid wsp:val=&quot;00864664&quot;/&gt;&lt;wsp:rsid wsp:val=&quot;00866314&quot;/&gt;&lt;wsp:rsid wsp:val=&quot;008671F5&quot;/&gt;&lt;wsp:rsid wsp:val=&quot;00871645&quot;/&gt;&lt;wsp:rsid wsp:val=&quot;00873715&quot;/&gt;&lt;wsp:rsid wsp:val=&quot;0087373E&quot;/&gt;&lt;wsp:rsid wsp:val=&quot;00874FE0&quot;/&gt;&lt;wsp:rsid wsp:val=&quot;00875CB4&quot;/&gt;&lt;wsp:rsid wsp:val=&quot;008764E7&quot;/&gt;&lt;wsp:rsid wsp:val=&quot;00884014&quot;/&gt;&lt;wsp:rsid wsp:val=&quot;00885543&quot;/&gt;&lt;wsp:rsid wsp:val=&quot;00885832&quot;/&gt;&lt;wsp:rsid wsp:val=&quot;00885DDB&quot;/&gt;&lt;wsp:rsid wsp:val=&quot;008921D3&quot;/&gt;&lt;wsp:rsid wsp:val=&quot;00893454&quot;/&gt;&lt;wsp:rsid wsp:val=&quot;008A0249&quot;/&gt;&lt;wsp:rsid wsp:val=&quot;008A0996&quot;/&gt;&lt;wsp:rsid wsp:val=&quot;008A24BF&quot;/&gt;&lt;wsp:rsid wsp:val=&quot;008A4BA1&quot;/&gt;&lt;wsp:rsid wsp:val=&quot;008B24BB&quot;/&gt;&lt;wsp:rsid wsp:val=&quot;008B4235&quot;/&gt;&lt;wsp:rsid wsp:val=&quot;008B6A34&quot;/&gt;&lt;wsp:rsid wsp:val=&quot;008B6E98&quot;/&gt;&lt;wsp:rsid wsp:val=&quot;008B7DF8&quot;/&gt;&lt;wsp:rsid wsp:val=&quot;008C597F&quot;/&gt;&lt;wsp:rsid wsp:val=&quot;008C5EEC&quot;/&gt;&lt;wsp:rsid wsp:val=&quot;008C60E9&quot;/&gt;&lt;wsp:rsid wsp:val=&quot;008D1631&quot;/&gt;&lt;wsp:rsid wsp:val=&quot;008D73E1&quot;/&gt;&lt;wsp:rsid wsp:val=&quot;008E0A4B&quot;/&gt;&lt;wsp:rsid wsp:val=&quot;008E314F&quot;/&gt;&lt;wsp:rsid wsp:val=&quot;008E4A88&quot;/&gt;&lt;wsp:rsid wsp:val=&quot;008E715E&quot;/&gt;&lt;wsp:rsid wsp:val=&quot;008F2C5A&quot;/&gt;&lt;wsp:rsid wsp:val=&quot;008F616D&quot;/&gt;&lt;wsp:rsid wsp:val=&quot;008F6413&quot;/&gt;&lt;wsp:rsid wsp:val=&quot;008F68CF&quot;/&gt;&lt;wsp:rsid wsp:val=&quot;008F7D93&quot;/&gt;&lt;wsp:rsid wsp:val=&quot;0090028C&quot;/&gt;&lt;wsp:rsid wsp:val=&quot;00901ECE&quot;/&gt;&lt;wsp:rsid wsp:val=&quot;00904C88&quot;/&gt;&lt;wsp:rsid wsp:val=&quot;009050A8&quot;/&gt;&lt;wsp:rsid wsp:val=&quot;00906173&quot;/&gt;&lt;wsp:rsid wsp:val=&quot;00906356&quot;/&gt;&lt;wsp:rsid wsp:val=&quot;00906895&quot;/&gt;&lt;wsp:rsid wsp:val=&quot;0090773A&quot;/&gt;&lt;wsp:rsid wsp:val=&quot;009100AC&quot;/&gt;&lt;wsp:rsid wsp:val=&quot;009112A9&quot;/&gt;&lt;wsp:rsid wsp:val=&quot;00912016&quot;/&gt;&lt;wsp:rsid wsp:val=&quot;009147F7&quot;/&gt;&lt;wsp:rsid wsp:val=&quot;00922EBD&quot;/&gt;&lt;wsp:rsid wsp:val=&quot;00923B69&quot;/&gt;&lt;wsp:rsid wsp:val=&quot;00924953&quot;/&gt;&lt;wsp:rsid wsp:val=&quot;009308CF&quot;/&gt;&lt;wsp:rsid wsp:val=&quot;00930C81&quot;/&gt;&lt;wsp:rsid wsp:val=&quot;00930D32&quot;/&gt;&lt;wsp:rsid wsp:val=&quot;00931377&quot;/&gt;&lt;wsp:rsid wsp:val=&quot;00931702&quot;/&gt;&lt;wsp:rsid wsp:val=&quot;00931937&quot;/&gt;&lt;wsp:rsid wsp:val=&quot;00933D69&quot;/&gt;&lt;wsp:rsid wsp:val=&quot;00934967&quot;/&gt;&lt;wsp:rsid wsp:val=&quot;00934D4B&quot;/&gt;&lt;wsp:rsid wsp:val=&quot;00935866&quot;/&gt;&lt;wsp:rsid wsp:val=&quot;00937AEE&quot;/&gt;&lt;wsp:rsid wsp:val=&quot;009403DA&quot;/&gt;&lt;wsp:rsid wsp:val=&quot;00944AB4&quot;/&gt;&lt;wsp:rsid wsp:val=&quot;0094533F&quot;/&gt;&lt;wsp:rsid wsp:val=&quot;0095748C&quot;/&gt;&lt;wsp:rsid wsp:val=&quot;0096268B&quot;/&gt;&lt;wsp:rsid wsp:val=&quot;009626F8&quot;/&gt;&lt;wsp:rsid wsp:val=&quot;00965EC6&quot;/&gt;&lt;wsp:rsid wsp:val=&quot;00966889&quot;/&gt;&lt;wsp:rsid wsp:val=&quot;009733BF&quot;/&gt;&lt;wsp:rsid wsp:val=&quot;009776DE&quot;/&gt;&lt;wsp:rsid wsp:val=&quot;0098134C&quot;/&gt;&lt;wsp:rsid wsp:val=&quot;009819AE&quot;/&gt;&lt;wsp:rsid wsp:val=&quot;009829B0&quot;/&gt;&lt;wsp:rsid wsp:val=&quot;00983910&quot;/&gt;&lt;wsp:rsid wsp:val=&quot;00983A27&quot;/&gt;&lt;wsp:rsid wsp:val=&quot;00983FE9&quot;/&gt;&lt;wsp:rsid wsp:val=&quot;009928D4&quot;/&gt;&lt;wsp:rsid wsp:val=&quot;00996AC8&quot;/&gt;&lt;wsp:rsid wsp:val=&quot;009A04AF&quot;/&gt;&lt;wsp:rsid wsp:val=&quot;009A2280&quot;/&gt;&lt;wsp:rsid wsp:val=&quot;009A2C6C&quot;/&gt;&lt;wsp:rsid wsp:val=&quot;009A43A2&quot;/&gt;&lt;wsp:rsid wsp:val=&quot;009B1D86&quot;/&gt;&lt;wsp:rsid wsp:val=&quot;009B2CB0&quot;/&gt;&lt;wsp:rsid wsp:val=&quot;009B34E2&quot;/&gt;&lt;wsp:rsid wsp:val=&quot;009B39E0&quot;/&gt;&lt;wsp:rsid wsp:val=&quot;009B3D9F&quot;/&gt;&lt;wsp:rsid wsp:val=&quot;009B48F1&quot;/&gt;&lt;wsp:rsid wsp:val=&quot;009B6CC1&quot;/&gt;&lt;wsp:rsid wsp:val=&quot;009C0727&quot;/&gt;&lt;wsp:rsid wsp:val=&quot;009C1AD5&quot;/&gt;&lt;wsp:rsid wsp:val=&quot;009C2D1D&quot;/&gt;&lt;wsp:rsid wsp:val=&quot;009C3890&quot;/&gt;&lt;wsp:rsid wsp:val=&quot;009C40E1&quot;/&gt;&lt;wsp:rsid wsp:val=&quot;009C4A6F&quot;/&gt;&lt;wsp:rsid wsp:val=&quot;009C628D&quot;/&gt;&lt;wsp:rsid wsp:val=&quot;009D0348&quot;/&gt;&lt;wsp:rsid wsp:val=&quot;009D1BE4&quot;/&gt;&lt;wsp:rsid wsp:val=&quot;009D5DE0&quot;/&gt;&lt;wsp:rsid wsp:val=&quot;009D62B1&quot;/&gt;&lt;wsp:rsid wsp:val=&quot;009E0843&quot;/&gt;&lt;wsp:rsid wsp:val=&quot;009E09B3&quot;/&gt;&lt;wsp:rsid wsp:val=&quot;009E2929&quot;/&gt;&lt;wsp:rsid wsp:val=&quot;009E5870&quot;/&gt;&lt;wsp:rsid wsp:val=&quot;009F3F7E&quot;/&gt;&lt;wsp:rsid wsp:val=&quot;00A0219E&quot;/&gt;&lt;wsp:rsid wsp:val=&quot;00A0535F&quot;/&gt;&lt;wsp:rsid wsp:val=&quot;00A05FD2&quot;/&gt;&lt;wsp:rsid wsp:val=&quot;00A126D8&quot;/&gt;&lt;wsp:rsid wsp:val=&quot;00A15D47&quot;/&gt;&lt;wsp:rsid wsp:val=&quot;00A16E19&quot;/&gt;&lt;wsp:rsid wsp:val=&quot;00A17573&quot;/&gt;&lt;wsp:rsid wsp:val=&quot;00A25923&quot;/&gt;&lt;wsp:rsid wsp:val=&quot;00A33BED&quot;/&gt;&lt;wsp:rsid wsp:val=&quot;00A33FD3&quot;/&gt;&lt;wsp:rsid wsp:val=&quot;00A34818&quot;/&gt;&lt;wsp:rsid wsp:val=&quot;00A35A6B&quot;/&gt;&lt;wsp:rsid wsp:val=&quot;00A37125&quot;/&gt;&lt;wsp:rsid wsp:val=&quot;00A50244&quot;/&gt;&lt;wsp:rsid wsp:val=&quot;00A50E31&quot;/&gt;&lt;wsp:rsid wsp:val=&quot;00A525AA&quot;/&gt;&lt;wsp:rsid wsp:val=&quot;00A53DA9&quot;/&gt;&lt;wsp:rsid wsp:val=&quot;00A55F4E&quot;/&gt;&lt;wsp:rsid wsp:val=&quot;00A57448&quot;/&gt;&lt;wsp:rsid wsp:val=&quot;00A57ACE&quot;/&gt;&lt;wsp:rsid wsp:val=&quot;00A61831&quot;/&gt;&lt;wsp:rsid wsp:val=&quot;00A6446C&quot;/&gt;&lt;wsp:rsid wsp:val=&quot;00A653A6&quot;/&gt;&lt;wsp:rsid wsp:val=&quot;00A65439&quot;/&gt;&lt;wsp:rsid wsp:val=&quot;00A65BF6&quot;/&gt;&lt;wsp:rsid wsp:val=&quot;00A66640&quot;/&gt;&lt;wsp:rsid wsp:val=&quot;00A66F72&quot;/&gt;&lt;wsp:rsid wsp:val=&quot;00A67A2B&quot;/&gt;&lt;wsp:rsid wsp:val=&quot;00A72864&quot;/&gt;&lt;wsp:rsid wsp:val=&quot;00A73A6E&quot;/&gt;&lt;wsp:rsid wsp:val=&quot;00A73DDE&quot;/&gt;&lt;wsp:rsid wsp:val=&quot;00A81045&quot;/&gt;&lt;wsp:rsid wsp:val=&quot;00A81933&quot;/&gt;&lt;wsp:rsid wsp:val=&quot;00A81B15&quot;/&gt;&lt;wsp:rsid wsp:val=&quot;00A85234&quot;/&gt;&lt;wsp:rsid wsp:val=&quot;00A85DBC&quot;/&gt;&lt;wsp:rsid wsp:val=&quot;00A86D7E&quot;/&gt;&lt;wsp:rsid wsp:val=&quot;00A87366&quot;/&gt;&lt;wsp:rsid wsp:val=&quot;00A878EF&quot;/&gt;&lt;wsp:rsid wsp:val=&quot;00A9656B&quot;/&gt;&lt;wsp:rsid wsp:val=&quot;00AA24C1&quot;/&gt;&lt;wsp:rsid wsp:val=&quot;00AA4CA6&quot;/&gt;&lt;wsp:rsid wsp:val=&quot;00AA4DD5&quot;/&gt;&lt;wsp:rsid wsp:val=&quot;00AA5DEE&quot;/&gt;&lt;wsp:rsid wsp:val=&quot;00AB3F85&quot;/&gt;&lt;wsp:rsid wsp:val=&quot;00AB7F9E&quot;/&gt;&lt;wsp:rsid wsp:val=&quot;00AC04CD&quot;/&gt;&lt;wsp:rsid wsp:val=&quot;00AC0B13&quot;/&gt;&lt;wsp:rsid wsp:val=&quot;00AC0B5C&quot;/&gt;&lt;wsp:rsid wsp:val=&quot;00AC0EFF&quot;/&gt;&lt;wsp:rsid wsp:val=&quot;00AC12AF&quot;/&gt;&lt;wsp:rsid wsp:val=&quot;00AC2665&quot;/&gt;&lt;wsp:rsid wsp:val=&quot;00AC2EEB&quot;/&gt;&lt;wsp:rsid wsp:val=&quot;00AC306A&quot;/&gt;&lt;wsp:rsid wsp:val=&quot;00AC5005&quot;/&gt;&lt;wsp:rsid wsp:val=&quot;00AC654A&quot;/&gt;&lt;wsp:rsid wsp:val=&quot;00AC670F&quot;/&gt;&lt;wsp:rsid wsp:val=&quot;00AC6B3D&quot;/&gt;&lt;wsp:rsid wsp:val=&quot;00AC6DB8&quot;/&gt;&lt;wsp:rsid wsp:val=&quot;00AD19C3&quot;/&gt;&lt;wsp:rsid wsp:val=&quot;00AD2058&quot;/&gt;&lt;wsp:rsid wsp:val=&quot;00AD6613&quot;/&gt;&lt;wsp:rsid wsp:val=&quot;00AD6D86&quot;/&gt;&lt;wsp:rsid wsp:val=&quot;00AE2DD6&quot;/&gt;&lt;wsp:rsid wsp:val=&quot;00AE35E4&quot;/&gt;&lt;wsp:rsid wsp:val=&quot;00AE747D&quot;/&gt;&lt;wsp:rsid wsp:val=&quot;00AE77EC&quot;/&gt;&lt;wsp:rsid wsp:val=&quot;00AF1CC9&quot;/&gt;&lt;wsp:rsid wsp:val=&quot;00B01679&quot;/&gt;&lt;wsp:rsid wsp:val=&quot;00B02F68&quot;/&gt;&lt;wsp:rsid wsp:val=&quot;00B03CAE&quot;/&gt;&lt;wsp:rsid wsp:val=&quot;00B05546&quot;/&gt;&lt;wsp:rsid wsp:val=&quot;00B05946&quot;/&gt;&lt;wsp:rsid wsp:val=&quot;00B067A5&quot;/&gt;&lt;wsp:rsid wsp:val=&quot;00B06E27&quot;/&gt;&lt;wsp:rsid wsp:val=&quot;00B12421&quot;/&gt;&lt;wsp:rsid wsp:val=&quot;00B12FE2&quot;/&gt;&lt;wsp:rsid wsp:val=&quot;00B15E24&quot;/&gt;&lt;wsp:rsid wsp:val=&quot;00B226D0&quot;/&gt;&lt;wsp:rsid wsp:val=&quot;00B22E92&quot;/&gt;&lt;wsp:rsid wsp:val=&quot;00B30F2A&quot;/&gt;&lt;wsp:rsid wsp:val=&quot;00B31FB5&quot;/&gt;&lt;wsp:rsid wsp:val=&quot;00B3223D&quot;/&gt;&lt;wsp:rsid wsp:val=&quot;00B34988&quot;/&gt;&lt;wsp:rsid wsp:val=&quot;00B3698F&quot;/&gt;&lt;wsp:rsid wsp:val=&quot;00B406C1&quot;/&gt;&lt;wsp:rsid wsp:val=&quot;00B42372&quot;/&gt;&lt;wsp:rsid wsp:val=&quot;00B42C7A&quot;/&gt;&lt;wsp:rsid wsp:val=&quot;00B44009&quot;/&gt;&lt;wsp:rsid wsp:val=&quot;00B463E3&quot;/&gt;&lt;wsp:rsid wsp:val=&quot;00B47B48&quot;/&gt;&lt;wsp:rsid wsp:val=&quot;00B5001E&quot;/&gt;&lt;wsp:rsid wsp:val=&quot;00B52C8A&quot;/&gt;&lt;wsp:rsid wsp:val=&quot;00B5445A&quot;/&gt;&lt;wsp:rsid wsp:val=&quot;00B558AB&quot;/&gt;&lt;wsp:rsid wsp:val=&quot;00B606D9&quot;/&gt;&lt;wsp:rsid wsp:val=&quot;00B60991&quot;/&gt;&lt;wsp:rsid wsp:val=&quot;00B62D3B&quot;/&gt;&lt;wsp:rsid wsp:val=&quot;00B64ABD&quot;/&gt;&lt;wsp:rsid wsp:val=&quot;00B65225&quot;/&gt;&lt;wsp:rsid wsp:val=&quot;00B70989&quot;/&gt;&lt;wsp:rsid wsp:val=&quot;00B73543&quot;/&gt;&lt;wsp:rsid wsp:val=&quot;00B739BA&quot;/&gt;&lt;wsp:rsid wsp:val=&quot;00B73AE2&quot;/&gt;&lt;wsp:rsid wsp:val=&quot;00B73BFC&quot;/&gt;&lt;wsp:rsid wsp:val=&quot;00B80274&quot;/&gt;&lt;wsp:rsid wsp:val=&quot;00B8397B&quot;/&gt;&lt;wsp:rsid wsp:val=&quot;00B8446C&quot;/&gt;&lt;wsp:rsid wsp:val=&quot;00B84970&quot;/&gt;&lt;wsp:rsid wsp:val=&quot;00B876F0&quot;/&gt;&lt;wsp:rsid wsp:val=&quot;00B87ECE&quot;/&gt;&lt;wsp:rsid wsp:val=&quot;00B9181B&quot;/&gt;&lt;wsp:rsid wsp:val=&quot;00B925DD&quot;/&gt;&lt;wsp:rsid wsp:val=&quot;00B9543F&quot;/&gt;&lt;wsp:rsid wsp:val=&quot;00B95A46&quot;/&gt;&lt;wsp:rsid wsp:val=&quot;00BA146A&quot;/&gt;&lt;wsp:rsid wsp:val=&quot;00BA1CBC&quot;/&gt;&lt;wsp:rsid wsp:val=&quot;00BA1D66&quot;/&gt;&lt;wsp:rsid wsp:val=&quot;00BB087F&quot;/&gt;&lt;wsp:rsid wsp:val=&quot;00BB16F4&quot;/&gt;&lt;wsp:rsid wsp:val=&quot;00BB5FFE&quot;/&gt;&lt;wsp:rsid wsp:val=&quot;00BB6A38&quot;/&gt;&lt;wsp:rsid wsp:val=&quot;00BC40A6&quot;/&gt;&lt;wsp:rsid wsp:val=&quot;00BC4CBB&quot;/&gt;&lt;wsp:rsid wsp:val=&quot;00BC5AE7&quot;/&gt;&lt;wsp:rsid wsp:val=&quot;00BC7FED&quot;/&gt;&lt;wsp:rsid wsp:val=&quot;00BD14EA&quot;/&gt;&lt;wsp:rsid wsp:val=&quot;00BD3CDD&quot;/&gt;&lt;wsp:rsid wsp:val=&quot;00BD7B79&quot;/&gt;&lt;wsp:rsid wsp:val=&quot;00BE1672&quot;/&gt;&lt;wsp:rsid wsp:val=&quot;00BE31EA&quot;/&gt;&lt;wsp:rsid wsp:val=&quot;00BE3E00&quot;/&gt;&lt;wsp:rsid wsp:val=&quot;00BE48B6&quot;/&gt;&lt;wsp:rsid wsp:val=&quot;00BE7095&quot;/&gt;&lt;wsp:rsid wsp:val=&quot;00BE78BD&quot;/&gt;&lt;wsp:rsid wsp:val=&quot;00BF03BB&quot;/&gt;&lt;wsp:rsid wsp:val=&quot;00BF15F6&quot;/&gt;&lt;wsp:rsid wsp:val=&quot;00BF28CB&quot;/&gt;&lt;wsp:rsid wsp:val=&quot;00BF50DB&quot;/&gt;&lt;wsp:rsid wsp:val=&quot;00BF62CD&quot;/&gt;&lt;wsp:rsid wsp:val=&quot;00BF7F29&quot;/&gt;&lt;wsp:rsid wsp:val=&quot;00BF7F3A&quot;/&gt;&lt;wsp:rsid wsp:val=&quot;00C04118&quot;/&gt;&lt;wsp:rsid wsp:val=&quot;00C07A28&quot;/&gt;&lt;wsp:rsid wsp:val=&quot;00C16EAA&quot;/&gt;&lt;wsp:rsid wsp:val=&quot;00C20409&quot;/&gt;&lt;wsp:rsid wsp:val=&quot;00C26212&quot;/&gt;&lt;wsp:rsid wsp:val=&quot;00C26985&quot;/&gt;&lt;wsp:rsid wsp:val=&quot;00C3198F&quot;/&gt;&lt;wsp:rsid wsp:val=&quot;00C329CB&quot;/&gt;&lt;wsp:rsid wsp:val=&quot;00C34F14&quot;/&gt;&lt;wsp:rsid wsp:val=&quot;00C36435&quot;/&gt;&lt;wsp:rsid wsp:val=&quot;00C42EA1&quot;/&gt;&lt;wsp:rsid wsp:val=&quot;00C50891&quot;/&gt;&lt;wsp:rsid wsp:val=&quot;00C51228&quot;/&gt;&lt;wsp:rsid wsp:val=&quot;00C51ECB&quot;/&gt;&lt;wsp:rsid wsp:val=&quot;00C53A1A&quot;/&gt;&lt;wsp:rsid wsp:val=&quot;00C53B3C&quot;/&gt;&lt;wsp:rsid wsp:val=&quot;00C546CF&quot;/&gt;&lt;wsp:rsid wsp:val=&quot;00C56601&quot;/&gt;&lt;wsp:rsid wsp:val=&quot;00C575F0&quot;/&gt;&lt;wsp:rsid wsp:val=&quot;00C578B3&quot;/&gt;&lt;wsp:rsid wsp:val=&quot;00C70E7D&quot;/&gt;&lt;wsp:rsid wsp:val=&quot;00C73658&quot;/&gt;&lt;wsp:rsid wsp:val=&quot;00C80CB7&quot;/&gt;&lt;wsp:rsid wsp:val=&quot;00C816A2&quot;/&gt;&lt;wsp:rsid wsp:val=&quot;00C8176D&quot;/&gt;&lt;wsp:rsid wsp:val=&quot;00C81962&quot;/&gt;&lt;wsp:rsid wsp:val=&quot;00C82C1B&quot;/&gt;&lt;wsp:rsid wsp:val=&quot;00C83065&quot;/&gt;&lt;wsp:rsid wsp:val=&quot;00C8380C&quot;/&gt;&lt;wsp:rsid wsp:val=&quot;00C84376&quot;/&gt;&lt;wsp:rsid wsp:val=&quot;00C847AC&quot;/&gt;&lt;wsp:rsid wsp:val=&quot;00C91E2D&quot;/&gt;&lt;wsp:rsid wsp:val=&quot;00C93060&quot;/&gt;&lt;wsp:rsid wsp:val=&quot;00C94692&quot;/&gt;&lt;wsp:rsid wsp:val=&quot;00C96A24&quot;/&gt;&lt;wsp:rsid wsp:val=&quot;00C97B91&quot;/&gt;&lt;wsp:rsid wsp:val=&quot;00CA3229&quot;/&gt;&lt;wsp:rsid wsp:val=&quot;00CA32E8&quot;/&gt;&lt;wsp:rsid wsp:val=&quot;00CA40DE&quot;/&gt;&lt;wsp:rsid wsp:val=&quot;00CA559C&quot;/&gt;&lt;wsp:rsid wsp:val=&quot;00CA6520&quot;/&gt;&lt;wsp:rsid wsp:val=&quot;00CB1793&quot;/&gt;&lt;wsp:rsid wsp:val=&quot;00CB203F&quot;/&gt;&lt;wsp:rsid wsp:val=&quot;00CB2E29&quot;/&gt;&lt;wsp:rsid wsp:val=&quot;00CB3271&quot;/&gt;&lt;wsp:rsid wsp:val=&quot;00CB3746&quot;/&gt;&lt;wsp:rsid wsp:val=&quot;00CB5123&quot;/&gt;&lt;wsp:rsid wsp:val=&quot;00CB77C1&quot;/&gt;&lt;wsp:rsid wsp:val=&quot;00CC10BE&quot;/&gt;&lt;wsp:rsid wsp:val=&quot;00CC26C6&quot;/&gt;&lt;wsp:rsid wsp:val=&quot;00CC742C&quot;/&gt;&lt;wsp:rsid wsp:val=&quot;00CD03C9&quot;/&gt;&lt;wsp:rsid wsp:val=&quot;00CD2A32&quot;/&gt;&lt;wsp:rsid wsp:val=&quot;00CD4DC8&quot;/&gt;&lt;wsp:rsid wsp:val=&quot;00CD6473&quot;/&gt;&lt;wsp:rsid wsp:val=&quot;00CE0F68&quot;/&gt;&lt;wsp:rsid wsp:val=&quot;00CE5D2F&quot;/&gt;&lt;wsp:rsid wsp:val=&quot;00CE64A9&quot;/&gt;&lt;wsp:rsid wsp:val=&quot;00CE6621&quot;/&gt;&lt;wsp:rsid wsp:val=&quot;00CE6B6C&quot;/&gt;&lt;wsp:rsid wsp:val=&quot;00CF0B10&quot;/&gt;&lt;wsp:rsid wsp:val=&quot;00CF1288&quot;/&gt;&lt;wsp:rsid wsp:val=&quot;00CF1369&quot;/&gt;&lt;wsp:rsid wsp:val=&quot;00CF1BA7&quot;/&gt;&lt;wsp:rsid wsp:val=&quot;00CF21D8&quot;/&gt;&lt;wsp:rsid wsp:val=&quot;00CF3CC6&quot;/&gt;&lt;wsp:rsid wsp:val=&quot;00CF6D00&quot;/&gt;&lt;wsp:rsid wsp:val=&quot;00CF71D1&quot;/&gt;&lt;wsp:rsid wsp:val=&quot;00D0117C&quot;/&gt;&lt;wsp:rsid wsp:val=&quot;00D04B8B&quot;/&gt;&lt;wsp:rsid wsp:val=&quot;00D058C4&quot;/&gt;&lt;wsp:rsid wsp:val=&quot;00D072A2&quot;/&gt;&lt;wsp:rsid wsp:val=&quot;00D07CEE&quot;/&gt;&lt;wsp:rsid wsp:val=&quot;00D12280&quot;/&gt;&lt;wsp:rsid wsp:val=&quot;00D1300C&quot;/&gt;&lt;wsp:rsid wsp:val=&quot;00D150B1&quot;/&gt;&lt;wsp:rsid wsp:val=&quot;00D150DB&quot;/&gt;&lt;wsp:rsid wsp:val=&quot;00D1579D&quot;/&gt;&lt;wsp:rsid wsp:val=&quot;00D176E0&quot;/&gt;&lt;wsp:rsid wsp:val=&quot;00D17A79&quot;/&gt;&lt;wsp:rsid wsp:val=&quot;00D17F4D&quot;/&gt;&lt;wsp:rsid wsp:val=&quot;00D262B4&quot;/&gt;&lt;wsp:rsid wsp:val=&quot;00D264AA&quot;/&gt;&lt;wsp:rsid wsp:val=&quot;00D34921&quot;/&gt;&lt;wsp:rsid wsp:val=&quot;00D34A98&quot;/&gt;&lt;wsp:rsid wsp:val=&quot;00D34DA4&quot;/&gt;&lt;wsp:rsid wsp:val=&quot;00D36614&quot;/&gt;&lt;wsp:rsid wsp:val=&quot;00D37BD0&quot;/&gt;&lt;wsp:rsid wsp:val=&quot;00D40239&quot;/&gt;&lt;wsp:rsid wsp:val=&quot;00D40266&quot;/&gt;&lt;wsp:rsid wsp:val=&quot;00D40E06&quot;/&gt;&lt;wsp:rsid wsp:val=&quot;00D50D6E&quot;/&gt;&lt;wsp:rsid wsp:val=&quot;00D50DBD&quot;/&gt;&lt;wsp:rsid wsp:val=&quot;00D520E4&quot;/&gt;&lt;wsp:rsid wsp:val=&quot;00D526A5&quot;/&gt;&lt;wsp:rsid wsp:val=&quot;00D53BFB&quot;/&gt;&lt;wsp:rsid wsp:val=&quot;00D5415B&quot;/&gt;&lt;wsp:rsid wsp:val=&quot;00D55F77&quot;/&gt;&lt;wsp:rsid wsp:val=&quot;00D575F4&quot;/&gt;&lt;wsp:rsid wsp:val=&quot;00D5781D&quot;/&gt;&lt;wsp:rsid wsp:val=&quot;00D57DFA&quot;/&gt;&lt;wsp:rsid wsp:val=&quot;00D60B9E&quot;/&gt;&lt;wsp:rsid wsp:val=&quot;00D651AF&quot;/&gt;&lt;wsp:rsid wsp:val=&quot;00D66315&quot;/&gt;&lt;wsp:rsid wsp:val=&quot;00D70E88&quot;/&gt;&lt;wsp:rsid wsp:val=&quot;00D70F9D&quot;/&gt;&lt;wsp:rsid wsp:val=&quot;00D71D3B&quot;/&gt;&lt;wsp:rsid wsp:val=&quot;00D72253&quot;/&gt;&lt;wsp:rsid wsp:val=&quot;00D75D35&quot;/&gt;&lt;wsp:rsid wsp:val=&quot;00D80F86&quot;/&gt;&lt;wsp:rsid wsp:val=&quot;00D82619&quot;/&gt;&lt;wsp:rsid wsp:val=&quot;00D831F6&quot;/&gt;&lt;wsp:rsid wsp:val=&quot;00D839B8&quot;/&gt;&lt;wsp:rsid wsp:val=&quot;00D83AAD&quot;/&gt;&lt;wsp:rsid wsp:val=&quot;00D84411&quot;/&gt;&lt;wsp:rsid wsp:val=&quot;00D90132&quot;/&gt;&lt;wsp:rsid wsp:val=&quot;00D9135B&quot;/&gt;&lt;wsp:rsid wsp:val=&quot;00D91D89&quot;/&gt;&lt;wsp:rsid wsp:val=&quot;00DA025E&quot;/&gt;&lt;wsp:rsid wsp:val=&quot;00DA518A&quot;/&gt;&lt;wsp:rsid wsp:val=&quot;00DA706D&quot;/&gt;&lt;wsp:rsid wsp:val=&quot;00DB0073&quot;/&gt;&lt;wsp:rsid wsp:val=&quot;00DB0BA5&quot;/&gt;&lt;wsp:rsid wsp:val=&quot;00DC1331&quot;/&gt;&lt;wsp:rsid wsp:val=&quot;00DC39A9&quot;/&gt;&lt;wsp:rsid wsp:val=&quot;00DC53E7&quot;/&gt;&lt;wsp:rsid wsp:val=&quot;00DC756C&quot;/&gt;&lt;wsp:rsid wsp:val=&quot;00DC7BB8&quot;/&gt;&lt;wsp:rsid wsp:val=&quot;00DD00AF&quot;/&gt;&lt;wsp:rsid wsp:val=&quot;00DD0C2C&quot;/&gt;&lt;wsp:rsid wsp:val=&quot;00DD3142&quot;/&gt;&lt;wsp:rsid wsp:val=&quot;00DD576B&quot;/&gt;&lt;wsp:rsid wsp:val=&quot;00DE22B1&quot;/&gt;&lt;wsp:rsid wsp:val=&quot;00DE263D&quot;/&gt;&lt;wsp:rsid wsp:val=&quot;00DE283D&quot;/&gt;&lt;wsp:rsid wsp:val=&quot;00DE4455&quot;/&gt;&lt;wsp:rsid wsp:val=&quot;00DE60C1&quot;/&gt;&lt;wsp:rsid wsp:val=&quot;00DE67FC&quot;/&gt;&lt;wsp:rsid wsp:val=&quot;00DF0815&quot;/&gt;&lt;wsp:rsid wsp:val=&quot;00DF30DF&quot;/&gt;&lt;wsp:rsid wsp:val=&quot;00DF5A00&quot;/&gt;&lt;wsp:rsid wsp:val=&quot;00E02397&quot;/&gt;&lt;wsp:rsid wsp:val=&quot;00E064D0&quot;/&gt;&lt;wsp:rsid wsp:val=&quot;00E06B0C&quot;/&gt;&lt;wsp:rsid wsp:val=&quot;00E07B9A&quot;/&gt;&lt;wsp:rsid wsp:val=&quot;00E11534&quot;/&gt;&lt;wsp:rsid wsp:val=&quot;00E15F57&quot;/&gt;&lt;wsp:rsid wsp:val=&quot;00E22B3F&quot;/&gt;&lt;wsp:rsid wsp:val=&quot;00E237F4&quot;/&gt;&lt;wsp:rsid wsp:val=&quot;00E238E4&quot;/&gt;&lt;wsp:rsid wsp:val=&quot;00E23E48&quot;/&gt;&lt;wsp:rsid wsp:val=&quot;00E253B2&quot;/&gt;&lt;wsp:rsid wsp:val=&quot;00E26073&quot;/&gt;&lt;wsp:rsid wsp:val=&quot;00E26F58&quot;/&gt;&lt;wsp:rsid wsp:val=&quot;00E30FEC&quot;/&gt;&lt;wsp:rsid wsp:val=&quot;00E31CCF&quot;/&gt;&lt;wsp:rsid wsp:val=&quot;00E32A4A&quot;/&gt;&lt;wsp:rsid wsp:val=&quot;00E4069E&quot;/&gt;&lt;wsp:rsid wsp:val=&quot;00E4076B&quot;/&gt;&lt;wsp:rsid wsp:val=&quot;00E43552&quot;/&gt;&lt;wsp:rsid wsp:val=&quot;00E45EF3&quot;/&gt;&lt;wsp:rsid wsp:val=&quot;00E519C5&quot;/&gt;&lt;wsp:rsid wsp:val=&quot;00E52777&quot;/&gt;&lt;wsp:rsid wsp:val=&quot;00E5329C&quot;/&gt;&lt;wsp:rsid wsp:val=&quot;00E5363C&quot;/&gt;&lt;wsp:rsid wsp:val=&quot;00E539AC&quot;/&gt;&lt;wsp:rsid wsp:val=&quot;00E54AF8&quot;/&gt;&lt;wsp:rsid wsp:val=&quot;00E55ABC&quot;/&gt;&lt;wsp:rsid wsp:val=&quot;00E57518&quot;/&gt;&lt;wsp:rsid wsp:val=&quot;00E57B74&quot;/&gt;&lt;wsp:rsid wsp:val=&quot;00E6150C&quot;/&gt;&lt;wsp:rsid wsp:val=&quot;00E61DFE&quot;/&gt;&lt;wsp:rsid wsp:val=&quot;00E62283&quot;/&gt;&lt;wsp:rsid wsp:val=&quot;00E70031&quot;/&gt;&lt;wsp:rsid wsp:val=&quot;00E73617&quot;/&gt;&lt;wsp:rsid wsp:val=&quot;00E7460A&quot;/&gt;&lt;wsp:rsid wsp:val=&quot;00E75C57&quot;/&gt;&lt;wsp:rsid wsp:val=&quot;00E81E3D&quot;/&gt;&lt;wsp:rsid wsp:val=&quot;00E83BD8&quot;/&gt;&lt;wsp:rsid wsp:val=&quot;00E845C2&quot;/&gt;&lt;wsp:rsid wsp:val=&quot;00E852A0&quot;/&gt;&lt;wsp:rsid wsp:val=&quot;00E85872&quot;/&gt;&lt;wsp:rsid wsp:val=&quot;00E8629F&quot;/&gt;&lt;wsp:rsid wsp:val=&quot;00E86553&quot;/&gt;&lt;wsp:rsid wsp:val=&quot;00E902E8&quot;/&gt;&lt;wsp:rsid wsp:val=&quot;00E908D1&quot;/&gt;&lt;wsp:rsid wsp:val=&quot;00E90F26&quot;/&gt;&lt;wsp:rsid wsp:val=&quot;00E924F9&quot;/&gt;&lt;wsp:rsid wsp:val=&quot;00E977FD&quot;/&gt;&lt;wsp:rsid wsp:val=&quot;00EA1146&quot;/&gt;&lt;wsp:rsid wsp:val=&quot;00EA15EB&quot;/&gt;&lt;wsp:rsid wsp:val=&quot;00EA20D4&quot;/&gt;&lt;wsp:rsid wsp:val=&quot;00EA3C24&quot;/&gt;&lt;wsp:rsid wsp:val=&quot;00EA5C32&quot;/&gt;&lt;wsp:rsid wsp:val=&quot;00EA7566&quot;/&gt;&lt;wsp:rsid wsp:val=&quot;00EA7B28&quot;/&gt;&lt;wsp:rsid wsp:val=&quot;00EB2122&quot;/&gt;&lt;wsp:rsid wsp:val=&quot;00EB342C&quot;/&gt;&lt;wsp:rsid wsp:val=&quot;00EB47AD&quot;/&gt;&lt;wsp:rsid wsp:val=&quot;00EC2A82&quot;/&gt;&lt;wsp:rsid wsp:val=&quot;00EC44C8&quot;/&gt;&lt;wsp:rsid wsp:val=&quot;00EC556A&quot;/&gt;&lt;wsp:rsid wsp:val=&quot;00EC7140&quot;/&gt;&lt;wsp:rsid wsp:val=&quot;00EC722B&quot;/&gt;&lt;wsp:rsid wsp:val=&quot;00ED509A&quot;/&gt;&lt;wsp:rsid wsp:val=&quot;00ED5262&quot;/&gt;&lt;wsp:rsid wsp:val=&quot;00ED5719&quot;/&gt;&lt;wsp:rsid wsp:val=&quot;00ED5D0F&quot;/&gt;&lt;wsp:rsid wsp:val=&quot;00EE11B3&quot;/&gt;&lt;wsp:rsid wsp:val=&quot;00EE2E65&quot;/&gt;&lt;wsp:rsid wsp:val=&quot;00EE3C68&quot;/&gt;&lt;wsp:rsid wsp:val=&quot;00EF0A71&quot;/&gt;&lt;wsp:rsid wsp:val=&quot;00EF2D85&quot;/&gt;&lt;wsp:rsid wsp:val=&quot;00EF3549&quot;/&gt;&lt;wsp:rsid wsp:val=&quot;00EF3BAD&quot;/&gt;&lt;wsp:rsid wsp:val=&quot;00EF3D28&quot;/&gt;&lt;wsp:rsid wsp:val=&quot;00EF4968&quot;/&gt;&lt;wsp:rsid wsp:val=&quot;00EF5D37&quot;/&gt;&lt;wsp:rsid wsp:val=&quot;00EF74A9&quot;/&gt;&lt;wsp:rsid wsp:val=&quot;00EF7BA9&quot;/&gt;&lt;wsp:rsid wsp:val=&quot;00F00944&quot;/&gt;&lt;wsp:rsid wsp:val=&quot;00F023A9&quot;/&gt;&lt;wsp:rsid wsp:val=&quot;00F0343A&quot;/&gt;&lt;wsp:rsid wsp:val=&quot;00F06B98&quot;/&gt;&lt;wsp:rsid wsp:val=&quot;00F06C54&quot;/&gt;&lt;wsp:rsid wsp:val=&quot;00F06DD8&quot;/&gt;&lt;wsp:rsid wsp:val=&quot;00F072D8&quot;/&gt;&lt;wsp:rsid wsp:val=&quot;00F10825&quot;/&gt;&lt;wsp:rsid wsp:val=&quot;00F15C84&quot;/&gt;&lt;wsp:rsid wsp:val=&quot;00F16188&quot;/&gt;&lt;wsp:rsid wsp:val=&quot;00F176F7&quot;/&gt;&lt;wsp:rsid wsp:val=&quot;00F20B94&quot;/&gt;&lt;wsp:rsid wsp:val=&quot;00F21AA3&quot;/&gt;&lt;wsp:rsid wsp:val=&quot;00F21B36&quot;/&gt;&lt;wsp:rsid wsp:val=&quot;00F21FA0&quot;/&gt;&lt;wsp:rsid wsp:val=&quot;00F22AF9&quot;/&gt;&lt;wsp:rsid wsp:val=&quot;00F260BB&quot;/&gt;&lt;wsp:rsid wsp:val=&quot;00F262D7&quot;/&gt;&lt;wsp:rsid wsp:val=&quot;00F30B22&quot;/&gt;&lt;wsp:rsid wsp:val=&quot;00F31369&quot;/&gt;&lt;wsp:rsid wsp:val=&quot;00F31F73&quot;/&gt;&lt;wsp:rsid wsp:val=&quot;00F3281B&quot;/&gt;&lt;wsp:rsid wsp:val=&quot;00F33C35&quot;/&gt;&lt;wsp:rsid wsp:val=&quot;00F35313&quot;/&gt;&lt;wsp:rsid wsp:val=&quot;00F3578A&quot;/&gt;&lt;wsp:rsid wsp:val=&quot;00F43104&quot;/&gt;&lt;wsp:rsid wsp:val=&quot;00F44A61&quot;/&gt;&lt;wsp:rsid wsp:val=&quot;00F4734D&quot;/&gt;&lt;wsp:rsid wsp:val=&quot;00F47D81&quot;/&gt;&lt;wsp:rsid wsp:val=&quot;00F52F19&quot;/&gt;&lt;wsp:rsid wsp:val=&quot;00F55467&quot;/&gt;&lt;wsp:rsid wsp:val=&quot;00F56DD6&quot;/&gt;&lt;wsp:rsid wsp:val=&quot;00F63A09&quot;/&gt;&lt;wsp:rsid wsp:val=&quot;00F640C8&quot;/&gt;&lt;wsp:rsid wsp:val=&quot;00F64E51&quot;/&gt;&lt;wsp:rsid wsp:val=&quot;00F66A1B&quot;/&gt;&lt;wsp:rsid wsp:val=&quot;00F7146E&quot;/&gt;&lt;wsp:rsid wsp:val=&quot;00F739ED&quot;/&gt;&lt;wsp:rsid wsp:val=&quot;00F75DB0&quot;/&gt;&lt;wsp:rsid wsp:val=&quot;00F76FBE&quot;/&gt;&lt;wsp:rsid wsp:val=&quot;00F7778F&quot;/&gt;&lt;wsp:rsid wsp:val=&quot;00F77D34&quot;/&gt;&lt;wsp:rsid wsp:val=&quot;00F825CC&quot;/&gt;&lt;wsp:rsid wsp:val=&quot;00F835C1&quot;/&gt;&lt;wsp:rsid wsp:val=&quot;00F84B44&quot;/&gt;&lt;wsp:rsid wsp:val=&quot;00F84CC4&quot;/&gt;&lt;wsp:rsid wsp:val=&quot;00F86875&quot;/&gt;&lt;wsp:rsid wsp:val=&quot;00F8704F&quot;/&gt;&lt;wsp:rsid wsp:val=&quot;00F87B0C&quot;/&gt;&lt;wsp:rsid wsp:val=&quot;00F91E93&quot;/&gt;&lt;wsp:rsid wsp:val=&quot;00FA0423&quot;/&gt;&lt;wsp:rsid wsp:val=&quot;00FA2CF7&quot;/&gt;&lt;wsp:rsid wsp:val=&quot;00FA2E18&quot;/&gt;&lt;wsp:rsid wsp:val=&quot;00FA6851&quot;/&gt;&lt;wsp:rsid wsp:val=&quot;00FA76C0&quot;/&gt;&lt;wsp:rsid wsp:val=&quot;00FB0D2D&quot;/&gt;&lt;wsp:rsid wsp:val=&quot;00FB2CCA&quot;/&gt;&lt;wsp:rsid wsp:val=&quot;00FB52C2&quot;/&gt;&lt;wsp:rsid wsp:val=&quot;00FB58D3&quot;/&gt;&lt;wsp:rsid wsp:val=&quot;00FB6375&quot;/&gt;&lt;wsp:rsid wsp:val=&quot;00FC051F&quot;/&gt;&lt;wsp:rsid wsp:val=&quot;00FC542F&quot;/&gt;&lt;wsp:rsid wsp:val=&quot;00FC6C4B&quot;/&gt;&lt;wsp:rsid wsp:val=&quot;00FC7090&quot;/&gt;&lt;wsp:rsid wsp:val=&quot;00FC713E&quot;/&gt;&lt;wsp:rsid wsp:val=&quot;00FD2747&quot;/&gt;&lt;wsp:rsid wsp:val=&quot;00FD650F&quot;/&gt;&lt;wsp:rsid wsp:val=&quot;00FF2E3D&quot;/&gt;&lt;wsp:rsid wsp:val=&quot;00FF4D6B&quot;/&gt;&lt;wsp:rsid wsp:val=&quot;00FF68C6&quot;/&gt;&lt;/wsp:rsids&gt;&lt;/w:docPr&gt;&lt;w:body&gt;&lt;wx:sect&gt;&lt;w:p wsp:rsidR=&quot;00000000&quot; wsp:rsidRDefault=&quot;00885832&quot; wsp:rsidP=&quot;00885832&quot;&gt;&lt;m:oMathPara&gt;&lt;m:oMath&gt;&lt;m:r&gt;&lt;w:rPr&gt;&lt;w:rFonts w:ascii=&quot;Cambria Math&quot; w:fareast=&quot;Batang&quot; w:h-ansi=&quot;Cambria Math&quot;/&gt;&lt;wx:font wx:val=&quot;Cambria Math&quot;/&gt;&lt;w:i/&gt;&lt;/w:rPr&gt;&lt;m:t&gt;4__・4576__&lt;/m:t&gt;&lt;/m:r&gt;&lt;/m:oMath&gt;&lt;/m:oMathPara&gt;&lt;/w:p&gt;&lt;w:sectPr wsp:rsidR=&quot;00000000&quot;&gt;&lt;w:pgSz w:w=&quot;12240&quot; w:h=&quot;15840&quot;/&gt;&lt;w:pgMar w:top=&quot;1985&quot; w:right=&quot;1701&quot; w:bottom=&quot;1701&quot; w:left=&quot;1701&quot; w:header=&quot;720&quot;MMMMMMMMMMM M w:footer=&quot;720&quot; w:gutter=&quot;0&quot;/&gt;&lt;w:cols w:space=&quot;720&quot;/&gt;&lt;/w:sectPr&gt;&lt;/wx:sect&gt;&lt;/w:body&gt;&lt;/w:wordDocument&gt;">
                        <v:imagedata r:id="rId23" o:title="" chromakey="white"/>
                      </v:shape>
                    </w:pict>
                  </w:r>
                  <w:r w:rsidRPr="004031C1">
                    <w:rPr>
                      <w:rFonts w:eastAsia="Batang"/>
                    </w:rPr>
                    <w:instrText xml:space="preserve"> </w:instrText>
                  </w:r>
                  <w:r w:rsidRPr="004031C1">
                    <w:rPr>
                      <w:rFonts w:eastAsia="Batang"/>
                    </w:rPr>
                    <w:fldChar w:fldCharType="separate"/>
                  </w:r>
                  <w:r w:rsidR="00D14C1D">
                    <w:rPr>
                      <w:position w:val="-5"/>
                    </w:rPr>
                    <w:pict w14:anchorId="68077D84">
                      <v:shape id="_x0000_i1041" type="#_x0000_t75" style="width:43.5pt;height:7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38&quot;/&gt;&lt;w:printFractionalCharacterWidth/&gt;&lt;w:bordersDontSurroundHeader/&gt;&lt;w:bordersDontSurroundFooter/&gt;&lt;w:stylePaneFormatFilter w:val=&quot;3F2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validateAgainstSchema/&gt;&lt;w:saveInvalidXML w:val=&quot;off&quot;/&gt;&lt;w:ignoreMixedContent w:val=&quot;off&quot;/&gt;&lt;w:alwaysShowPlaceholderText w:val=&quot;off&quot;/&gt;&lt;w:footnotePr&gt;&lt;w:pos w:val=&quot;beneath-text&quot;/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282213&quot;/&gt;&lt;wsp:rsid wsp:val=&quot;000027ED&quot;/&gt;&lt;wsp:rsid wsp:val=&quot;0000379E&quot;/&gt;&lt;wsp:rsid wsp:val=&quot;000037AF&quot;/&gt;&lt;wsp:rsid wsp:val=&quot;00003C52&quot;/&gt;&lt;wsp:rsid wsp:val=&quot;00004537&quot;/&gt;&lt;wsp:rsid wsp:val=&quot;00007948&quot;/&gt;&lt;wsp:rsid wsp:val=&quot;000128F2&quot;/&gt;&lt;wsp:rsid wsp:val=&quot;00017799&quot;/&gt;&lt;wsp:rsid wsp:val=&quot;00017BDA&quot;/&gt;&lt;wsp:rsid wsp:val=&quot;0002036D&quot;/&gt;&lt;wsp:rsid wsp:val=&quot;00020852&quot;/&gt;&lt;wsp:rsid wsp:val=&quot;00020CB7&quot;/&gt;&lt;wsp:rsid wsp:val=&quot;0002191D&quot;/&gt;&lt;wsp:rsid wsp:val=&quot;00021E68&quot;/&gt;&lt;wsp:rsid wsp:val=&quot;000233B8&quot;/&gt;&lt;wsp:rsid wsp:val=&quot;000266A0&quot;/&gt;&lt;wsp:rsid wsp:val=&quot;00030E6C&quot;/&gt;&lt;wsp:rsid wsp:val=&quot;0003154D&quot;/&gt;&lt;wsp:rsid wsp:val=&quot;00031C1D&quot;/&gt;&lt;wsp:rsid wsp:val=&quot;000419BA&quot;/&gt;&lt;wsp:rsid wsp:val=&quot;00042E92&quot;/&gt;&lt;wsp:rsid wsp:val=&quot;0004483F&quot;/&gt;&lt;wsp:rsid wsp:val=&quot;00045666&quot;/&gt;&lt;wsp:rsid wsp:val=&quot;000456D7&quot;/&gt;&lt;wsp:rsid wsp:val=&quot;00045CBD&quot;/&gt;&lt;wsp:rsid wsp:val=&quot;00047943&quot;/&gt;&lt;wsp:rsid wsp:val=&quot;0005300E&quot;/&gt;&lt;wsp:rsid wsp:val=&quot;000612D1&quot;/&gt;&lt;wsp:rsid wsp:val=&quot;000621A8&quot;/&gt;&lt;wsp:rsid wsp:val=&quot;0006400E&quot;/&gt;&lt;wsp:rsid wsp:val=&quot;00064B3E&quot;/&gt;&lt;wsp:rsid wsp:val=&quot;00065F1C&quot;/&gt;&lt;wsp:rsid wsp:val=&quot;00066891&quot;/&gt;&lt;wsp:rsid wsp:val=&quot;0006768C&quot;/&gt;&lt;wsp:rsid wsp:val=&quot;00071032&quot;/&gt;&lt;wsp:rsid wsp:val=&quot;00073860&quot;/&gt;&lt;wsp:rsid wsp:val=&quot;00075B66&quot;/&gt;&lt;wsp:rsid wsp:val=&quot;000766B3&quot;/&gt;&lt;wsp:rsid wsp:val=&quot;000820DA&quot;/&gt;&lt;wsp:rsid wsp:val=&quot;0008313F&quot;/&gt;&lt;wsp:rsid wsp:val=&quot;000840C6&quot;/&gt;&lt;wsp:rsid wsp:val=&quot;00085F45&quot;/&gt;&lt;wsp:rsid wsp:val=&quot;00087322&quot;/&gt;&lt;wsp:rsid wsp:val=&quot;000911E4&quot;/&gt;&lt;wsp:rsid wsp:val=&quot;00093E7E&quot;/&gt;&lt;wsp:rsid wsp:val=&quot;00095795&quot;/&gt;&lt;wsp:rsid wsp:val=&quot;00097D22&quot;/&gt;&lt;wsp:rsid wsp:val=&quot;000A2C7E&quot;/&gt;&lt;wsp:rsid wsp:val=&quot;000A3F65&quot;/&gt;&lt;wsp:rsid wsp:val=&quot;000A45AC&quot;/&gt;&lt;wsp:rsid wsp:val=&quot;000A6235&quot;/&gt;&lt;wsp:rsid wsp:val=&quot;000A65BC&quot;/&gt;&lt;wsp:rsid wsp:val=&quot;000A7F9C&quot;/&gt;&lt;wsp:rsid wsp:val=&quot;000B0E72&quot;/&gt;&lt;wsp:rsid wsp:val=&quot;000B5813&quot;/&gt;&lt;wsp:rsid wsp:val=&quot;000B6115&quot;/&gt;&lt;wsp:rsid wsp:val=&quot;000B649E&quot;/&gt;&lt;wsp:rsid wsp:val=&quot;000B6723&quot;/&gt;&lt;wsp:rsid wsp:val=&quot;000C20DB&quot;/&gt;&lt;wsp:rsid wsp:val=&quot;000C2D28&quot;/&gt;&lt;wsp:rsid wsp:val=&quot;000C3691&quot;/&gt;&lt;wsp:rsid wsp:val=&quot;000C37E4&quot;/&gt;&lt;wsp:rsid wsp:val=&quot;000C5893&quot;/&gt;&lt;wsp:rsid wsp:val=&quot;000C7332&quot;/&gt;&lt;wsp:rsid wsp:val=&quot;000D0AFE&quot;/&gt;&lt;wsp:rsid wsp:val=&quot;000D1F67&quot;/&gt;&lt;wsp:rsid wsp:val=&quot;000D4510&quot;/&gt;&lt;wsp:rsid wsp:val=&quot;000D5153&quot;/&gt;&lt;wsp:rsid wsp:val=&quot;000D597F&quot;/&gt;&lt;wsp:rsid wsp:val=&quot;000D6CFC&quot;/&gt;&lt;wsp:rsid wsp:val=&quot;000E01D4&quot;/&gt;&lt;wsp:rsid wsp:val=&quot;000E198C&quot;/&gt;&lt;wsp:rsid wsp:val=&quot;000E1D6A&quot;/&gt;&lt;wsp:rsid wsp:val=&quot;000E434A&quot;/&gt;&lt;wsp:rsid wsp:val=&quot;000E441C&quot;/&gt;&lt;wsp:rsid wsp:val=&quot;000E6DEC&quot;/&gt;&lt;wsp:rsid wsp:val=&quot;000F0182&quot;/&gt;&lt;wsp:rsid wsp:val=&quot;000F22CE&quot;/&gt;&lt;wsp:rsid wsp:val=&quot;000F3C2A&quot;/&gt;&lt;wsp:rsid wsp:val=&quot;000F5102&quot;/&gt;&lt;wsp:rsid wsp:val=&quot;000F6F65&quot;/&gt;&lt;wsp:rsid wsp:val=&quot;0010127A&quot;/&gt;&lt;wsp:rsid wsp:val=&quot;00102AFA&quot;/&gt;&lt;wsp:rsid wsp:val=&quot;00106A9F&quot;/&gt;&lt;wsp:rsid wsp:val=&quot;001072A8&quot;/&gt;&lt;wsp:rsid wsp:val=&quot;0011424E&quot;/&gt;&lt;wsp:rsid wsp:val=&quot;00117291&quot;/&gt;&lt;wsp:rsid wsp:val=&quot;00123571&quot;/&gt;&lt;wsp:rsid wsp:val=&quot;00123B5C&quot;/&gt;&lt;wsp:rsid wsp:val=&quot;00124082&quot;/&gt;&lt;wsp:rsid wsp:val=&quot;001301B1&quot;/&gt;&lt;wsp:rsid wsp:val=&quot;00130E89&quot;/&gt;&lt;wsp:rsid wsp:val=&quot;00132D36&quot;/&gt;&lt;wsp:rsid wsp:val=&quot;00141A2F&quot;/&gt;&lt;wsp:rsid wsp:val=&quot;00142771&quot;/&gt;&lt;wsp:rsid wsp:val=&quot;00142831&quot;/&gt;&lt;wsp:rsid wsp:val=&quot;00142F43&quot;/&gt;&lt;wsp:rsid wsp:val=&quot;00143316&quot;/&gt;&lt;wsp:rsid wsp:val=&quot;00145505&quot;/&gt;&lt;wsp:rsid wsp:val=&quot;00152C33&quot;/&gt;&lt;wsp:rsid wsp:val=&quot;00153528&quot;/&gt;&lt;wsp:rsid wsp:val=&quot;00160A47&quot;/&gt;&lt;wsp:rsid wsp:val=&quot;00160B00&quot;/&gt;&lt;wsp:rsid wsp:val=&quot;00162698&quot;/&gt;&lt;wsp:rsid wsp:val=&quot;00162F78&quot;/&gt;&lt;wsp:rsid wsp:val=&quot;001643AC&quot;/&gt;&lt;wsp:rsid wsp:val=&quot;00171980&quot;/&gt;&lt;wsp:rsid wsp:val=&quot;00171D07&quot;/&gt;&lt;wsp:rsid wsp:val=&quot;0017516C&quot;/&gt;&lt;wsp:rsid wsp:val=&quot;00175AB9&quot;/&gt;&lt;wsp:rsid wsp:val=&quot;00181060&quot;/&gt;&lt;wsp:rsid wsp:val=&quot;00181490&quot;/&gt;&lt;wsp:rsid wsp:val=&quot;00182304&quot;/&gt;&lt;wsp:rsid wsp:val=&quot;0018379B&quot;/&gt;&lt;wsp:rsid wsp:val=&quot;0018585B&quot;/&gt;&lt;wsp:rsid wsp:val=&quot;00192CE3&quot;/&gt;&lt;wsp:rsid wsp:val=&quot;00193116&quot;/&gt;&lt;wsp:rsid wsp:val=&quot;001A08AA&quot;/&gt;&lt;wsp:rsid wsp:val=&quot;001A1DAC&quot;/&gt;&lt;wsp:rsid wsp:val=&quot;001A3120&quot;/&gt;&lt;wsp:rsid wsp:val=&quot;001B0237&quot;/&gt;&lt;wsp:rsid wsp:val=&quot;001B1C3C&quot;/&gt;&lt;wsp:rsid wsp:val=&quot;001B32BC&quot;/&gt;&lt;wsp:rsid wsp:val=&quot;001C3A35&quot;/&gt;&lt;wsp:rsid wsp:val=&quot;001C602C&quot;/&gt;&lt;wsp:rsid wsp:val=&quot;001C67F1&quot;/&gt;&lt;wsp:rsid wsp:val=&quot;001C7645&quot;/&gt;&lt;wsp:rsid wsp:val=&quot;001D17FE&quot;/&gt;&lt;wsp:rsid wsp:val=&quot;001D5FAC&quot;/&gt;&lt;wsp:rsid wsp:val=&quot;001D61DA&quot;/&gt;&lt;wsp:rsid wsp:val=&quot;001D6D1A&quot;/&gt;&lt;wsp:rsid wsp:val=&quot;001D7B96&quot;/&gt;&lt;wsp:rsid wsp:val=&quot;001E0240&quot;/&gt;&lt;wsp:rsid wsp:val=&quot;001E290B&quot;/&gt;&lt;wsp:rsid wsp:val=&quot;001E7AB9&quot;/&gt;&lt;wsp:rsid wsp:val=&quot;001F2D35&quot;/&gt;&lt;wsp:rsid wsp:val=&quot;001F2F6B&quot;/&gt;&lt;wsp:rsid wsp:val=&quot;001F4D0D&quot;/&gt;&lt;wsp:rsid wsp:val=&quot;001F51BB&quot;/&gt;&lt;wsp:rsid wsp:val=&quot;001F64A0&quot;/&gt;&lt;wsp:rsid wsp:val=&quot;002029A6&quot;/&gt;&lt;wsp:rsid wsp:val=&quot;0020352D&quot;/&gt;&lt;wsp:rsid wsp:val=&quot;0020374C&quot;/&gt;&lt;wsp:rsid wsp:val=&quot;002041AB&quot;/&gt;&lt;wsp:rsid wsp:val=&quot;002045C1&quot;/&gt;&lt;wsp:rsid wsp:val=&quot;00205968&quot;/&gt;&lt;wsp:rsid wsp:val=&quot;00207DB7&quot;/&gt;&lt;wsp:rsid wsp:val=&quot;002106C8&quot;/&gt;&lt;wsp:rsid wsp:val=&quot;00212373&quot;/&gt;&lt;wsp:rsid wsp:val=&quot;002138EA&quot;/&gt;&lt;wsp:rsid wsp:val=&quot;00214FBD&quot;/&gt;&lt;wsp:rsid wsp:val=&quot;00222897&quot;/&gt;&lt;wsp:rsid wsp:val=&quot;00222AD3&quot;/&gt;&lt;wsp:rsid wsp:val=&quot;00230C68&quot;/&gt;&lt;wsp:rsid wsp:val=&quot;00231775&quot;/&gt;&lt;wsp:rsid wsp:val=&quot;00231866&quot;/&gt;&lt;wsp:rsid wsp:val=&quot;00232268&quot;/&gt;&lt;wsp:rsid wsp:val=&quot;00232B45&quot;/&gt;&lt;wsp:rsid wsp:val=&quot;00234306&quot;/&gt;&lt;wsp:rsid wsp:val=&quot;0023446F&quot;/&gt;&lt;wsp:rsid wsp:val=&quot;00235127&quot;/&gt;&lt;wsp:rsid wsp:val=&quot;00235394&quot;/&gt;&lt;wsp:rsid wsp:val=&quot;002363F5&quot;/&gt;&lt;wsp:rsid wsp:val=&quot;00242DD8&quot;/&gt;&lt;wsp:rsid wsp:val=&quot;002447F0&quot;/&gt;&lt;wsp:rsid wsp:val=&quot;00245B6B&quot;/&gt;&lt;wsp:rsid wsp:val=&quot;00247295&quot;/&gt;&lt;wsp:rsid wsp:val=&quot;0025035E&quot;/&gt;&lt;wsp:rsid wsp:val=&quot;0025345F&quot;/&gt;&lt;wsp:rsid wsp:val=&quot;00254DE6&quot;/&gt;&lt;wsp:rsid wsp:val=&quot;00257632&quot;/&gt;&lt;wsp:rsid wsp:val=&quot;00260476&quot;/&gt;&lt;wsp:rsid wsp:val=&quot;00260D4B&quot;/&gt;&lt;wsp:rsid wsp:val=&quot;0026179F&quot;/&gt;&lt;wsp:rsid wsp:val=&quot;00261EF2&quot;/&gt;&lt;wsp:rsid wsp:val=&quot;00262278&quot;/&gt;&lt;wsp:rsid wsp:val=&quot;00265053&quot;/&gt;&lt;wsp:rsid wsp:val=&quot;002715D3&quot;/&gt;&lt;wsp:rsid wsp:val=&quot;002716E7&quot;/&gt;&lt;wsp:rsid wsp:val=&quot;00272BC8&quot;/&gt;&lt;wsp:rsid wsp:val=&quot;00274E1A&quot;/&gt;&lt;wsp:rsid wsp:val=&quot;0027582B&quot;/&gt;&lt;wsp:rsid wsp:val=&quot;00275B3C&quot;/&gt;&lt;wsp:rsid wsp:val=&quot;0027745D&quot;/&gt;&lt;wsp:rsid wsp:val=&quot;00280799&quot;/&gt;&lt;wsp:rsid wsp:val=&quot;00282213&quot;/&gt;&lt;wsp:rsid wsp:val=&quot;00283084&quot;/&gt;&lt;wsp:rsid wsp:val=&quot;0028309A&quot;/&gt;&lt;wsp:rsid wsp:val=&quot;00285046&quot;/&gt;&lt;wsp:rsid wsp:val=&quot;0028522B&quot;/&gt;&lt;wsp:rsid wsp:val=&quot;00290654&quot;/&gt;&lt;wsp:rsid wsp:val=&quot;00290810&quot;/&gt;&lt;wsp:rsid wsp:val=&quot;0029188D&quot;/&gt;&lt;wsp:rsid wsp:val=&quot;00291A21&quot;/&gt;&lt;wsp:rsid wsp:val=&quot;00294905&quot;/&gt;&lt;wsp:rsid wsp:val=&quot;00294FEF&quot;/&gt;&lt;wsp:rsid wsp:val=&quot;00296B3D&quot;/&gt;&lt;wsp:rsid wsp:val=&quot;002A05B0&quot;/&gt;&lt;wsp:rsid wsp:val=&quot;002A0EAF&quot;/&gt;&lt;wsp:rsid wsp:val=&quot;002A1FF0&quot;/&gt;&lt;wsp:rsid wsp:val=&quot;002A4F2C&quot;/&gt;&lt;wsp:rsid wsp:val=&quot;002A4F8E&quot;/&gt;&lt;wsp:rsid wsp:val=&quot;002A59D3&quot;/&gt;&lt;wsp:rsid wsp:val=&quot;002A5B17&quot;/&gt;&lt;wsp:rsid wsp:val=&quot;002B091A&quot;/&gt;&lt;wsp:rsid wsp:val=&quot;002B10A5&quot;/&gt;&lt;wsp:rsid wsp:val=&quot;002B3853&quot;/&gt;&lt;wsp:rsid wsp:val=&quot;002B4609&quot;/&gt;&lt;wsp:rsid wsp:val=&quot;002B6E44&quot;/&gt;&lt;wsp:rsid wsp:val=&quot;002C1FC4&quot;/&gt;&lt;wsp:rsid wsp:val=&quot;002C4696&quot;/&gt;&lt;wsp:rsid wsp:val=&quot;002D05DD&quot;/&gt;&lt;wsp:rsid wsp:val=&quot;002D44CF&quot;/&gt;&lt;wsp:rsid wsp:val=&quot;002D4648&quot;/&gt;&lt;wsp:rsid wsp:val=&quot;002E08A7&quot;/&gt;&lt;wsp:rsid wsp:val=&quot;002E12A7&quot;/&gt;&lt;wsp:rsid wsp:val=&quot;002E775B&quot;/&gt;&lt;wsp:rsid wsp:val=&quot;002F2CFB&quot;/&gt;&lt;wsp:rsid wsp:val=&quot;002F4093&quot;/&gt;&lt;wsp:rsid wsp:val=&quot;002F53BE&quot;/&gt;&lt;wsp:rsid wsp:val=&quot;002F6C9B&quot;/&gt;&lt;wsp:rsid wsp:val=&quot;002F6EF4&quot;/&gt;&lt;wsp:rsid wsp:val=&quot;002F796C&quot;/&gt;&lt;wsp:rsid wsp:val=&quot;00300C95&quot;/&gt;&lt;wsp:rsid wsp:val=&quot;003040AA&quot;/&gt;&lt;wsp:rsid wsp:val=&quot;00304E3F&quot;/&gt;&lt;wsp:rsid wsp:val=&quot;0030631E&quot;/&gt;&lt;wsp:rsid wsp:val=&quot;00306331&quot;/&gt;&lt;wsp:rsid wsp:val=&quot;00312538&quot;/&gt;&lt;wsp:rsid wsp:val=&quot;00312E62&quot;/&gt;&lt;wsp:rsid wsp:val=&quot;003140D7&quot;/&gt;&lt;wsp:rsid wsp:val=&quot;00314AF6&quot;/&gt;&lt;wsp:rsid wsp:val=&quot;003253ED&quot;/&gt;&lt;wsp:rsid wsp:val=&quot;00331476&quot;/&gt;&lt;wsp:rsid wsp:val=&quot;00341E05&quot;/&gt;&lt;wsp:rsid wsp:val=&quot;00341EE1&quot;/&gt;&lt;wsp:rsid wsp:val=&quot;003449E6&quot;/&gt;&lt;wsp:rsid wsp:val=&quot;003466ED&quot;/&gt;&lt;wsp:rsid wsp:val=&quot;003543FA&quot;/&gt;&lt;wsp:rsid wsp:val=&quot;00356B37&quot;/&gt;&lt;wsp:rsid wsp:val=&quot;00361187&quot;/&gt;&lt;wsp:rsid wsp:val=&quot;00361491&quot;/&gt;&lt;wsp:rsid wsp:val=&quot;003626D4&quot;/&gt;&lt;wsp:rsid wsp:val=&quot;003667FF&quot;/&gt;&lt;wsp:rsid wsp:val=&quot;00367724&quot;/&gt;&lt;wsp:rsid wsp:val=&quot;00372085&quot;/&gt;&lt;wsp:rsid wsp:val=&quot;00372B4D&quot;/&gt;&lt;wsp:rsid wsp:val=&quot;0037533A&quot;/&gt;&lt;wsp:rsid wsp:val=&quot;00376440&quot;/&gt;&lt;wsp:rsid wsp:val=&quot;003772F3&quot;/&gt;&lt;wsp:rsid wsp:val=&quot;00381C9C&quot;/&gt;&lt;wsp:rsid wsp:val=&quot;003823D1&quot;/&gt;&lt;wsp:rsid wsp:val=&quot;003919B6&quot;/&gt;&lt;wsp:rsid wsp:val=&quot;00394970&quot;/&gt;&lt;wsp:rsid wsp:val=&quot;00395673&quot;/&gt;&lt;wsp:rsid wsp:val=&quot;00396A8B&quot;/&gt;&lt;wsp:rsid wsp:val=&quot;003A0B5D&quot;/&gt;&lt;wsp:rsid wsp:val=&quot;003A1829&quot;/&gt;&lt;wsp:rsid wsp:val=&quot;003A377C&quot;/&gt;&lt;wsp:rsid wsp:val=&quot;003A4CB3&quot;/&gt;&lt;wsp:rsid wsp:val=&quot;003A665A&quot;/&gt;&lt;wsp:rsid wsp:val=&quot;003B3F20&quot;/&gt;&lt;wsp:rsid wsp:val=&quot;003B6D17&quot;/&gt;&lt;wsp:rsid wsp:val=&quot;003B7DAB&quot;/&gt;&lt;wsp:rsid wsp:val=&quot;003C05A5&quot;/&gt;&lt;wsp:rsid wsp:val=&quot;003C3DD0&quot;/&gt;&lt;wsp:rsid wsp:val=&quot;003C5577&quot;/&gt;&lt;wsp:rsid wsp:val=&quot;003C55D3&quot;/&gt;&lt;wsp:rsid wsp:val=&quot;003C7323&quot;/&gt;&lt;wsp:rsid wsp:val=&quot;003C74E2&quot;/&gt;&lt;wsp:rsid wsp:val=&quot;003C785B&quot;/&gt;&lt;wsp:rsid wsp:val=&quot;003D299E&quot;/&gt;&lt;wsp:rsid wsp:val=&quot;003D2B31&quot;/&gt;&lt;wsp:rsid wsp:val=&quot;003D44E8&quot;/&gt;&lt;wsp:rsid wsp:val=&quot;003D4EAA&quot;/&gt;&lt;wsp:rsid wsp:val=&quot;003D50A9&quot;/&gt;&lt;wsp:rsid wsp:val=&quot;003D56C3&quot;/&gt;&lt;wsp:rsid wsp:val=&quot;003E1394&quot;/&gt;&lt;wsp:rsid wsp:val=&quot;003E2BDE&quot;/&gt;&lt;wsp:rsid wsp:val=&quot;003E369A&quot;/&gt;&lt;wsp:rsid wsp:val=&quot;003E3A7C&quot;/&gt;&lt;wsp:rsid wsp:val=&quot;003E3CD8&quot;/&gt;&lt;wsp:rsid wsp:val=&quot;003E604E&quot;/&gt;&lt;wsp:rsid wsp:val=&quot;003F038E&quot;/&gt;&lt;wsp:rsid wsp:val=&quot;003F1D9E&quot;/&gt;&lt;wsp:rsid wsp:val=&quot;003F2E02&quot;/&gt;&lt;wsp:rsid wsp:val=&quot;003F41C4&quot;/&gt;&lt;wsp:rsid wsp:val=&quot;003F4CA1&quot;/&gt;&lt;wsp:rsid wsp:val=&quot;003F51B5&quot;/&gt;&lt;wsp:rsid wsp:val=&quot;003F6038&quot;/&gt;&lt;wsp:rsid wsp:val=&quot;00400263&quot;/&gt;&lt;wsp:rsid wsp:val=&quot;00400ADD&quot;/&gt;&lt;wsp:rsid wsp:val=&quot;004017C2&quot;/&gt;&lt;wsp:rsid wsp:val=&quot;004031C1&quot;/&gt;&lt;wsp:rsid wsp:val=&quot;0040419A&quot;/&gt;&lt;wsp:rsid wsp:val=&quot;00406887&quot;/&gt;&lt;wsp:rsid wsp:val=&quot;0040756A&quot;/&gt;&lt;wsp:rsid wsp:val=&quot;00415B46&quot;/&gt;&lt;wsp:rsid wsp:val=&quot;004217AC&quot;/&gt;&lt;wsp:rsid wsp:val=&quot;00421A46&quot;/&gt;&lt;wsp:rsid wsp:val=&quot;00422BAA&quot;/&gt;&lt;wsp:rsid wsp:val=&quot;004237D4&quot;/&gt;&lt;wsp:rsid wsp:val=&quot;00430E86&quot;/&gt;&lt;wsp:rsid wsp:val=&quot;00431856&quot;/&gt;&lt;wsp:rsid wsp:val=&quot;00432377&quot;/&gt;&lt;wsp:rsid wsp:val=&quot;00433282&quot;/&gt;&lt;wsp:rsid wsp:val=&quot;004361B4&quot;/&gt;&lt;wsp:rsid wsp:val=&quot;00440E4B&quot;/&gt;&lt;wsp:rsid wsp:val=&quot;00441C2A&quot;/&gt;&lt;wsp:rsid wsp:val=&quot;00441C6D&quot;/&gt;&lt;wsp:rsid wsp:val=&quot;00442568&quot;/&gt;&lt;wsp:rsid wsp:val=&quot;004430CF&quot;/&gt;&lt;wsp:rsid wsp:val=&quot;00443CC6&quot;/&gt;&lt;wsp:rsid wsp:val=&quot;00444225&quot;/&gt;&lt;wsp:rsid wsp:val=&quot;00444D6C&quot;/&gt;&lt;wsp:rsid wsp:val=&quot;004453BB&quot;/&gt;&lt;wsp:rsid wsp:val=&quot;00450EF8&quot;/&gt;&lt;wsp:rsid wsp:val=&quot;004543ED&quot;/&gt;&lt;wsp:rsid wsp:val=&quot;0046402B&quot;/&gt;&lt;wsp:rsid wsp:val=&quot;004645B3&quot;/&gt;&lt;wsp:rsid wsp:val=&quot;00465F13&quot;/&gt;&lt;wsp:rsid wsp:val=&quot;0046699D&quot;/&gt;&lt;wsp:rsid wsp:val=&quot;00474FA0&quot;/&gt;&lt;wsp:rsid wsp:val=&quot;0049156D&quot;/&gt;&lt;wsp:rsid wsp:val=&quot;00492FDA&quot;/&gt;&lt;wsp:rsid wsp:val=&quot;00497809&quot;/&gt;&lt;wsp:rsid wsp:val=&quot;004A0D35&quot;/&gt;&lt;wsp:rsid wsp:val=&quot;004A17C7&quot;/&gt;&lt;wsp:rsid wsp:val=&quot;004A41BD&quot;/&gt;&lt;wsp:rsid wsp:val=&quot;004A782C&quot;/&gt;&lt;wsp:rsid wsp:val=&quot;004A7ADF&quot;/&gt;&lt;wsp:rsid wsp:val=&quot;004B03DA&quot;/&gt;&lt;wsp:rsid wsp:val=&quot;004B1EF8&quot;/&gt;&lt;wsp:rsid wsp:val=&quot;004B5CEC&quot;/&gt;&lt;wsp:rsid wsp:val=&quot;004B693D&quot;/&gt;&lt;wsp:rsid wsp:val=&quot;004B7715&quot;/&gt;&lt;wsp:rsid wsp:val=&quot;004B7C86&quot;/&gt;&lt;wsp:rsid wsp:val=&quot;004C58AD&quot;/&gt;&lt;wsp:rsid wsp:val=&quot;004C72B1&quot;/&gt;&lt;wsp:rsid wsp:val=&quot;004D072B&quot;/&gt;&lt;wsp:rsid wsp:val=&quot;004D0C02&quot;/&gt;&lt;wsp:rsid wsp:val=&quot;004D1DFD&quot;/&gt;&lt;wsp:rsid wsp:val=&quot;004D2B59&quot;/&gt;&lt;wsp:rsid wsp:val=&quot;004D3995&quot;/&gt;&lt;wsp:rsid wsp:val=&quot;004D3B52&quot;/&gt;&lt;wsp:rsid wsp:val=&quot;004D42E8&quot;/&gt;&lt;wsp:rsid wsp:val=&quot;004D521F&quot;/&gt;&lt;wsp:rsid wsp:val=&quot;004D77DD&quot;/&gt;&lt;wsp:rsid wsp:val=&quot;004D7E24&quot;/&gt;&lt;wsp:rsid wsp:val=&quot;004D7F48&quot;/&gt;&lt;wsp:rsid wsp:val=&quot;004E2E83&quot;/&gt;&lt;wsp:rsid wsp:val=&quot;004E73B0&quot;/&gt;&lt;wsp:rsid wsp:val=&quot;004F2F68&quot;/&gt;&lt;wsp:rsid wsp:val=&quot;004F6299&quot;/&gt;&lt;wsp:rsid wsp:val=&quot;004F7A3D&quot;/&gt;&lt;wsp:rsid wsp:val=&quot;00505026&quot;/&gt;&lt;wsp:rsid wsp:val=&quot;00505BFA&quot;/&gt;&lt;wsp:rsid wsp:val=&quot;00515234&quot;/&gt;&lt;wsp:rsid wsp:val=&quot;00517172&quot;/&gt;&lt;wsp:rsid wsp:val=&quot;00517307&quot;/&gt;&lt;wsp:rsid wsp:val=&quot;00521AAC&quot;/&gt;&lt;wsp:rsid wsp:val=&quot;00521B8C&quot;/&gt;&lt;wsp:rsid wsp:val=&quot;00526B6F&quot;/&gt;&lt;wsp:rsid wsp:val=&quot;0053142A&quot;/&gt;&lt;wsp:rsid wsp:val=&quot;005347FC&quot;/&gt;&lt;wsp:rsid wsp:val=&quot;00540A87&quot;/&gt;&lt;wsp:rsid wsp:val=&quot;005434D7&quot;/&gt;&lt;wsp:rsid wsp:val=&quot;005479F5&quot;/&gt;&lt;wsp:rsid wsp:val=&quot;00551B83&quot;/&gt;&lt;wsp:rsid wsp:val=&quot;005558CF&quot;/&gt;&lt;wsp:rsid wsp:val=&quot;00556E1D&quot;/&gt;&lt;wsp:rsid wsp:val=&quot;00557502&quot;/&gt;&lt;wsp:rsid wsp:val=&quot;00560492&quot;/&gt;&lt;wsp:rsid wsp:val=&quot;00561D8D&quot;/&gt;&lt;wsp:rsid wsp:val=&quot;005655DA&quot;/&gt;&lt;wsp:rsid wsp:val=&quot;0056763E&quot;/&gt;&lt;wsp:rsid wsp:val=&quot;00570EB9&quot;/&gt;&lt;wsp:rsid wsp:val=&quot;005713B7&quot;/&gt;&lt;wsp:rsid wsp:val=&quot;0057169E&quot;/&gt;&lt;wsp:rsid wsp:val=&quot;00577A52&quot;/&gt;&lt;wsp:rsid wsp:val=&quot;005811BC&quot;/&gt;&lt;wsp:rsid wsp:val=&quot;00586C80&quot;/&gt;&lt;wsp:rsid wsp:val=&quot;0058747E&quot;/&gt;&lt;wsp:rsid wsp:val=&quot;005910B3&quot;/&gt;&lt;wsp:rsid wsp:val=&quot;005927CF&quot;/&gt;&lt;wsp:rsid wsp:val=&quot;00592DE5&quot;/&gt;&lt;wsp:rsid wsp:val=&quot;005939A4&quot;/&gt;&lt;wsp:rsid wsp:val=&quot;00597DA3&quot;/&gt;&lt;wsp:rsid wsp:val=&quot;005A1864&quot;/&gt;&lt;wsp:rsid wsp:val=&quot;005A1B40&quot;/&gt;&lt;wsp:rsid wsp:val=&quot;005A718C&quot;/&gt;&lt;wsp:rsid wsp:val=&quot;005A7306&quot;/&gt;&lt;wsp:rsid wsp:val=&quot;005A7381&quot;/&gt;&lt;wsp:rsid wsp:val=&quot;005A772A&quot;/&gt;&lt;wsp:rsid wsp:val=&quot;005B207E&quot;/&gt;&lt;wsp:rsid wsp:val=&quot;005B41E8&quot;/&gt;&lt;wsp:rsid wsp:val=&quot;005B653A&quot;/&gt;&lt;wsp:rsid wsp:val=&quot;005B7115&quot;/&gt;&lt;wsp:rsid wsp:val=&quot;005C6516&quot;/&gt;&lt;wsp:rsid wsp:val=&quot;005D1F5B&quot;/&gt;&lt;wsp:rsid wsp:val=&quot;005D21ED&quot;/&gt;&lt;wsp:rsid wsp:val=&quot;005D2248&quot;/&gt;&lt;wsp:rsid wsp:val=&quot;005D23E2&quot;/&gt;&lt;wsp:rsid wsp:val=&quot;005D3F3A&quot;/&gt;&lt;wsp:rsid wsp:val=&quot;005D4B05&quot;/&gt;&lt;wsp:rsid wsp:val=&quot;005D6D26&quot;/&gt;&lt;wsp:rsid wsp:val=&quot;005D761F&quot;/&gt;&lt;wsp:rsid wsp:val=&quot;005E624D&quot;/&gt;&lt;wsp:rsid wsp:val=&quot;005F4A7E&quot;/&gt;&lt;wsp:rsid wsp:val=&quot;005F4D2C&quot;/&gt;&lt;wsp:rsid wsp:val=&quot;005F7356&quot;/&gt;&lt;wsp:rsid wsp:val=&quot;00600AD8&quot;/&gt;&lt;wsp:rsid wsp:val=&quot;00602FBB&quot;/&gt;&lt;wsp:rsid wsp:val=&quot;00603C1C&quot;/&gt;&lt;wsp:rsid wsp:val=&quot;00603D80&quot;/&gt;&lt;wsp:rsid wsp:val=&quot;00610D3E&quot;/&gt;&lt;wsp:rsid wsp:val=&quot;00611D97&quot;/&gt;&lt;wsp:rsid wsp:val=&quot;00612402&quot;/&gt;&lt;wsp:rsid wsp:val=&quot;0061646C&quot;/&gt;&lt;wsp:rsid wsp:val=&quot;00621109&quot;/&gt;&lt;wsp:rsid wsp:val=&quot;006235EE&quot;/&gt;&lt;wsp:rsid wsp:val=&quot;0062498C&quot;/&gt;&lt;wsp:rsid wsp:val=&quot;006301BA&quot;/&gt;&lt;wsp:rsid wsp:val=&quot;0063232A&quot;/&gt;&lt;wsp:rsid wsp:val=&quot;00634095&quot;/&gt;&lt;wsp:rsid wsp:val=&quot;006362FF&quot;/&gt;&lt;wsp:rsid wsp:val=&quot;006416FA&quot;/&gt;&lt;wsp:rsid wsp:val=&quot;00642564&quot;/&gt;&lt;wsp:rsid wsp:val=&quot;00642ED4&quot;/&gt;&lt;wsp:rsid wsp:val=&quot;00644B23&quot;/&gt;&lt;wsp:rsid wsp:val=&quot;00645857&quot;/&gt;&lt;wsp:rsid wsp:val=&quot;00646E36&quot;/&gt;&lt;wsp:rsid wsp:val=&quot;006475B9&quot;/&gt;&lt;wsp:rsid wsp:val=&quot;00650609&quot;/&gt;&lt;wsp:rsid wsp:val=&quot;00651FDE&quot;/&gt;&lt;wsp:rsid wsp:val=&quot;006529B7&quot;/&gt;&lt;wsp:rsid wsp:val=&quot;00654E66&quot;/&gt;&lt;wsp:rsid wsp:val=&quot;006550A5&quot;/&gt;&lt;wsp:rsid wsp:val=&quot;006604A7&quot;/&gt;&lt;wsp:rsid wsp:val=&quot;006604E7&quot;/&gt;&lt;wsp:rsid wsp:val=&quot;0066272C&quot;/&gt;&lt;wsp:rsid wsp:val=&quot;00662AB0&quot;/&gt;&lt;wsp:rsid wsp:val=&quot;00665483&quot;/&gt;&lt;wsp:rsid wsp:val=&quot;006670DA&quot;/&gt;&lt;wsp:rsid wsp:val=&quot;00670916&quot;/&gt;&lt;wsp:rsid wsp:val=&quot;00671A88&quot;/&gt;&lt;wsp:rsid wsp:val=&quot;00671E20&quot;/&gt;&lt;wsp:rsid wsp:val=&quot;00673BA4&quot;/&gt;&lt;wsp:rsid wsp:val=&quot;00676D1F&quot;/&gt;&lt;wsp:rsid wsp:val=&quot;00680165&quot;/&gt;&lt;wsp:rsid wsp:val=&quot;0068235D&quot;/&gt;&lt;wsp:rsid wsp:val=&quot;0068302C&quot;/&gt;&lt;wsp:rsid wsp:val=&quot;00685642&quot;/&gt;&lt;wsp:rsid wsp:val=&quot;006856E5&quot;/&gt;&lt;wsp:rsid wsp:val=&quot;00685A73&quot;/&gt;&lt;wsp:rsid wsp:val=&quot;00686FBC&quot;/&gt;&lt;wsp:rsid wsp:val=&quot;00692130&quot;/&gt;&lt;wsp:rsid wsp:val=&quot;00696E9D&quot;/&gt;&lt;wsp:rsid wsp:val=&quot;0069720F&quot;/&gt;&lt;wsp:rsid wsp:val=&quot;006A019B&quot;/&gt;&lt;wsp:rsid wsp:val=&quot;006A18D4&quot;/&gt;&lt;wsp:rsid wsp:val=&quot;006A3282&quot;/&gt;&lt;wsp:rsid wsp:val=&quot;006B0D02&quot;/&gt;&lt;wsp:rsid wsp:val=&quot;006B1EDA&quot;/&gt;&lt;wsp:rsid wsp:val=&quot;006B3906&quot;/&gt;&lt;wsp:rsid wsp:val=&quot;006B463E&quot;/&gt;&lt;wsp:rsid wsp:val=&quot;006B46D8&quot;/&gt;&lt;wsp:rsid wsp:val=&quot;006B572C&quot;/&gt;&lt;wsp:rsid wsp:val=&quot;006B6A9B&quot;/&gt;&lt;wsp:rsid wsp:val=&quot;006B6FF1&quot;/&gt;&lt;wsp:rsid wsp:val=&quot;006B7B74&quot;/&gt;&lt;wsp:rsid wsp:val=&quot;006C3095&quot;/&gt;&lt;wsp:rsid wsp:val=&quot;006C674B&quot;/&gt;&lt;wsp:rsid wsp:val=&quot;006D4225&quot;/&gt;&lt;wsp:rsid wsp:val=&quot;006D47D2&quot;/&gt;&lt;wsp:rsid wsp:val=&quot;006D611D&quot;/&gt;&lt;wsp:rsid wsp:val=&quot;006D77BB&quot;/&gt;&lt;wsp:rsid wsp:val=&quot;006E1144&quot;/&gt;&lt;wsp:rsid wsp:val=&quot;006E1DC2&quot;/&gt;&lt;wsp:rsid wsp:val=&quot;006E1E48&quot;/&gt;&lt;wsp:rsid wsp:val=&quot;006E2345&quot;/&gt;&lt;wsp:rsid wsp:val=&quot;006E4E35&quot;/&gt;&lt;wsp:rsid wsp:val=&quot;006E4F62&quot;/&gt;&lt;wsp:rsid wsp:val=&quot;006F2B4E&quot;/&gt;&lt;wsp:rsid wsp:val=&quot;0070646B&quot;/&gt;&lt;wsp:rsid wsp:val=&quot;007066FA&quot;/&gt;&lt;wsp:rsid wsp:val=&quot;00707941&quot;/&gt;&lt;wsp:rsid wsp:val=&quot;00710CF4&quot;/&gt;&lt;wsp:rsid wsp:val=&quot;00712498&quot;/&gt;&lt;wsp:rsid wsp:val=&quot;007128E1&quot;/&gt;&lt;wsp:rsid wsp:val=&quot;00712B9A&quot;/&gt;&lt;wsp:rsid wsp:val=&quot;00712FE7&quot;/&gt;&lt;wsp:rsid wsp:val=&quot;00712FE9&quot;/&gt;&lt;wsp:rsid wsp:val=&quot;00713D69&quot;/&gt;&lt;wsp:rsid wsp:val=&quot;00715BCC&quot;/&gt;&lt;wsp:rsid wsp:val=&quot;00716E9F&quot;/&gt;&lt;wsp:rsid wsp:val=&quot;00721FC8&quot;/&gt;&lt;wsp:rsid wsp:val=&quot;00722F56&quot;/&gt;&lt;wsp:rsid wsp:val=&quot;00723BD0&quot;/&gt;&lt;wsp:rsid wsp:val=&quot;00724F51&quot;/&gt;&lt;wsp:rsid wsp:val=&quot;00726D4D&quot;/&gt;&lt;wsp:rsid wsp:val=&quot;00727982&quot;/&gt;&lt;wsp:rsid wsp:val=&quot;007366B9&quot;/&gt;&lt;wsp:rsid wsp:val=&quot;00736A92&quot;/&gt;&lt;wsp:rsid wsp:val=&quot;0074030B&quot;/&gt;&lt;wsp:rsid wsp:val=&quot;0074101D&quot;/&gt;&lt;wsp:rsid wsp:val=&quot;00741A10&quot;/&gt;&lt;wsp:rsid wsp:val=&quot;00742689&quot;/&gt;&lt;wsp:rsid wsp:val=&quot;00747A2C&quot;/&gt;&lt;wsp:rsid wsp:val=&quot;00750CEB&quot;/&gt;&lt;wsp:rsid wsp:val=&quot;00752857&quot;/&gt;&lt;wsp:rsid wsp:val=&quot;00762C4B&quot;/&gt;&lt;wsp:rsid wsp:val=&quot;007649DD&quot;/&gt;&lt;wsp:rsid wsp:val=&quot;0076572F&quot;/&gt;&lt;wsp:rsid wsp:val=&quot;00765FC8&quot;/&gt;&lt;wsp:rsid wsp:val=&quot;007661AA&quot;/&gt;&lt;wsp:rsid wsp:val=&quot;007664C6&quot;/&gt;&lt;wsp:rsid wsp:val=&quot;0076656E&quot;/&gt;&lt;wsp:rsid wsp:val=&quot;00770473&quot;/&gt;&lt;wsp:rsid wsp:val=&quot;00770490&quot;/&gt;&lt;wsp:rsid wsp:val=&quot;00774217&quot;/&gt;&lt;wsp:rsid wsp:val=&quot;00774B4C&quot;/&gt;&lt;wsp:rsid wsp:val=&quot;007755E7&quot;/&gt;&lt;wsp:rsid wsp:val=&quot;007808DE&quot;/&gt;&lt;wsp:rsid wsp:val=&quot;00780A03&quot;/&gt;&lt;wsp:rsid wsp:val=&quot;0078274A&quot;/&gt;&lt;wsp:rsid wsp:val=&quot;00782BF1&quot;/&gt;&lt;wsp:rsid wsp:val=&quot;007834B7&quot;/&gt;&lt;wsp:rsid wsp:val=&quot;00785196&quot;/&gt;&lt;wsp:rsid wsp:val=&quot;00785654&quot;/&gt;&lt;wsp:rsid wsp:val=&quot;00793494&quot;/&gt;&lt;wsp:rsid wsp:val=&quot;007A28DC&quot;/&gt;&lt;wsp:rsid wsp:val=&quot;007A29A0&quot;/&gt;&lt;wsp:rsid wsp:val=&quot;007A446F&quot;/&gt;&lt;wsp:rsid wsp:val=&quot;007A52C4&quot;/&gt;&lt;wsp:rsid wsp:val=&quot;007A6272&quot;/&gt;&lt;wsp:rsid wsp:val=&quot;007B0D50&quot;/&gt;&lt;wsp:rsid wsp:val=&quot;007B0E1D&quot;/&gt;&lt;wsp:rsid wsp:val=&quot;007B21C5&quot;/&gt;&lt;wsp:rsid wsp:val=&quot;007B319F&quot;/&gt;&lt;wsp:rsid wsp:val=&quot;007B3B93&quot;/&gt;&lt;wsp:rsid wsp:val=&quot;007B505C&quot;/&gt;&lt;wsp:rsid wsp:val=&quot;007C0B20&quot;/&gt;&lt;wsp:rsid wsp:val=&quot;007C2B61&quot;/&gt;&lt;wsp:rsid wsp:val=&quot;007C3B6C&quot;/&gt;&lt;wsp:rsid wsp:val=&quot;007C3C41&quot;/&gt;&lt;wsp:rsid wsp:val=&quot;007C742F&quot;/&gt;&lt;wsp:rsid wsp:val=&quot;007C772F&quot;/&gt;&lt;wsp:rsid wsp:val=&quot;007D4E54&quot;/&gt;&lt;wsp:rsid wsp:val=&quot;007D5A9E&quot;/&gt;&lt;wsp:rsid wsp:val=&quot;007D6048&quot;/&gt;&lt;wsp:rsid wsp:val=&quot;007D6C01&quot;/&gt;&lt;wsp:rsid wsp:val=&quot;007E1F3B&quot;/&gt;&lt;wsp:rsid wsp:val=&quot;007E4809&quot;/&gt;&lt;wsp:rsid wsp:val=&quot;007E56D8&quot;/&gt;&lt;wsp:rsid wsp:val=&quot;007E5C87&quot;/&gt;&lt;wsp:rsid wsp:val=&quot;007F015A&quot;/&gt;&lt;wsp:rsid wsp:val=&quot;007F0E1E&quot;/&gt;&lt;wsp:rsid wsp:val=&quot;007F13F5&quot;/&gt;&lt;wsp:rsid wsp:val=&quot;007F182F&quot;/&gt;&lt;wsp:rsid wsp:val=&quot;007F628B&quot;/&gt;&lt;wsp:rsid wsp:val=&quot;007F62EA&quot;/&gt;&lt;wsp:rsid wsp:val=&quot;007F700C&quot;/&gt;&lt;wsp:rsid wsp:val=&quot;00801967&quot;/&gt;&lt;wsp:rsid wsp:val=&quot;0080248E&quot;/&gt;&lt;wsp:rsid wsp:val=&quot;008031B5&quot;/&gt;&lt;wsp:rsid wsp:val=&quot;008072FF&quot;/&gt;&lt;wsp:rsid wsp:val=&quot;00810FB0&quot;/&gt;&lt;wsp:rsid wsp:val=&quot;0081689A&quot;/&gt;&lt;wsp:rsid wsp:val=&quot;008240E1&quot;/&gt;&lt;wsp:rsid wsp:val=&quot;0082583A&quot;/&gt;&lt;wsp:rsid wsp:val=&quot;00826532&quot;/&gt;&lt;wsp:rsid wsp:val=&quot;0083389F&quot;/&gt;&lt;wsp:rsid wsp:val=&quot;00835C3C&quot;/&gt;&lt;wsp:rsid wsp:val=&quot;00836C44&quot;/&gt;&lt;wsp:rsid wsp:val=&quot;00842B4F&quot;/&gt;&lt;wsp:rsid wsp:val=&quot;00843AAA&quot;/&gt;&lt;wsp:rsid wsp:val=&quot;008510F1&quot;/&gt;&lt;wsp:rsid wsp:val=&quot;00853D81&quot;/&gt;&lt;wsp:rsid wsp:val=&quot;008556A6&quot;/&gt;&lt;wsp:rsid wsp:val=&quot;00856FDC&quot;/&gt;&lt;wsp:rsid wsp:val=&quot;00861537&quot;/&gt;&lt;wsp:rsid wsp:val=&quot;008627A1&quot;/&gt;&lt;wsp:rsid wsp:val=&quot;00863EBB&quot;/&gt;&lt;wsp:rsid wsp:val=&quot;00864664&quot;/&gt;&lt;wsp:rsid wsp:val=&quot;00866314&quot;/&gt;&lt;wsp:rsid wsp:val=&quot;008671F5&quot;/&gt;&lt;wsp:rsid wsp:val=&quot;00871645&quot;/&gt;&lt;wsp:rsid wsp:val=&quot;00873715&quot;/&gt;&lt;wsp:rsid wsp:val=&quot;0087373E&quot;/&gt;&lt;wsp:rsid wsp:val=&quot;00874FE0&quot;/&gt;&lt;wsp:rsid wsp:val=&quot;00875CB4&quot;/&gt;&lt;wsp:rsid wsp:val=&quot;008764E7&quot;/&gt;&lt;wsp:rsid wsp:val=&quot;00884014&quot;/&gt;&lt;wsp:rsid wsp:val=&quot;00885543&quot;/&gt;&lt;wsp:rsid wsp:val=&quot;00885832&quot;/&gt;&lt;wsp:rsid wsp:val=&quot;00885DDB&quot;/&gt;&lt;wsp:rsid wsp:val=&quot;008921D3&quot;/&gt;&lt;wsp:rsid wsp:val=&quot;00893454&quot;/&gt;&lt;wsp:rsid wsp:val=&quot;008A0249&quot;/&gt;&lt;wsp:rsid wsp:val=&quot;008A0996&quot;/&gt;&lt;wsp:rsid wsp:val=&quot;008A24BF&quot;/&gt;&lt;wsp:rsid wsp:val=&quot;008A4BA1&quot;/&gt;&lt;wsp:rsid wsp:val=&quot;008B24BB&quot;/&gt;&lt;wsp:rsid wsp:val=&quot;008B4235&quot;/&gt;&lt;wsp:rsid wsp:val=&quot;008B6A34&quot;/&gt;&lt;wsp:rsid wsp:val=&quot;008B6E98&quot;/&gt;&lt;wsp:rsid wsp:val=&quot;008B7DF8&quot;/&gt;&lt;wsp:rsid wsp:val=&quot;008C597F&quot;/&gt;&lt;wsp:rsid wsp:val=&quot;008C5EEC&quot;/&gt;&lt;wsp:rsid wsp:val=&quot;008C60E9&quot;/&gt;&lt;wsp:rsid wsp:val=&quot;008D1631&quot;/&gt;&lt;wsp:rsid wsp:val=&quot;008D73E1&quot;/&gt;&lt;wsp:rsid wsp:val=&quot;008E0A4B&quot;/&gt;&lt;wsp:rsid wsp:val=&quot;008E314F&quot;/&gt;&lt;wsp:rsid wsp:val=&quot;008E4A88&quot;/&gt;&lt;wsp:rsid wsp:val=&quot;008E715E&quot;/&gt;&lt;wsp:rsid wsp:val=&quot;008F2C5A&quot;/&gt;&lt;wsp:rsid wsp:val=&quot;008F616D&quot;/&gt;&lt;wsp:rsid wsp:val=&quot;008F6413&quot;/&gt;&lt;wsp:rsid wsp:val=&quot;008F68CF&quot;/&gt;&lt;wsp:rsid wsp:val=&quot;008F7D93&quot;/&gt;&lt;wsp:rsid wsp:val=&quot;0090028C&quot;/&gt;&lt;wsp:rsid wsp:val=&quot;00901ECE&quot;/&gt;&lt;wsp:rsid wsp:val=&quot;00904C88&quot;/&gt;&lt;wsp:rsid wsp:val=&quot;009050A8&quot;/&gt;&lt;wsp:rsid wsp:val=&quot;00906173&quot;/&gt;&lt;wsp:rsid wsp:val=&quot;00906356&quot;/&gt;&lt;wsp:rsid wsp:val=&quot;00906895&quot;/&gt;&lt;wsp:rsid wsp:val=&quot;0090773A&quot;/&gt;&lt;wsp:rsid wsp:val=&quot;009100AC&quot;/&gt;&lt;wsp:rsid wsp:val=&quot;009112A9&quot;/&gt;&lt;wsp:rsid wsp:val=&quot;00912016&quot;/&gt;&lt;wsp:rsid wsp:val=&quot;009147F7&quot;/&gt;&lt;wsp:rsid wsp:val=&quot;00922EBD&quot;/&gt;&lt;wsp:rsid wsp:val=&quot;00923B69&quot;/&gt;&lt;wsp:rsid wsp:val=&quot;00924953&quot;/&gt;&lt;wsp:rsid wsp:val=&quot;009308CF&quot;/&gt;&lt;wsp:rsid wsp:val=&quot;00930C81&quot;/&gt;&lt;wsp:rsid wsp:val=&quot;00930D32&quot;/&gt;&lt;wsp:rsid wsp:val=&quot;00931377&quot;/&gt;&lt;wsp:rsid wsp:val=&quot;00931702&quot;/&gt;&lt;wsp:rsid wsp:val=&quot;00931937&quot;/&gt;&lt;wsp:rsid wsp:val=&quot;00933D69&quot;/&gt;&lt;wsp:rsid wsp:val=&quot;00934967&quot;/&gt;&lt;wsp:rsid wsp:val=&quot;00934D4B&quot;/&gt;&lt;wsp:rsid wsp:val=&quot;00935866&quot;/&gt;&lt;wsp:rsid wsp:val=&quot;00937AEE&quot;/&gt;&lt;wsp:rsid wsp:val=&quot;009403DA&quot;/&gt;&lt;wsp:rsid wsp:val=&quot;00944AB4&quot;/&gt;&lt;wsp:rsid wsp:val=&quot;0094533F&quot;/&gt;&lt;wsp:rsid wsp:val=&quot;0095748C&quot;/&gt;&lt;wsp:rsid wsp:val=&quot;0096268B&quot;/&gt;&lt;wsp:rsid wsp:val=&quot;009626F8&quot;/&gt;&lt;wsp:rsid wsp:val=&quot;00965EC6&quot;/&gt;&lt;wsp:rsid wsp:val=&quot;00966889&quot;/&gt;&lt;wsp:rsid wsp:val=&quot;009733BF&quot;/&gt;&lt;wsp:rsid wsp:val=&quot;009776DE&quot;/&gt;&lt;wsp:rsid wsp:val=&quot;0098134C&quot;/&gt;&lt;wsp:rsid wsp:val=&quot;009819AE&quot;/&gt;&lt;wsp:rsid wsp:val=&quot;009829B0&quot;/&gt;&lt;wsp:rsid wsp:val=&quot;00983910&quot;/&gt;&lt;wsp:rsid wsp:val=&quot;00983A27&quot;/&gt;&lt;wsp:rsid wsp:val=&quot;00983FE9&quot;/&gt;&lt;wsp:rsid wsp:val=&quot;009928D4&quot;/&gt;&lt;wsp:rsid wsp:val=&quot;00996AC8&quot;/&gt;&lt;wsp:rsid wsp:val=&quot;009A04AF&quot;/&gt;&lt;wsp:rsid wsp:val=&quot;009A2280&quot;/&gt;&lt;wsp:rsid wsp:val=&quot;009A2C6C&quot;/&gt;&lt;wsp:rsid wsp:val=&quot;009A43A2&quot;/&gt;&lt;wsp:rsid wsp:val=&quot;009B1D86&quot;/&gt;&lt;wsp:rsid wsp:val=&quot;009B2CB0&quot;/&gt;&lt;wsp:rsid wsp:val=&quot;009B34E2&quot;/&gt;&lt;wsp:rsid wsp:val=&quot;009B39E0&quot;/&gt;&lt;wsp:rsid wsp:val=&quot;009B3D9F&quot;/&gt;&lt;wsp:rsid wsp:val=&quot;009B48F1&quot;/&gt;&lt;wsp:rsid wsp:val=&quot;009B6CC1&quot;/&gt;&lt;wsp:rsid wsp:val=&quot;009C0727&quot;/&gt;&lt;wsp:rsid wsp:val=&quot;009C1AD5&quot;/&gt;&lt;wsp:rsid wsp:val=&quot;009C2D1D&quot;/&gt;&lt;wsp:rsid wsp:val=&quot;009C3890&quot;/&gt;&lt;wsp:rsid wsp:val=&quot;009C40E1&quot;/&gt;&lt;wsp:rsid wsp:val=&quot;009C4A6F&quot;/&gt;&lt;wsp:rsid wsp:val=&quot;009C628D&quot;/&gt;&lt;wsp:rsid wsp:val=&quot;009D0348&quot;/&gt;&lt;wsp:rsid wsp:val=&quot;009D1BE4&quot;/&gt;&lt;wsp:rsid wsp:val=&quot;009D5DE0&quot;/&gt;&lt;wsp:rsid wsp:val=&quot;009D62B1&quot;/&gt;&lt;wsp:rsid wsp:val=&quot;009E0843&quot;/&gt;&lt;wsp:rsid wsp:val=&quot;009E09B3&quot;/&gt;&lt;wsp:rsid wsp:val=&quot;009E2929&quot;/&gt;&lt;wsp:rsid wsp:val=&quot;009E5870&quot;/&gt;&lt;wsp:rsid wsp:val=&quot;009F3F7E&quot;/&gt;&lt;wsp:rsid wsp:val=&quot;00A0219E&quot;/&gt;&lt;wsp:rsid wsp:val=&quot;00A0535F&quot;/&gt;&lt;wsp:rsid wsp:val=&quot;00A05FD2&quot;/&gt;&lt;wsp:rsid wsp:val=&quot;00A126D8&quot;/&gt;&lt;wsp:rsid wsp:val=&quot;00A15D47&quot;/&gt;&lt;wsp:rsid wsp:val=&quot;00A16E19&quot;/&gt;&lt;wsp:rsid wsp:val=&quot;00A17573&quot;/&gt;&lt;wsp:rsid wsp:val=&quot;00A25923&quot;/&gt;&lt;wsp:rsid wsp:val=&quot;00A33BED&quot;/&gt;&lt;wsp:rsid wsp:val=&quot;00A33FD3&quot;/&gt;&lt;wsp:rsid wsp:val=&quot;00A34818&quot;/&gt;&lt;wsp:rsid wsp:val=&quot;00A35A6B&quot;/&gt;&lt;wsp:rsid wsp:val=&quot;00A37125&quot;/&gt;&lt;wsp:rsid wsp:val=&quot;00A50244&quot;/&gt;&lt;wsp:rsid wsp:val=&quot;00A50E31&quot;/&gt;&lt;wsp:rsid wsp:val=&quot;00A525AA&quot;/&gt;&lt;wsp:rsid wsp:val=&quot;00A53DA9&quot;/&gt;&lt;wsp:rsid wsp:val=&quot;00A55F4E&quot;/&gt;&lt;wsp:rsid wsp:val=&quot;00A57448&quot;/&gt;&lt;wsp:rsid wsp:val=&quot;00A57ACE&quot;/&gt;&lt;wsp:rsid wsp:val=&quot;00A61831&quot;/&gt;&lt;wsp:rsid wsp:val=&quot;00A6446C&quot;/&gt;&lt;wsp:rsid wsp:val=&quot;00A653A6&quot;/&gt;&lt;wsp:rsid wsp:val=&quot;00A65439&quot;/&gt;&lt;wsp:rsid wsp:val=&quot;00A65BF6&quot;/&gt;&lt;wsp:rsid wsp:val=&quot;00A66640&quot;/&gt;&lt;wsp:rsid wsp:val=&quot;00A66F72&quot;/&gt;&lt;wsp:rsid wsp:val=&quot;00A67A2B&quot;/&gt;&lt;wsp:rsid wsp:val=&quot;00A72864&quot;/&gt;&lt;wsp:rsid wsp:val=&quot;00A73A6E&quot;/&gt;&lt;wsp:rsid wsp:val=&quot;00A73DDE&quot;/&gt;&lt;wsp:rsid wsp:val=&quot;00A81045&quot;/&gt;&lt;wsp:rsid wsp:val=&quot;00A81933&quot;/&gt;&lt;wsp:rsid wsp:val=&quot;00A81B15&quot;/&gt;&lt;wsp:rsid wsp:val=&quot;00A85234&quot;/&gt;&lt;wsp:rsid wsp:val=&quot;00A85DBC&quot;/&gt;&lt;wsp:rsid wsp:val=&quot;00A86D7E&quot;/&gt;&lt;wsp:rsid wsp:val=&quot;00A87366&quot;/&gt;&lt;wsp:rsid wsp:val=&quot;00A878EF&quot;/&gt;&lt;wsp:rsid wsp:val=&quot;00A9656B&quot;/&gt;&lt;wsp:rsid wsp:val=&quot;00AA24C1&quot;/&gt;&lt;wsp:rsid wsp:val=&quot;00AA4CA6&quot;/&gt;&lt;wsp:rsid wsp:val=&quot;00AA4DD5&quot;/&gt;&lt;wsp:rsid wsp:val=&quot;00AA5DEE&quot;/&gt;&lt;wsp:rsid wsp:val=&quot;00AB3F85&quot;/&gt;&lt;wsp:rsid wsp:val=&quot;00AB7F9E&quot;/&gt;&lt;wsp:rsid wsp:val=&quot;00AC04CD&quot;/&gt;&lt;wsp:rsid wsp:val=&quot;00AC0B13&quot;/&gt;&lt;wsp:rsid wsp:val=&quot;00AC0B5C&quot;/&gt;&lt;wsp:rsid wsp:val=&quot;00AC0EFF&quot;/&gt;&lt;wsp:rsid wsp:val=&quot;00AC12AF&quot;/&gt;&lt;wsp:rsid wsp:val=&quot;00AC2665&quot;/&gt;&lt;wsp:rsid wsp:val=&quot;00AC2EEB&quot;/&gt;&lt;wsp:rsid wsp:val=&quot;00AC306A&quot;/&gt;&lt;wsp:rsid wsp:val=&quot;00AC5005&quot;/&gt;&lt;wsp:rsid wsp:val=&quot;00AC654A&quot;/&gt;&lt;wsp:rsid wsp:val=&quot;00AC670F&quot;/&gt;&lt;wsp:rsid wsp:val=&quot;00AC6B3D&quot;/&gt;&lt;wsp:rsid wsp:val=&quot;00AC6DB8&quot;/&gt;&lt;wsp:rsid wsp:val=&quot;00AD19C3&quot;/&gt;&lt;wsp:rsid wsp:val=&quot;00AD2058&quot;/&gt;&lt;wsp:rsid wsp:val=&quot;00AD6613&quot;/&gt;&lt;wsp:rsid wsp:val=&quot;00AD6D86&quot;/&gt;&lt;wsp:rsid wsp:val=&quot;00AE2DD6&quot;/&gt;&lt;wsp:rsid wsp:val=&quot;00AE35E4&quot;/&gt;&lt;wsp:rsid wsp:val=&quot;00AE747D&quot;/&gt;&lt;wsp:rsid wsp:val=&quot;00AE77EC&quot;/&gt;&lt;wsp:rsid wsp:val=&quot;00AF1CC9&quot;/&gt;&lt;wsp:rsid wsp:val=&quot;00B01679&quot;/&gt;&lt;wsp:rsid wsp:val=&quot;00B02F68&quot;/&gt;&lt;wsp:rsid wsp:val=&quot;00B03CAE&quot;/&gt;&lt;wsp:rsid wsp:val=&quot;00B05546&quot;/&gt;&lt;wsp:rsid wsp:val=&quot;00B05946&quot;/&gt;&lt;wsp:rsid wsp:val=&quot;00B067A5&quot;/&gt;&lt;wsp:rsid wsp:val=&quot;00B06E27&quot;/&gt;&lt;wsp:rsid wsp:val=&quot;00B12421&quot;/&gt;&lt;wsp:rsid wsp:val=&quot;00B12FE2&quot;/&gt;&lt;wsp:rsid wsp:val=&quot;00B15E24&quot;/&gt;&lt;wsp:rsid wsp:val=&quot;00B226D0&quot;/&gt;&lt;wsp:rsid wsp:val=&quot;00B22E92&quot;/&gt;&lt;wsp:rsid wsp:val=&quot;00B30F2A&quot;/&gt;&lt;wsp:rsid wsp:val=&quot;00B31FB5&quot;/&gt;&lt;wsp:rsid wsp:val=&quot;00B3223D&quot;/&gt;&lt;wsp:rsid wsp:val=&quot;00B34988&quot;/&gt;&lt;wsp:rsid wsp:val=&quot;00B3698F&quot;/&gt;&lt;wsp:rsid wsp:val=&quot;00B406C1&quot;/&gt;&lt;wsp:rsid wsp:val=&quot;00B42372&quot;/&gt;&lt;wsp:rsid wsp:val=&quot;00B42C7A&quot;/&gt;&lt;wsp:rsid wsp:val=&quot;00B44009&quot;/&gt;&lt;wsp:rsid wsp:val=&quot;00B463E3&quot;/&gt;&lt;wsp:rsid wsp:val=&quot;00B47B48&quot;/&gt;&lt;wsp:rsid wsp:val=&quot;00B5001E&quot;/&gt;&lt;wsp:rsid wsp:val=&quot;00B52C8A&quot;/&gt;&lt;wsp:rsid wsp:val=&quot;00B5445A&quot;/&gt;&lt;wsp:rsid wsp:val=&quot;00B558AB&quot;/&gt;&lt;wsp:rsid wsp:val=&quot;00B606D9&quot;/&gt;&lt;wsp:rsid wsp:val=&quot;00B60991&quot;/&gt;&lt;wsp:rsid wsp:val=&quot;00B62D3B&quot;/&gt;&lt;wsp:rsid wsp:val=&quot;00B64ABD&quot;/&gt;&lt;wsp:rsid wsp:val=&quot;00B65225&quot;/&gt;&lt;wsp:rsid wsp:val=&quot;00B70989&quot;/&gt;&lt;wsp:rsid wsp:val=&quot;00B73543&quot;/&gt;&lt;wsp:rsid wsp:val=&quot;00B739BA&quot;/&gt;&lt;wsp:rsid wsp:val=&quot;00B73AE2&quot;/&gt;&lt;wsp:rsid wsp:val=&quot;00B73BFC&quot;/&gt;&lt;wsp:rsid wsp:val=&quot;00B80274&quot;/&gt;&lt;wsp:rsid wsp:val=&quot;00B8397B&quot;/&gt;&lt;wsp:rsid wsp:val=&quot;00B8446C&quot;/&gt;&lt;wsp:rsid wsp:val=&quot;00B84970&quot;/&gt;&lt;wsp:rsid wsp:val=&quot;00B876F0&quot;/&gt;&lt;wsp:rsid wsp:val=&quot;00B87ECE&quot;/&gt;&lt;wsp:rsid wsp:val=&quot;00B9181B&quot;/&gt;&lt;wsp:rsid wsp:val=&quot;00B925DD&quot;/&gt;&lt;wsp:rsid wsp:val=&quot;00B9543F&quot;/&gt;&lt;wsp:rsid wsp:val=&quot;00B95A46&quot;/&gt;&lt;wsp:rsid wsp:val=&quot;00BA146A&quot;/&gt;&lt;wsp:rsid wsp:val=&quot;00BA1CBC&quot;/&gt;&lt;wsp:rsid wsp:val=&quot;00BA1D66&quot;/&gt;&lt;wsp:rsid wsp:val=&quot;00BB087F&quot;/&gt;&lt;wsp:rsid wsp:val=&quot;00BB16F4&quot;/&gt;&lt;wsp:rsid wsp:val=&quot;00BB5FFE&quot;/&gt;&lt;wsp:rsid wsp:val=&quot;00BB6A38&quot;/&gt;&lt;wsp:rsid wsp:val=&quot;00BC40A6&quot;/&gt;&lt;wsp:rsid wsp:val=&quot;00BC4CBB&quot;/&gt;&lt;wsp:rsid wsp:val=&quot;00BC5AE7&quot;/&gt;&lt;wsp:rsid wsp:val=&quot;00BC7FED&quot;/&gt;&lt;wsp:rsid wsp:val=&quot;00BD14EA&quot;/&gt;&lt;wsp:rsid wsp:val=&quot;00BD3CDD&quot;/&gt;&lt;wsp:rsid wsp:val=&quot;00BD7B79&quot;/&gt;&lt;wsp:rsid wsp:val=&quot;00BE1672&quot;/&gt;&lt;wsp:rsid wsp:val=&quot;00BE31EA&quot;/&gt;&lt;wsp:rsid wsp:val=&quot;00BE3E00&quot;/&gt;&lt;wsp:rsid wsp:val=&quot;00BE48B6&quot;/&gt;&lt;wsp:rsid wsp:val=&quot;00BE7095&quot;/&gt;&lt;wsp:rsid wsp:val=&quot;00BE78BD&quot;/&gt;&lt;wsp:rsid wsp:val=&quot;00BF03BB&quot;/&gt;&lt;wsp:rsid wsp:val=&quot;00BF15F6&quot;/&gt;&lt;wsp:rsid wsp:val=&quot;00BF28CB&quot;/&gt;&lt;wsp:rsid wsp:val=&quot;00BF50DB&quot;/&gt;&lt;wsp:rsid wsp:val=&quot;00BF62CD&quot;/&gt;&lt;wsp:rsid wsp:val=&quot;00BF7F29&quot;/&gt;&lt;wsp:rsid wsp:val=&quot;00BF7F3A&quot;/&gt;&lt;wsp:rsid wsp:val=&quot;00C04118&quot;/&gt;&lt;wsp:rsid wsp:val=&quot;00C07A28&quot;/&gt;&lt;wsp:rsid wsp:val=&quot;00C16EAA&quot;/&gt;&lt;wsp:rsid wsp:val=&quot;00C20409&quot;/&gt;&lt;wsp:rsid wsp:val=&quot;00C26212&quot;/&gt;&lt;wsp:rsid wsp:val=&quot;00C26985&quot;/&gt;&lt;wsp:rsid wsp:val=&quot;00C3198F&quot;/&gt;&lt;wsp:rsid wsp:val=&quot;00C329CB&quot;/&gt;&lt;wsp:rsid wsp:val=&quot;00C34F14&quot;/&gt;&lt;wsp:rsid wsp:val=&quot;00C36435&quot;/&gt;&lt;wsp:rsid wsp:val=&quot;00C42EA1&quot;/&gt;&lt;wsp:rsid wsp:val=&quot;00C50891&quot;/&gt;&lt;wsp:rsid wsp:val=&quot;00C51228&quot;/&gt;&lt;wsp:rsid wsp:val=&quot;00C51ECB&quot;/&gt;&lt;wsp:rsid wsp:val=&quot;00C53A1A&quot;/&gt;&lt;wsp:rsid wsp:val=&quot;00C53B3C&quot;/&gt;&lt;wsp:rsid wsp:val=&quot;00C546CF&quot;/&gt;&lt;wsp:rsid wsp:val=&quot;00C56601&quot;/&gt;&lt;wsp:rsid wsp:val=&quot;00C575F0&quot;/&gt;&lt;wsp:rsid wsp:val=&quot;00C578B3&quot;/&gt;&lt;wsp:rsid wsp:val=&quot;00C70E7D&quot;/&gt;&lt;wsp:rsid wsp:val=&quot;00C73658&quot;/&gt;&lt;wsp:rsid wsp:val=&quot;00C80CB7&quot;/&gt;&lt;wsp:rsid wsp:val=&quot;00C816A2&quot;/&gt;&lt;wsp:rsid wsp:val=&quot;00C8176D&quot;/&gt;&lt;wsp:rsid wsp:val=&quot;00C81962&quot;/&gt;&lt;wsp:rsid wsp:val=&quot;00C82C1B&quot;/&gt;&lt;wsp:rsid wsp:val=&quot;00C83065&quot;/&gt;&lt;wsp:rsid wsp:val=&quot;00C8380C&quot;/&gt;&lt;wsp:rsid wsp:val=&quot;00C84376&quot;/&gt;&lt;wsp:rsid wsp:val=&quot;00C847AC&quot;/&gt;&lt;wsp:rsid wsp:val=&quot;00C91E2D&quot;/&gt;&lt;wsp:rsid wsp:val=&quot;00C93060&quot;/&gt;&lt;wsp:rsid wsp:val=&quot;00C94692&quot;/&gt;&lt;wsp:rsid wsp:val=&quot;00C96A24&quot;/&gt;&lt;wsp:rsid wsp:val=&quot;00C97B91&quot;/&gt;&lt;wsp:rsid wsp:val=&quot;00CA3229&quot;/&gt;&lt;wsp:rsid wsp:val=&quot;00CA32E8&quot;/&gt;&lt;wsp:rsid wsp:val=&quot;00CA40DE&quot;/&gt;&lt;wsp:rsid wsp:val=&quot;00CA559C&quot;/&gt;&lt;wsp:rsid wsp:val=&quot;00CA6520&quot;/&gt;&lt;wsp:rsid wsp:val=&quot;00CB1793&quot;/&gt;&lt;wsp:rsid wsp:val=&quot;00CB203F&quot;/&gt;&lt;wsp:rsid wsp:val=&quot;00CB2E29&quot;/&gt;&lt;wsp:rsid wsp:val=&quot;00CB3271&quot;/&gt;&lt;wsp:rsid wsp:val=&quot;00CB3746&quot;/&gt;&lt;wsp:rsid wsp:val=&quot;00CB5123&quot;/&gt;&lt;wsp:rsid wsp:val=&quot;00CB77C1&quot;/&gt;&lt;wsp:rsid wsp:val=&quot;00CC10BE&quot;/&gt;&lt;wsp:rsid wsp:val=&quot;00CC26C6&quot;/&gt;&lt;wsp:rsid wsp:val=&quot;00CC742C&quot;/&gt;&lt;wsp:rsid wsp:val=&quot;00CD03C9&quot;/&gt;&lt;wsp:rsid wsp:val=&quot;00CD2A32&quot;/&gt;&lt;wsp:rsid wsp:val=&quot;00CD4DC8&quot;/&gt;&lt;wsp:rsid wsp:val=&quot;00CD6473&quot;/&gt;&lt;wsp:rsid wsp:val=&quot;00CE0F68&quot;/&gt;&lt;wsp:rsid wsp:val=&quot;00CE5D2F&quot;/&gt;&lt;wsp:rsid wsp:val=&quot;00CE64A9&quot;/&gt;&lt;wsp:rsid wsp:val=&quot;00CE6621&quot;/&gt;&lt;wsp:rsid wsp:val=&quot;00CE6B6C&quot;/&gt;&lt;wsp:rsid wsp:val=&quot;00CF0B10&quot;/&gt;&lt;wsp:rsid wsp:val=&quot;00CF1288&quot;/&gt;&lt;wsp:rsid wsp:val=&quot;00CF1369&quot;/&gt;&lt;wsp:rsid wsp:val=&quot;00CF1BA7&quot;/&gt;&lt;wsp:rsid wsp:val=&quot;00CF21D8&quot;/&gt;&lt;wsp:rsid wsp:val=&quot;00CF3CC6&quot;/&gt;&lt;wsp:rsid wsp:val=&quot;00CF6D00&quot;/&gt;&lt;wsp:rsid wsp:val=&quot;00CF71D1&quot;/&gt;&lt;wsp:rsid wsp:val=&quot;00D0117C&quot;/&gt;&lt;wsp:rsid wsp:val=&quot;00D04B8B&quot;/&gt;&lt;wsp:rsid wsp:val=&quot;00D058C4&quot;/&gt;&lt;wsp:rsid wsp:val=&quot;00D072A2&quot;/&gt;&lt;wsp:rsid wsp:val=&quot;00D07CEE&quot;/&gt;&lt;wsp:rsid wsp:val=&quot;00D12280&quot;/&gt;&lt;wsp:rsid wsp:val=&quot;00D1300C&quot;/&gt;&lt;wsp:rsid wsp:val=&quot;00D150B1&quot;/&gt;&lt;wsp:rsid wsp:val=&quot;00D150DB&quot;/&gt;&lt;wsp:rsid wsp:val=&quot;00D1579D&quot;/&gt;&lt;wsp:rsid wsp:val=&quot;00D176E0&quot;/&gt;&lt;wsp:rsid wsp:val=&quot;00D17A79&quot;/&gt;&lt;wsp:rsid wsp:val=&quot;00D17F4D&quot;/&gt;&lt;wsp:rsid wsp:val=&quot;00D262B4&quot;/&gt;&lt;wsp:rsid wsp:val=&quot;00D264AA&quot;/&gt;&lt;wsp:rsid wsp:val=&quot;00D34921&quot;/&gt;&lt;wsp:rsid wsp:val=&quot;00D34A98&quot;/&gt;&lt;wsp:rsid wsp:val=&quot;00D34DA4&quot;/&gt;&lt;wsp:rsid wsp:val=&quot;00D36614&quot;/&gt;&lt;wsp:rsid wsp:val=&quot;00D37BD0&quot;/&gt;&lt;wsp:rsid wsp:val=&quot;00D40239&quot;/&gt;&lt;wsp:rsid wsp:val=&quot;00D40266&quot;/&gt;&lt;wsp:rsid wsp:val=&quot;00D40E06&quot;/&gt;&lt;wsp:rsid wsp:val=&quot;00D50D6E&quot;/&gt;&lt;wsp:rsid wsp:val=&quot;00D50DBD&quot;/&gt;&lt;wsp:rsid wsp:val=&quot;00D520E4&quot;/&gt;&lt;wsp:rsid wsp:val=&quot;00D526A5&quot;/&gt;&lt;wsp:rsid wsp:val=&quot;00D53BFB&quot;/&gt;&lt;wsp:rsid wsp:val=&quot;00D5415B&quot;/&gt;&lt;wsp:rsid wsp:val=&quot;00D55F77&quot;/&gt;&lt;wsp:rsid wsp:val=&quot;00D575F4&quot;/&gt;&lt;wsp:rsid wsp:val=&quot;00D5781D&quot;/&gt;&lt;wsp:rsid wsp:val=&quot;00D57DFA&quot;/&gt;&lt;wsp:rsid wsp:val=&quot;00D60B9E&quot;/&gt;&lt;wsp:rsid wsp:val=&quot;00D651AF&quot;/&gt;&lt;wsp:rsid wsp:val=&quot;00D66315&quot;/&gt;&lt;wsp:rsid wsp:val=&quot;00D70E88&quot;/&gt;&lt;wsp:rsid wsp:val=&quot;00D70F9D&quot;/&gt;&lt;wsp:rsid wsp:val=&quot;00D71D3B&quot;/&gt;&lt;wsp:rsid wsp:val=&quot;00D72253&quot;/&gt;&lt;wsp:rsid wsp:val=&quot;00D75D35&quot;/&gt;&lt;wsp:rsid wsp:val=&quot;00D80F86&quot;/&gt;&lt;wsp:rsid wsp:val=&quot;00D82619&quot;/&gt;&lt;wsp:rsid wsp:val=&quot;00D831F6&quot;/&gt;&lt;wsp:rsid wsp:val=&quot;00D839B8&quot;/&gt;&lt;wsp:rsid wsp:val=&quot;00D83AAD&quot;/&gt;&lt;wsp:rsid wsp:val=&quot;00D84411&quot;/&gt;&lt;wsp:rsid wsp:val=&quot;00D90132&quot;/&gt;&lt;wsp:rsid wsp:val=&quot;00D9135B&quot;/&gt;&lt;wsp:rsid wsp:val=&quot;00D91D89&quot;/&gt;&lt;wsp:rsid wsp:val=&quot;00DA025E&quot;/&gt;&lt;wsp:rsid wsp:val=&quot;00DA518A&quot;/&gt;&lt;wsp:rsid wsp:val=&quot;00DA706D&quot;/&gt;&lt;wsp:rsid wsp:val=&quot;00DB0073&quot;/&gt;&lt;wsp:rsid wsp:val=&quot;00DB0BA5&quot;/&gt;&lt;wsp:rsid wsp:val=&quot;00DC1331&quot;/&gt;&lt;wsp:rsid wsp:val=&quot;00DC39A9&quot;/&gt;&lt;wsp:rsid wsp:val=&quot;00DC53E7&quot;/&gt;&lt;wsp:rsid wsp:val=&quot;00DC756C&quot;/&gt;&lt;wsp:rsid wsp:val=&quot;00DC7BB8&quot;/&gt;&lt;wsp:rsid wsp:val=&quot;00DD00AF&quot;/&gt;&lt;wsp:rsid wsp:val=&quot;00DD0C2C&quot;/&gt;&lt;wsp:rsid wsp:val=&quot;00DD3142&quot;/&gt;&lt;wsp:rsid wsp:val=&quot;00DD576B&quot;/&gt;&lt;wsp:rsid wsp:val=&quot;00DE22B1&quot;/&gt;&lt;wsp:rsid wsp:val=&quot;00DE263D&quot;/&gt;&lt;wsp:rsid wsp:val=&quot;00DE283D&quot;/&gt;&lt;wsp:rsid wsp:val=&quot;00DE4455&quot;/&gt;&lt;wsp:rsid wsp:val=&quot;00DE60C1&quot;/&gt;&lt;wsp:rsid wsp:val=&quot;00DE67FC&quot;/&gt;&lt;wsp:rsid wsp:val=&quot;00DF0815&quot;/&gt;&lt;wsp:rsid wsp:val=&quot;00DF30DF&quot;/&gt;&lt;wsp:rsid wsp:val=&quot;00DF5A00&quot;/&gt;&lt;wsp:rsid wsp:val=&quot;00E02397&quot;/&gt;&lt;wsp:rsid wsp:val=&quot;00E064D0&quot;/&gt;&lt;wsp:rsid wsp:val=&quot;00E06B0C&quot;/&gt;&lt;wsp:rsid wsp:val=&quot;00E07B9A&quot;/&gt;&lt;wsp:rsid wsp:val=&quot;00E11534&quot;/&gt;&lt;wsp:rsid wsp:val=&quot;00E15F57&quot;/&gt;&lt;wsp:rsid wsp:val=&quot;00E22B3F&quot;/&gt;&lt;wsp:rsid wsp:val=&quot;00E237F4&quot;/&gt;&lt;wsp:rsid wsp:val=&quot;00E238E4&quot;/&gt;&lt;wsp:rsid wsp:val=&quot;00E23E48&quot;/&gt;&lt;wsp:rsid wsp:val=&quot;00E253B2&quot;/&gt;&lt;wsp:rsid wsp:val=&quot;00E26073&quot;/&gt;&lt;wsp:rsid wsp:val=&quot;00E26F58&quot;/&gt;&lt;wsp:rsid wsp:val=&quot;00E30FEC&quot;/&gt;&lt;wsp:rsid wsp:val=&quot;00E31CCF&quot;/&gt;&lt;wsp:rsid wsp:val=&quot;00E32A4A&quot;/&gt;&lt;wsp:rsid wsp:val=&quot;00E4069E&quot;/&gt;&lt;wsp:rsid wsp:val=&quot;00E4076B&quot;/&gt;&lt;wsp:rsid wsp:val=&quot;00E43552&quot;/&gt;&lt;wsp:rsid wsp:val=&quot;00E45EF3&quot;/&gt;&lt;wsp:rsid wsp:val=&quot;00E519C5&quot;/&gt;&lt;wsp:rsid wsp:val=&quot;00E52777&quot;/&gt;&lt;wsp:rsid wsp:val=&quot;00E5329C&quot;/&gt;&lt;wsp:rsid wsp:val=&quot;00E5363C&quot;/&gt;&lt;wsp:rsid wsp:val=&quot;00E539AC&quot;/&gt;&lt;wsp:rsid wsp:val=&quot;00E54AF8&quot;/&gt;&lt;wsp:rsid wsp:val=&quot;00E55ABC&quot;/&gt;&lt;wsp:rsid wsp:val=&quot;00E57518&quot;/&gt;&lt;wsp:rsid wsp:val=&quot;00E57B74&quot;/&gt;&lt;wsp:rsid wsp:val=&quot;00E6150C&quot;/&gt;&lt;wsp:rsid wsp:val=&quot;00E61DFE&quot;/&gt;&lt;wsp:rsid wsp:val=&quot;00E62283&quot;/&gt;&lt;wsp:rsid wsp:val=&quot;00E70031&quot;/&gt;&lt;wsp:rsid wsp:val=&quot;00E73617&quot;/&gt;&lt;wsp:rsid wsp:val=&quot;00E7460A&quot;/&gt;&lt;wsp:rsid wsp:val=&quot;00E75C57&quot;/&gt;&lt;wsp:rsid wsp:val=&quot;00E81E3D&quot;/&gt;&lt;wsp:rsid wsp:val=&quot;00E83BD8&quot;/&gt;&lt;wsp:rsid wsp:val=&quot;00E845C2&quot;/&gt;&lt;wsp:rsid wsp:val=&quot;00E852A0&quot;/&gt;&lt;wsp:rsid wsp:val=&quot;00E85872&quot;/&gt;&lt;wsp:rsid wsp:val=&quot;00E8629F&quot;/&gt;&lt;wsp:rsid wsp:val=&quot;00E86553&quot;/&gt;&lt;wsp:rsid wsp:val=&quot;00E902E8&quot;/&gt;&lt;wsp:rsid wsp:val=&quot;00E908D1&quot;/&gt;&lt;wsp:rsid wsp:val=&quot;00E90F26&quot;/&gt;&lt;wsp:rsid wsp:val=&quot;00E924F9&quot;/&gt;&lt;wsp:rsid wsp:val=&quot;00E977FD&quot;/&gt;&lt;wsp:rsid wsp:val=&quot;00EA1146&quot;/&gt;&lt;wsp:rsid wsp:val=&quot;00EA15EB&quot;/&gt;&lt;wsp:rsid wsp:val=&quot;00EA20D4&quot;/&gt;&lt;wsp:rsid wsp:val=&quot;00EA3C24&quot;/&gt;&lt;wsp:rsid wsp:val=&quot;00EA5C32&quot;/&gt;&lt;wsp:rsid wsp:val=&quot;00EA7566&quot;/&gt;&lt;wsp:rsid wsp:val=&quot;00EA7B28&quot;/&gt;&lt;wsp:rsid wsp:val=&quot;00EB2122&quot;/&gt;&lt;wsp:rsid wsp:val=&quot;00EB342C&quot;/&gt;&lt;wsp:rsid wsp:val=&quot;00EB47AD&quot;/&gt;&lt;wsp:rsid wsp:val=&quot;00EC2A82&quot;/&gt;&lt;wsp:rsid wsp:val=&quot;00EC44C8&quot;/&gt;&lt;wsp:rsid wsp:val=&quot;00EC556A&quot;/&gt;&lt;wsp:rsid wsp:val=&quot;00EC7140&quot;/&gt;&lt;wsp:rsid wsp:val=&quot;00EC722B&quot;/&gt;&lt;wsp:rsid wsp:val=&quot;00ED509A&quot;/&gt;&lt;wsp:rsid wsp:val=&quot;00ED5262&quot;/&gt;&lt;wsp:rsid wsp:val=&quot;00ED5719&quot;/&gt;&lt;wsp:rsid wsp:val=&quot;00ED5D0F&quot;/&gt;&lt;wsp:rsid wsp:val=&quot;00EE11B3&quot;/&gt;&lt;wsp:rsid wsp:val=&quot;00EE2E65&quot;/&gt;&lt;wsp:rsid wsp:val=&quot;00EE3C68&quot;/&gt;&lt;wsp:rsid wsp:val=&quot;00EF0A71&quot;/&gt;&lt;wsp:rsid wsp:val=&quot;00EF2D85&quot;/&gt;&lt;wsp:rsid wsp:val=&quot;00EF3549&quot;/&gt;&lt;wsp:rsid wsp:val=&quot;00EF3BAD&quot;/&gt;&lt;wsp:rsid wsp:val=&quot;00EF3D28&quot;/&gt;&lt;wsp:rsid wsp:val=&quot;00EF4968&quot;/&gt;&lt;wsp:rsid wsp:val=&quot;00EF5D37&quot;/&gt;&lt;wsp:rsid wsp:val=&quot;00EF74A9&quot;/&gt;&lt;wsp:rsid wsp:val=&quot;00EF7BA9&quot;/&gt;&lt;wsp:rsid wsp:val=&quot;00F00944&quot;/&gt;&lt;wsp:rsid wsp:val=&quot;00F023A9&quot;/&gt;&lt;wsp:rsid wsp:val=&quot;00F0343A&quot;/&gt;&lt;wsp:rsid wsp:val=&quot;00F06B98&quot;/&gt;&lt;wsp:rsid wsp:val=&quot;00F06C54&quot;/&gt;&lt;wsp:rsid wsp:val=&quot;00F06DD8&quot;/&gt;&lt;wsp:rsid wsp:val=&quot;00F072D8&quot;/&gt;&lt;wsp:rsid wsp:val=&quot;00F10825&quot;/&gt;&lt;wsp:rsid wsp:val=&quot;00F15C84&quot;/&gt;&lt;wsp:rsid wsp:val=&quot;00F16188&quot;/&gt;&lt;wsp:rsid wsp:val=&quot;00F176F7&quot;/&gt;&lt;wsp:rsid wsp:val=&quot;00F20B94&quot;/&gt;&lt;wsp:rsid wsp:val=&quot;00F21AA3&quot;/&gt;&lt;wsp:rsid wsp:val=&quot;00F21B36&quot;/&gt;&lt;wsp:rsid wsp:val=&quot;00F21FA0&quot;/&gt;&lt;wsp:rsid wsp:val=&quot;00F22AF9&quot;/&gt;&lt;wsp:rsid wsp:val=&quot;00F260BB&quot;/&gt;&lt;wsp:rsid wsp:val=&quot;00F262D7&quot;/&gt;&lt;wsp:rsid wsp:val=&quot;00F30B22&quot;/&gt;&lt;wsp:rsid wsp:val=&quot;00F31369&quot;/&gt;&lt;wsp:rsid wsp:val=&quot;00F31F73&quot;/&gt;&lt;wsp:rsid wsp:val=&quot;00F3281B&quot;/&gt;&lt;wsp:rsid wsp:val=&quot;00F33C35&quot;/&gt;&lt;wsp:rsid wsp:val=&quot;00F35313&quot;/&gt;&lt;wsp:rsid wsp:val=&quot;00F3578A&quot;/&gt;&lt;wsp:rsid wsp:val=&quot;00F43104&quot;/&gt;&lt;wsp:rsid wsp:val=&quot;00F44A61&quot;/&gt;&lt;wsp:rsid wsp:val=&quot;00F4734D&quot;/&gt;&lt;wsp:rsid wsp:val=&quot;00F47D81&quot;/&gt;&lt;wsp:rsid wsp:val=&quot;00F52F19&quot;/&gt;&lt;wsp:rsid wsp:val=&quot;00F55467&quot;/&gt;&lt;wsp:rsid wsp:val=&quot;00F56DD6&quot;/&gt;&lt;wsp:rsid wsp:val=&quot;00F63A09&quot;/&gt;&lt;wsp:rsid wsp:val=&quot;00F640C8&quot;/&gt;&lt;wsp:rsid wsp:val=&quot;00F64E51&quot;/&gt;&lt;wsp:rsid wsp:val=&quot;00F66A1B&quot;/&gt;&lt;wsp:rsid wsp:val=&quot;00F7146E&quot;/&gt;&lt;wsp:rsid wsp:val=&quot;00F739ED&quot;/&gt;&lt;wsp:rsid wsp:val=&quot;00F75DB0&quot;/&gt;&lt;wsp:rsid wsp:val=&quot;00F76FBE&quot;/&gt;&lt;wsp:rsid wsp:val=&quot;00F7778F&quot;/&gt;&lt;wsp:rsid wsp:val=&quot;00F77D34&quot;/&gt;&lt;wsp:rsid wsp:val=&quot;00F825CC&quot;/&gt;&lt;wsp:rsid wsp:val=&quot;00F835C1&quot;/&gt;&lt;wsp:rsid wsp:val=&quot;00F84B44&quot;/&gt;&lt;wsp:rsid wsp:val=&quot;00F84CC4&quot;/&gt;&lt;wsp:rsid wsp:val=&quot;00F86875&quot;/&gt;&lt;wsp:rsid wsp:val=&quot;00F8704F&quot;/&gt;&lt;wsp:rsid wsp:val=&quot;00F87B0C&quot;/&gt;&lt;wsp:rsid wsp:val=&quot;00F91E93&quot;/&gt;&lt;wsp:rsid wsp:val=&quot;00FA0423&quot;/&gt;&lt;wsp:rsid wsp:val=&quot;00FA2CF7&quot;/&gt;&lt;wsp:rsid wsp:val=&quot;00FA2E18&quot;/&gt;&lt;wsp:rsid wsp:val=&quot;00FA6851&quot;/&gt;&lt;wsp:rsid wsp:val=&quot;00FA76C0&quot;/&gt;&lt;wsp:rsid wsp:val=&quot;00FB0D2D&quot;/&gt;&lt;wsp:rsid wsp:val=&quot;00FB2CCA&quot;/&gt;&lt;wsp:rsid wsp:val=&quot;00FB52C2&quot;/&gt;&lt;wsp:rsid wsp:val=&quot;00FB58D3&quot;/&gt;&lt;wsp:rsid wsp:val=&quot;00FB6375&quot;/&gt;&lt;wsp:rsid wsp:val=&quot;00FC051F&quot;/&gt;&lt;wsp:rsid wsp:val=&quot;00FC542F&quot;/&gt;&lt;wsp:rsid wsp:val=&quot;00FC6C4B&quot;/&gt;&lt;wsp:rsid wsp:val=&quot;00FC7090&quot;/&gt;&lt;wsp:rsid wsp:val=&quot;00FC713E&quot;/&gt;&lt;wsp:rsid wsp:val=&quot;00FD2747&quot;/&gt;&lt;wsp:rsid wsp:val=&quot;00FD650F&quot;/&gt;&lt;wsp:rsid wsp:val=&quot;00FF2E3D&quot;/&gt;&lt;wsp:rsid wsp:val=&quot;00FF4D6B&quot;/&gt;&lt;wsp:rsid wsp:val=&quot;00FF68C6&quot;/&gt;&lt;/wsp:rsids&gt;&lt;/w:docPr&gt;&lt;w:body&gt;&lt;wx:sect&gt;&lt;w:p wsp:rsidR=&quot;00000000&quot; wsp:rsidRDefault=&quot;00885832&quot; wsp:rsidP=&quot;00885832&quot;&gt;&lt;m:oMathPara&gt;&lt;m:oMath&gt;&lt;m:r&gt;&lt;w:rPr&gt;&lt;w:rFonts w:ascii=&quot;Cambria Math&quot; w:fareast=&quot;Batang&quot; w:h-ansi=&quot;Cambria Math&quot;/&gt;&lt;wx:font wx:val=&quot;Cambria Math&quot;/&gt;&lt;w:i/&gt;&lt;/w:rPr&gt;&lt;m:t&gt;4__・4576__&lt;/m:t&gt;&lt;/m:r&gt;&lt;/m:oMath&gt;&lt;/m:oMathPara&gt;&lt;/w:p&gt;&lt;w:sectPr wsp:rsidR=&quot;00000000&quot;&gt;&lt;w:pgSz w:w=&quot;12240&quot; w:h=&quot;15840&quot;/&gt;&lt;w:pgMar w:top=&quot;1985&quot; w:right=&quot;1701&quot; w:bottom=&quot;1701&quot; w:left=&quot;1701&quot; w:header=&quot;720&quot;MMMMMMMMMMM M w:footer=&quot;720&quot; w:gutter=&quot;0&quot;/&gt;&lt;w:cols w:space=&quot;720&quot;/&gt;&lt;/w:sectPr&gt;&lt;/wx:sect&gt;&lt;/w:body&gt;&lt;/w:wordDocument&gt;">
                        <v:imagedata r:id="rId23" o:title="" chromakey="white"/>
                      </v:shape>
                    </w:pict>
                  </w:r>
                  <w:r w:rsidRPr="004031C1">
                    <w:rPr>
                      <w:rFonts w:eastAsia="Batang"/>
                    </w:rPr>
                    <w:fldChar w:fldCharType="end"/>
                  </w:r>
                  <w:r>
                    <w:rPr>
                      <w:rFonts w:eastAsia="Batang"/>
                    </w:rPr>
                    <w:t xml:space="preserve"> </w:t>
                  </w:r>
                </w:p>
              </w:tc>
              <w:tc>
                <w:tcPr>
                  <w:tcW w:w="1215" w:type="dxa"/>
                  <w:shd w:val="clear" w:color="auto" w:fill="auto"/>
                </w:tcPr>
                <w:p w:rsidR="004031C1" w:rsidRPr="002C4341" w:rsidRDefault="004031C1" w:rsidP="00CD3208">
                  <w:pPr>
                    <w:pStyle w:val="TAR"/>
                    <w:rPr>
                      <w:rFonts w:eastAsia="Batang"/>
                    </w:rPr>
                  </w:pPr>
                  <w:r w:rsidRPr="004031C1">
                    <w:rPr>
                      <w:rFonts w:eastAsia="Batang"/>
                    </w:rPr>
                    <w:fldChar w:fldCharType="begin"/>
                  </w:r>
                  <w:r w:rsidRPr="004031C1">
                    <w:rPr>
                      <w:rFonts w:eastAsia="Batang"/>
                    </w:rPr>
                    <w:instrText xml:space="preserve"> QUOTE </w:instrText>
                  </w:r>
                  <w:r w:rsidR="00D14C1D">
                    <w:rPr>
                      <w:position w:val="-5"/>
                    </w:rPr>
                    <w:pict w14:anchorId="02672851">
                      <v:shape id="_x0000_i1042" type="#_x0000_t75" style="width:25.5pt;height:10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38&quot;/&gt;&lt;w:printFractionalCharacterWidth/&gt;&lt;w:bordersDontSurroundHeader/&gt;&lt;w:bordersDontSurroundFooter/&gt;&lt;w:stylePaneFormatFilter w:val=&quot;3F2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validateAgainstSchema/&gt;&lt;w:saveInvalidXML w:val=&quot;off&quot;/&gt;&lt;w:ignoreMixedContent w:val=&quot;off&quot;/&gt;&lt;w:alwaysShowPlaceholderText w:val=&quot;off&quot;/&gt;&lt;w:footnotePr&gt;&lt;w:pos w:val=&quot;beneath-text&quot;/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282213&quot;/&gt;&lt;wsp:rsid wsp:val=&quot;000027ED&quot;/&gt;&lt;wsp:rsid wsp:val=&quot;0000379E&quot;/&gt;&lt;wsp:rsid wsp:val=&quot;000037AF&quot;/&gt;&lt;wsp:rsid wsp:val=&quot;00003C52&quot;/&gt;&lt;wsp:rsid wsp:val=&quot;00004537&quot;/&gt;&lt;wsp:rsid wsp:val=&quot;00007948&quot;/&gt;&lt;wsp:rsid wsp:val=&quot;000128F2&quot;/&gt;&lt;wsp:rsid wsp:val=&quot;00017799&quot;/&gt;&lt;wsp:rsid wsp:val=&quot;00017BDA&quot;/&gt;&lt;wsp:rsid wsp:val=&quot;0002036D&quot;/&gt;&lt;wsp:rsid wsp:val=&quot;00020852&quot;/&gt;&lt;wsp:rsid wsp:val=&quot;00020CB7&quot;/&gt;&lt;wsp:rsid wsp:val=&quot;0002191D&quot;/&gt;&lt;wsp:rsid wsp:val=&quot;00021E68&quot;/&gt;&lt;wsp:rsid wsp:val=&quot;000233B8&quot;/&gt;&lt;wsp:rsid wsp:val=&quot;000266A0&quot;/&gt;&lt;wsp:rsid wsp:val=&quot;00030E6C&quot;/&gt;&lt;wsp:rsid wsp:val=&quot;0003154D&quot;/&gt;&lt;wsp:rsid wsp:val=&quot;00031C1D&quot;/&gt;&lt;wsp:rsid wsp:val=&quot;000419BA&quot;/&gt;&lt;wsp:rsid wsp:val=&quot;00042E92&quot;/&gt;&lt;wsp:rsid wsp:val=&quot;0004483F&quot;/&gt;&lt;wsp:rsid wsp:val=&quot;00045666&quot;/&gt;&lt;wsp:rsid wsp:val=&quot;000456D7&quot;/&gt;&lt;wsp:rsid wsp:val=&quot;00045CBD&quot;/&gt;&lt;wsp:rsid wsp:val=&quot;00047943&quot;/&gt;&lt;wsp:rsid wsp:val=&quot;0005300E&quot;/&gt;&lt;wsp:rsid wsp:val=&quot;000612D1&quot;/&gt;&lt;wsp:rsid wsp:val=&quot;000621A8&quot;/&gt;&lt;wsp:rsid wsp:val=&quot;0006400E&quot;/&gt;&lt;wsp:rsid wsp:val=&quot;00064B3E&quot;/&gt;&lt;wsp:rsid wsp:val=&quot;00065F1C&quot;/&gt;&lt;wsp:rsid wsp:val=&quot;00066891&quot;/&gt;&lt;wsp:rsid wsp:val=&quot;0006768C&quot;/&gt;&lt;wsp:rsid wsp:val=&quot;00071032&quot;/&gt;&lt;wsp:rsid wsp:val=&quot;00073860&quot;/&gt;&lt;wsp:rsid wsp:val=&quot;00075B66&quot;/&gt;&lt;wsp:rsid wsp:val=&quot;000766B3&quot;/&gt;&lt;wsp:rsid wsp:val=&quot;000820DA&quot;/&gt;&lt;wsp:rsid wsp:val=&quot;0008313F&quot;/&gt;&lt;wsp:rsid wsp:val=&quot;000840C6&quot;/&gt;&lt;wsp:rsid wsp:val=&quot;00085F45&quot;/&gt;&lt;wsp:rsid wsp:val=&quot;00087322&quot;/&gt;&lt;wsp:rsid wsp:val=&quot;000911E4&quot;/&gt;&lt;wsp:rsid wsp:val=&quot;00093E7E&quot;/&gt;&lt;wsp:rsid wsp:val=&quot;00095795&quot;/&gt;&lt;wsp:rsid wsp:val=&quot;00097D22&quot;/&gt;&lt;wsp:rsid wsp:val=&quot;000A2C7E&quot;/&gt;&lt;wsp:rsid wsp:val=&quot;000A3F65&quot;/&gt;&lt;wsp:rsid wsp:val=&quot;000A45AC&quot;/&gt;&lt;wsp:rsid wsp:val=&quot;000A6235&quot;/&gt;&lt;wsp:rsid wsp:val=&quot;000A65BC&quot;/&gt;&lt;wsp:rsid wsp:val=&quot;000A7F9C&quot;/&gt;&lt;wsp:rsid wsp:val=&quot;000B0E72&quot;/&gt;&lt;wsp:rsid wsp:val=&quot;000B5813&quot;/&gt;&lt;wsp:rsid wsp:val=&quot;000B6115&quot;/&gt;&lt;wsp:rsid wsp:val=&quot;000B649E&quot;/&gt;&lt;wsp:rsid wsp:val=&quot;000B6723&quot;/&gt;&lt;wsp:rsid wsp:val=&quot;000C20DB&quot;/&gt;&lt;wsp:rsid wsp:val=&quot;000C2D28&quot;/&gt;&lt;wsp:rsid wsp:val=&quot;000C3691&quot;/&gt;&lt;wsp:rsid wsp:val=&quot;000C37E4&quot;/&gt;&lt;wsp:rsid wsp:val=&quot;000C5893&quot;/&gt;&lt;wsp:rsid wsp:val=&quot;000C7332&quot;/&gt;&lt;wsp:rsid wsp:val=&quot;000D0AFE&quot;/&gt;&lt;wsp:rsid wsp:val=&quot;000D1F67&quot;/&gt;&lt;wsp:rsid wsp:val=&quot;000D4510&quot;/&gt;&lt;wsp:rsid wsp:val=&quot;000D5153&quot;/&gt;&lt;wsp:rsid wsp:val=&quot;000D597F&quot;/&gt;&lt;wsp:rsid wsp:val=&quot;000D6CFC&quot;/&gt;&lt;wsp:rsid wsp:val=&quot;000E01D4&quot;/&gt;&lt;wsp:rsid wsp:val=&quot;000E198C&quot;/&gt;&lt;wsp:rsid wsp:val=&quot;000E1D6A&quot;/&gt;&lt;wsp:rsid wsp:val=&quot;000E434A&quot;/&gt;&lt;wsp:rsid wsp:val=&quot;000E441C&quot;/&gt;&lt;wsp:rsid wsp:val=&quot;000E6DEC&quot;/&gt;&lt;wsp:rsid wsp:val=&quot;000F0182&quot;/&gt;&lt;wsp:rsid wsp:val=&quot;000F22CE&quot;/&gt;&lt;wsp:rsid wsp:val=&quot;000F3C2A&quot;/&gt;&lt;wsp:rsid wsp:val=&quot;000F5102&quot;/&gt;&lt;wsp:rsid wsp:val=&quot;000F6F65&quot;/&gt;&lt;wsp:rsid wsp:val=&quot;0010127A&quot;/&gt;&lt;wsp:rsid wsp:val=&quot;00102AFA&quot;/&gt;&lt;wsp:rsid wsp:val=&quot;00106A9F&quot;/&gt;&lt;wsp:rsid wsp:val=&quot;001072A8&quot;/&gt;&lt;wsp:rsid wsp:val=&quot;0011424E&quot;/&gt;&lt;wsp:rsid wsp:val=&quot;00117291&quot;/&gt;&lt;wsp:rsid wsp:val=&quot;00123571&quot;/&gt;&lt;wsp:rsid wsp:val=&quot;00123B5C&quot;/&gt;&lt;wsp:rsid wsp:val=&quot;00124082&quot;/&gt;&lt;wsp:rsid wsp:val=&quot;001301B1&quot;/&gt;&lt;wsp:rsid wsp:val=&quot;00130E89&quot;/&gt;&lt;wsp:rsid wsp:val=&quot;00132D36&quot;/&gt;&lt;wsp:rsid wsp:val=&quot;00141A2F&quot;/&gt;&lt;wsp:rsid wsp:val=&quot;00142771&quot;/&gt;&lt;wsp:rsid wsp:val=&quot;00142831&quot;/&gt;&lt;wsp:rsid wsp:val=&quot;00142F43&quot;/&gt;&lt;wsp:rsid wsp:val=&quot;00143316&quot;/&gt;&lt;wsp:rsid wsp:val=&quot;00145505&quot;/&gt;&lt;wsp:rsid wsp:val=&quot;00152C33&quot;/&gt;&lt;wsp:rsid wsp:val=&quot;00153528&quot;/&gt;&lt;wsp:rsid wsp:val=&quot;00160A47&quot;/&gt;&lt;wsp:rsid wsp:val=&quot;00160B00&quot;/&gt;&lt;wsp:rsid wsp:val=&quot;00162698&quot;/&gt;&lt;wsp:rsid wsp:val=&quot;00162F78&quot;/&gt;&lt;wsp:rsid wsp:val=&quot;001643AC&quot;/&gt;&lt;wsp:rsid wsp:val=&quot;00171980&quot;/&gt;&lt;wsp:rsid wsp:val=&quot;00171D07&quot;/&gt;&lt;wsp:rsid wsp:val=&quot;0017516C&quot;/&gt;&lt;wsp:rsid wsp:val=&quot;00175AB9&quot;/&gt;&lt;wsp:rsid wsp:val=&quot;00181060&quot;/&gt;&lt;wsp:rsid wsp:val=&quot;00181490&quot;/&gt;&lt;wsp:rsid wsp:val=&quot;00182304&quot;/&gt;&lt;wsp:rsid wsp:val=&quot;0018379B&quot;/&gt;&lt;wsp:rsid wsp:val=&quot;0018585B&quot;/&gt;&lt;wsp:rsid wsp:val=&quot;00192CE3&quot;/&gt;&lt;wsp:rsid wsp:val=&quot;00193116&quot;/&gt;&lt;wsp:rsid wsp:val=&quot;001A08AA&quot;/&gt;&lt;wsp:rsid wsp:val=&quot;001A1DAC&quot;/&gt;&lt;wsp:rsid wsp:val=&quot;001A3120&quot;/&gt;&lt;wsp:rsid wsp:val=&quot;001B0237&quot;/&gt;&lt;wsp:rsid wsp:val=&quot;001B1C3C&quot;/&gt;&lt;wsp:rsid wsp:val=&quot;001B32BC&quot;/&gt;&lt;wsp:rsid wsp:val=&quot;001C3A35&quot;/&gt;&lt;wsp:rsid wsp:val=&quot;001C602C&quot;/&gt;&lt;wsp:rsid wsp:val=&quot;001C67F1&quot;/&gt;&lt;wsp:rsid wsp:val=&quot;001C7645&quot;/&gt;&lt;wsp:rsid wsp:val=&quot;001D17FE&quot;/&gt;&lt;wsp:rsid wsp:val=&quot;001D5FAC&quot;/&gt;&lt;wsp:rsid wsp:val=&quot;001D61DA&quot;/&gt;&lt;wsp:rsid wsp:val=&quot;001D6D1A&quot;/&gt;&lt;wsp:rsid wsp:val=&quot;001D7B96&quot;/&gt;&lt;wsp:rsid wsp:val=&quot;001E0240&quot;/&gt;&lt;wsp:rsid wsp:val=&quot;001E290B&quot;/&gt;&lt;wsp:rsid wsp:val=&quot;001E7AB9&quot;/&gt;&lt;wsp:rsid wsp:val=&quot;001F2D35&quot;/&gt;&lt;wsp:rsid wsp:val=&quot;001F2F6B&quot;/&gt;&lt;wsp:rsid wsp:val=&quot;001F4D0D&quot;/&gt;&lt;wsp:rsid wsp:val=&quot;001F51BB&quot;/&gt;&lt;wsp:rsid wsp:val=&quot;001F64A0&quot;/&gt;&lt;wsp:rsid wsp:val=&quot;002029A6&quot;/&gt;&lt;wsp:rsid wsp:val=&quot;0020352D&quot;/&gt;&lt;wsp:rsid wsp:val=&quot;0020374C&quot;/&gt;&lt;wsp:rsid wsp:val=&quot;002041AB&quot;/&gt;&lt;wsp:rsid wsp:val=&quot;002045C1&quot;/&gt;&lt;wsp:rsid wsp:val=&quot;00205968&quot;/&gt;&lt;wsp:rsid wsp:val=&quot;00207DB7&quot;/&gt;&lt;wsp:rsid wsp:val=&quot;002106C8&quot;/&gt;&lt;wsp:rsid wsp:val=&quot;00212373&quot;/&gt;&lt;wsp:rsid wsp:val=&quot;002138EA&quot;/&gt;&lt;wsp:rsid wsp:val=&quot;00214FBD&quot;/&gt;&lt;wsp:rsid wsp:val=&quot;00222897&quot;/&gt;&lt;wsp:rsid wsp:val=&quot;00222AD3&quot;/&gt;&lt;wsp:rsid wsp:val=&quot;00230C68&quot;/&gt;&lt;wsp:rsid wsp:val=&quot;00231775&quot;/&gt;&lt;wsp:rsid wsp:val=&quot;00231866&quot;/&gt;&lt;wsp:rsid wsp:val=&quot;00232268&quot;/&gt;&lt;wsp:rsid wsp:val=&quot;00232B45&quot;/&gt;&lt;wsp:rsid wsp:val=&quot;00234306&quot;/&gt;&lt;wsp:rsid wsp:val=&quot;0023446F&quot;/&gt;&lt;wsp:rsid wsp:val=&quot;00235127&quot;/&gt;&lt;wsp:rsid wsp:val=&quot;00235394&quot;/&gt;&lt;wsp:rsid wsp:val=&quot;002363F5&quot;/&gt;&lt;wsp:rsid wsp:val=&quot;00242DD8&quot;/&gt;&lt;wsp:rsid wsp:val=&quot;002447F0&quot;/&gt;&lt;wsp:rsid wsp:val=&quot;00245B6B&quot;/&gt;&lt;wsp:rsid wsp:val=&quot;00247295&quot;/&gt;&lt;wsp:rsid wsp:val=&quot;0025035E&quot;/&gt;&lt;wsp:rsid wsp:val=&quot;0025345F&quot;/&gt;&lt;wsp:rsid wsp:val=&quot;00254DE6&quot;/&gt;&lt;wsp:rsid wsp:val=&quot;00257632&quot;/&gt;&lt;wsp:rsid wsp:val=&quot;00260476&quot;/&gt;&lt;wsp:rsid wsp:val=&quot;00260D4B&quot;/&gt;&lt;wsp:rsid wsp:val=&quot;0026179F&quot;/&gt;&lt;wsp:rsid wsp:val=&quot;00261EF2&quot;/&gt;&lt;wsp:rsid wsp:val=&quot;00262278&quot;/&gt;&lt;wsp:rsid wsp:val=&quot;00265053&quot;/&gt;&lt;wsp:rsid wsp:val=&quot;002715D3&quot;/&gt;&lt;wsp:rsid wsp:val=&quot;002716E7&quot;/&gt;&lt;wsp:rsid wsp:val=&quot;00272BC8&quot;/&gt;&lt;wsp:rsid wsp:val=&quot;00274E1A&quot;/&gt;&lt;wsp:rsid wsp:val=&quot;0027582B&quot;/&gt;&lt;wsp:rsid wsp:val=&quot;00275B3C&quot;/&gt;&lt;wsp:rsid wsp:val=&quot;0027745D&quot;/&gt;&lt;wsp:rsid wsp:val=&quot;00280799&quot;/&gt;&lt;wsp:rsid wsp:val=&quot;00282213&quot;/&gt;&lt;wsp:rsid wsp:val=&quot;00283084&quot;/&gt;&lt;wsp:rsid wsp:val=&quot;0028309A&quot;/&gt;&lt;wsp:rsid wsp:val=&quot;00285046&quot;/&gt;&lt;wsp:rsid wsp:val=&quot;0028522B&quot;/&gt;&lt;wsp:rsid wsp:val=&quot;00290654&quot;/&gt;&lt;wsp:rsid wsp:val=&quot;00290810&quot;/&gt;&lt;wsp:rsid wsp:val=&quot;0029188D&quot;/&gt;&lt;wsp:rsid wsp:val=&quot;00291A21&quot;/&gt;&lt;wsp:rsid wsp:val=&quot;00294905&quot;/&gt;&lt;wsp:rsid wsp:val=&quot;00294FEF&quot;/&gt;&lt;wsp:rsid wsp:val=&quot;00296B3D&quot;/&gt;&lt;wsp:rsid wsp:val=&quot;002A05B0&quot;/&gt;&lt;wsp:rsid wsp:val=&quot;002A0EAF&quot;/&gt;&lt;wsp:rsid wsp:val=&quot;002A1FF0&quot;/&gt;&lt;wsp:rsid wsp:val=&quot;002A4F2C&quot;/&gt;&lt;wsp:rsid wsp:val=&quot;002A4F8E&quot;/&gt;&lt;wsp:rsid wsp:val=&quot;002A59D3&quot;/&gt;&lt;wsp:rsid wsp:val=&quot;002A5B17&quot;/&gt;&lt;wsp:rsid wsp:val=&quot;002B091A&quot;/&gt;&lt;wsp:rsid wsp:val=&quot;002B10A5&quot;/&gt;&lt;wsp:rsid wsp:val=&quot;002B3853&quot;/&gt;&lt;wsp:rsid wsp:val=&quot;002B4609&quot;/&gt;&lt;wsp:rsid wsp:val=&quot;002B6E44&quot;/&gt;&lt;wsp:rsid wsp:val=&quot;002C1FC4&quot;/&gt;&lt;wsp:rsid wsp:val=&quot;002C4696&quot;/&gt;&lt;wsp:rsid wsp:val=&quot;002D05DD&quot;/&gt;&lt;wsp:rsid wsp:val=&quot;002D44CF&quot;/&gt;&lt;wsp:rsid wsp:val=&quot;002D4648&quot;/&gt;&lt;wsp:rsid wsp:val=&quot;002E08A7&quot;/&gt;&lt;wsp:rsid wsp:val=&quot;002E12A7&quot;/&gt;&lt;wsp:rsid wsp:val=&quot;002E775B&quot;/&gt;&lt;wsp:rsid wsp:val=&quot;002F2CFB&quot;/&gt;&lt;wsp:rsid wsp:val=&quot;002F4093&quot;/&gt;&lt;wsp:rsid wsp:val=&quot;002F53BE&quot;/&gt;&lt;wsp:rsid wsp:val=&quot;002F6C9B&quot;/&gt;&lt;wsp:rsid wsp:val=&quot;002F6EF4&quot;/&gt;&lt;wsp:rsid wsp:val=&quot;002F796C&quot;/&gt;&lt;wsp:rsid wsp:val=&quot;00300C95&quot;/&gt;&lt;wsp:rsid wsp:val=&quot;003040AA&quot;/&gt;&lt;wsp:rsid wsp:val=&quot;00304E3F&quot;/&gt;&lt;wsp:rsid wsp:val=&quot;0030631E&quot;/&gt;&lt;wsp:rsid wsp:val=&quot;00306331&quot;/&gt;&lt;wsp:rsid wsp:val=&quot;00312538&quot;/&gt;&lt;wsp:rsid wsp:val=&quot;00312E62&quot;/&gt;&lt;wsp:rsid wsp:val=&quot;003140D7&quot;/&gt;&lt;wsp:rsid wsp:val=&quot;00314AF6&quot;/&gt;&lt;wsp:rsid wsp:val=&quot;003253ED&quot;/&gt;&lt;wsp:rsid wsp:val=&quot;00331476&quot;/&gt;&lt;wsp:rsid wsp:val=&quot;00341E05&quot;/&gt;&lt;wsp:rsid wsp:val=&quot;00341EE1&quot;/&gt;&lt;wsp:rsid wsp:val=&quot;003449E6&quot;/&gt;&lt;wsp:rsid wsp:val=&quot;003466ED&quot;/&gt;&lt;wsp:rsid wsp:val=&quot;003543FA&quot;/&gt;&lt;wsp:rsid wsp:val=&quot;00356B37&quot;/&gt;&lt;wsp:rsid wsp:val=&quot;00361187&quot;/&gt;&lt;wsp:rsid wsp:val=&quot;00361491&quot;/&gt;&lt;wsp:rsid wsp:val=&quot;003626D4&quot;/&gt;&lt;wsp:rsid wsp:val=&quot;003667FF&quot;/&gt;&lt;wsp:rsid wsp:val=&quot;00367724&quot;/&gt;&lt;wsp:rsid wsp:val=&quot;00372085&quot;/&gt;&lt;wsp:rsid wsp:val=&quot;00372B4D&quot;/&gt;&lt;wsp:rsid wsp:val=&quot;0037533A&quot;/&gt;&lt;wsp:rsid wsp:val=&quot;00376440&quot;/&gt;&lt;wsp:rsid wsp:val=&quot;003772F3&quot;/&gt;&lt;wsp:rsid wsp:val=&quot;00381C9C&quot;/&gt;&lt;wsp:rsid wsp:val=&quot;003823D1&quot;/&gt;&lt;wsp:rsid wsp:val=&quot;003919B6&quot;/&gt;&lt;wsp:rsid wsp:val=&quot;00394970&quot;/&gt;&lt;wsp:rsid wsp:val=&quot;00395673&quot;/&gt;&lt;wsp:rsid wsp:val=&quot;00396A8B&quot;/&gt;&lt;wsp:rsid wsp:val=&quot;003A0B5D&quot;/&gt;&lt;wsp:rsid wsp:val=&quot;003A1829&quot;/&gt;&lt;wsp:rsid wsp:val=&quot;003A377C&quot;/&gt;&lt;wsp:rsid wsp:val=&quot;003A4CB3&quot;/&gt;&lt;wsp:rsid wsp:val=&quot;003A665A&quot;/&gt;&lt;wsp:rsid wsp:val=&quot;003B3F20&quot;/&gt;&lt;wsp:rsid wsp:val=&quot;003B6D17&quot;/&gt;&lt;wsp:rsid wsp:val=&quot;003B7DAB&quot;/&gt;&lt;wsp:rsid wsp:val=&quot;003C05A5&quot;/&gt;&lt;wsp:rsid wsp:val=&quot;003C3DD0&quot;/&gt;&lt;wsp:rsid wsp:val=&quot;003C5577&quot;/&gt;&lt;wsp:rsid wsp:val=&quot;003C55D3&quot;/&gt;&lt;wsp:rsid wsp:val=&quot;003C7323&quot;/&gt;&lt;wsp:rsid wsp:val=&quot;003C74E2&quot;/&gt;&lt;wsp:rsid wsp:val=&quot;003C785B&quot;/&gt;&lt;wsp:rsid wsp:val=&quot;003D299E&quot;/&gt;&lt;wsp:rsid wsp:val=&quot;003D2B31&quot;/&gt;&lt;wsp:rsid wsp:val=&quot;003D44E8&quot;/&gt;&lt;wsp:rsid wsp:val=&quot;003D4EAA&quot;/&gt;&lt;wsp:rsid wsp:val=&quot;003D50A9&quot;/&gt;&lt;wsp:rsid wsp:val=&quot;003D56C3&quot;/&gt;&lt;wsp:rsid wsp:val=&quot;003E1394&quot;/&gt;&lt;wsp:rsid wsp:val=&quot;003E2BDE&quot;/&gt;&lt;wsp:rsid wsp:val=&quot;003E369A&quot;/&gt;&lt;wsp:rsid wsp:val=&quot;003E3A7C&quot;/&gt;&lt;wsp:rsid wsp:val=&quot;003E3CD8&quot;/&gt;&lt;wsp:rsid wsp:val=&quot;003E604E&quot;/&gt;&lt;wsp:rsid wsp:val=&quot;003F038E&quot;/&gt;&lt;wsp:rsid wsp:val=&quot;003F1D9E&quot;/&gt;&lt;wsp:rsid wsp:val=&quot;003F2E02&quot;/&gt;&lt;wsp:rsid wsp:val=&quot;003F41C4&quot;/&gt;&lt;wsp:rsid wsp:val=&quot;003F4CA1&quot;/&gt;&lt;wsp:rsid wsp:val=&quot;003F51B5&quot;/&gt;&lt;wsp:rsid wsp:val=&quot;003F6038&quot;/&gt;&lt;wsp:rsid wsp:val=&quot;00400263&quot;/&gt;&lt;wsp:rsid wsp:val=&quot;00400ADD&quot;/&gt;&lt;wsp:rsid wsp:val=&quot;004017C2&quot;/&gt;&lt;wsp:rsid wsp:val=&quot;004031C1&quot;/&gt;&lt;wsp:rsid wsp:val=&quot;0040419A&quot;/&gt;&lt;wsp:rsid wsp:val=&quot;00406887&quot;/&gt;&lt;wsp:rsid wsp:val=&quot;0040756A&quot;/&gt;&lt;wsp:rsid wsp:val=&quot;00415B46&quot;/&gt;&lt;wsp:rsid wsp:val=&quot;004217AC&quot;/&gt;&lt;wsp:rsid wsp:val=&quot;00421A46&quot;/&gt;&lt;wsp:rsid wsp:val=&quot;00422BAA&quot;/&gt;&lt;wsp:rsid wsp:val=&quot;004237D4&quot;/&gt;&lt;wsp:rsid wsp:val=&quot;00430E86&quot;/&gt;&lt;wsp:rsid wsp:val=&quot;00431856&quot;/&gt;&lt;wsp:rsid wsp:val=&quot;00432377&quot;/&gt;&lt;wsp:rsid wsp:val=&quot;00433282&quot;/&gt;&lt;wsp:rsid wsp:val=&quot;004361B4&quot;/&gt;&lt;wsp:rsid wsp:val=&quot;00440E4B&quot;/&gt;&lt;wsp:rsid wsp:val=&quot;00441C2A&quot;/&gt;&lt;wsp:rsid wsp:val=&quot;00441C6D&quot;/&gt;&lt;wsp:rsid wsp:val=&quot;00442568&quot;/&gt;&lt;wsp:rsid wsp:val=&quot;004430CF&quot;/&gt;&lt;wsp:rsid wsp:val=&quot;00443CC6&quot;/&gt;&lt;wsp:rsid wsp:val=&quot;00444225&quot;/&gt;&lt;wsp:rsid wsp:val=&quot;00444D6C&quot;/&gt;&lt;wsp:rsid wsp:val=&quot;004453BB&quot;/&gt;&lt;wsp:rsid wsp:val=&quot;00450EF8&quot;/&gt;&lt;wsp:rsid wsp:val=&quot;004543ED&quot;/&gt;&lt;wsp:rsid wsp:val=&quot;0046402B&quot;/&gt;&lt;wsp:rsid wsp:val=&quot;004645B3&quot;/&gt;&lt;wsp:rsid wsp:val=&quot;00465F13&quot;/&gt;&lt;wsp:rsid wsp:val=&quot;0046699D&quot;/&gt;&lt;wsp:rsid wsp:val=&quot;00474FA0&quot;/&gt;&lt;wsp:rsid wsp:val=&quot;0049156D&quot;/&gt;&lt;wsp:rsid wsp:val=&quot;00492FDA&quot;/&gt;&lt;wsp:rsid wsp:val=&quot;00497809&quot;/&gt;&lt;wsp:rsid wsp:val=&quot;004A0D35&quot;/&gt;&lt;wsp:rsid wsp:val=&quot;004A17C7&quot;/&gt;&lt;wsp:rsid wsp:val=&quot;004A41BD&quot;/&gt;&lt;wsp:rsid wsp:val=&quot;004A782C&quot;/&gt;&lt;wsp:rsid wsp:val=&quot;004A7ADF&quot;/&gt;&lt;wsp:rsid wsp:val=&quot;004B03DA&quot;/&gt;&lt;wsp:rsid wsp:val=&quot;004B1EF8&quot;/&gt;&lt;wsp:rsid wsp:val=&quot;004B5CEC&quot;/&gt;&lt;wsp:rsid wsp:val=&quot;004B693D&quot;/&gt;&lt;wsp:rsid wsp:val=&quot;004B7715&quot;/&gt;&lt;wsp:rsid wsp:val=&quot;004B7C86&quot;/&gt;&lt;wsp:rsid wsp:val=&quot;004C58AD&quot;/&gt;&lt;wsp:rsid wsp:val=&quot;004C72B1&quot;/&gt;&lt;wsp:rsid wsp:val=&quot;004D072B&quot;/&gt;&lt;wsp:rsid wsp:val=&quot;004D0C02&quot;/&gt;&lt;wsp:rsid wsp:val=&quot;004D1DFD&quot;/&gt;&lt;wsp:rsid wsp:val=&quot;004D2B59&quot;/&gt;&lt;wsp:rsid wsp:val=&quot;004D3995&quot;/&gt;&lt;wsp:rsid wsp:val=&quot;004D3B52&quot;/&gt;&lt;wsp:rsid wsp:val=&quot;004D42E8&quot;/&gt;&lt;wsp:rsid wsp:val=&quot;004D521F&quot;/&gt;&lt;wsp:rsid wsp:val=&quot;004D77DD&quot;/&gt;&lt;wsp:rsid wsp:val=&quot;004D7E24&quot;/&gt;&lt;wsp:rsid wsp:val=&quot;004D7F48&quot;/&gt;&lt;wsp:rsid wsp:val=&quot;004E2E83&quot;/&gt;&lt;wsp:rsid wsp:val=&quot;004E73B0&quot;/&gt;&lt;wsp:rsid wsp:val=&quot;004F2F68&quot;/&gt;&lt;wsp:rsid wsp:val=&quot;004F6299&quot;/&gt;&lt;wsp:rsid wsp:val=&quot;004F7A3D&quot;/&gt;&lt;wsp:rsid wsp:val=&quot;00505026&quot;/&gt;&lt;wsp:rsid wsp:val=&quot;00505BFA&quot;/&gt;&lt;wsp:rsid wsp:val=&quot;00515234&quot;/&gt;&lt;wsp:rsid wsp:val=&quot;00517172&quot;/&gt;&lt;wsp:rsid wsp:val=&quot;00517307&quot;/&gt;&lt;wsp:rsid wsp:val=&quot;00521AAC&quot;/&gt;&lt;wsp:rsid wsp:val=&quot;00521B8C&quot;/&gt;&lt;wsp:rsid wsp:val=&quot;00526B6F&quot;/&gt;&lt;wsp:rsid wsp:val=&quot;0053142A&quot;/&gt;&lt;wsp:rsid wsp:val=&quot;005347FC&quot;/&gt;&lt;wsp:rsid wsp:val=&quot;00540A87&quot;/&gt;&lt;wsp:rsid wsp:val=&quot;005434D7&quot;/&gt;&lt;wsp:rsid wsp:val=&quot;005479F5&quot;/&gt;&lt;wsp:rsid wsp:val=&quot;00551B83&quot;/&gt;&lt;wsp:rsid wsp:val=&quot;005558CF&quot;/&gt;&lt;wsp:rsid wsp:val=&quot;00556E1D&quot;/&gt;&lt;wsp:rsid wsp:val=&quot;00557502&quot;/&gt;&lt;wsp:rsid wsp:val=&quot;00560492&quot;/&gt;&lt;wsp:rsid wsp:val=&quot;00561D8D&quot;/&gt;&lt;wsp:rsid wsp:val=&quot;005655DA&quot;/&gt;&lt;wsp:rsid wsp:val=&quot;0056763E&quot;/&gt;&lt;wsp:rsid wsp:val=&quot;00570EB9&quot;/&gt;&lt;wsp:rsid wsp:val=&quot;005713B7&quot;/&gt;&lt;wsp:rsid wsp:val=&quot;0057169E&quot;/&gt;&lt;wsp:rsid wsp:val=&quot;00577A52&quot;/&gt;&lt;wsp:rsid wsp:val=&quot;005811BC&quot;/&gt;&lt;wsp:rsid wsp:val=&quot;00586C80&quot;/&gt;&lt;wsp:rsid wsp:val=&quot;0058747E&quot;/&gt;&lt;wsp:rsid wsp:val=&quot;005910B3&quot;/&gt;&lt;wsp:rsid wsp:val=&quot;005927CF&quot;/&gt;&lt;wsp:rsid wsp:val=&quot;00592DE5&quot;/&gt;&lt;wsp:rsid wsp:val=&quot;005939A4&quot;/&gt;&lt;wsp:rsid wsp:val=&quot;00597DA3&quot;/&gt;&lt;wsp:rsid wsp:val=&quot;005A1864&quot;/&gt;&lt;wsp:rsid wsp:val=&quot;005A1B40&quot;/&gt;&lt;wsp:rsid wsp:val=&quot;005A718C&quot;/&gt;&lt;wsp:rsid wsp:val=&quot;005A7306&quot;/&gt;&lt;wsp:rsid wsp:val=&quot;005A7381&quot;/&gt;&lt;wsp:rsid wsp:val=&quot;005A772A&quot;/&gt;&lt;wsp:rsid wsp:val=&quot;005B207E&quot;/&gt;&lt;wsp:rsid wsp:val=&quot;005B41E8&quot;/&gt;&lt;wsp:rsid wsp:val=&quot;005B653A&quot;/&gt;&lt;wsp:rsid wsp:val=&quot;005B7115&quot;/&gt;&lt;wsp:rsid wsp:val=&quot;005C6516&quot;/&gt;&lt;wsp:rsid wsp:val=&quot;005D1F5B&quot;/&gt;&lt;wsp:rsid wsp:val=&quot;005D21ED&quot;/&gt;&lt;wsp:rsid wsp:val=&quot;005D2248&quot;/&gt;&lt;wsp:rsid wsp:val=&quot;005D23E2&quot;/&gt;&lt;wsp:rsid wsp:val=&quot;005D3F3A&quot;/&gt;&lt;wsp:rsid wsp:val=&quot;005D4B05&quot;/&gt;&lt;wsp:rsid wsp:val=&quot;005D6D26&quot;/&gt;&lt;wsp:rsid wsp:val=&quot;005D761F&quot;/&gt;&lt;wsp:rsid wsp:val=&quot;005E624D&quot;/&gt;&lt;wsp:rsid wsp:val=&quot;005F4A7E&quot;/&gt;&lt;wsp:rsid wsp:val=&quot;005F4D2C&quot;/&gt;&lt;wsp:rsid wsp:val=&quot;005F7356&quot;/&gt;&lt;wsp:rsid wsp:val=&quot;00600AD8&quot;/&gt;&lt;wsp:rsid wsp:val=&quot;00602FBB&quot;/&gt;&lt;wsp:rsid wsp:val=&quot;00603C1C&quot;/&gt;&lt;wsp:rsid wsp:val=&quot;00603D80&quot;/&gt;&lt;wsp:rsid wsp:val=&quot;00610D3E&quot;/&gt;&lt;wsp:rsid wsp:val=&quot;00611D97&quot;/&gt;&lt;wsp:rsid wsp:val=&quot;00612402&quot;/&gt;&lt;wsp:rsid wsp:val=&quot;0061646C&quot;/&gt;&lt;wsp:rsid wsp:val=&quot;00621109&quot;/&gt;&lt;wsp:rsid wsp:val=&quot;006235EE&quot;/&gt;&lt;wsp:rsid wsp:val=&quot;0062498C&quot;/&gt;&lt;wsp:rsid wsp:val=&quot;006301BA&quot;/&gt;&lt;wsp:rsid wsp:val=&quot;0063232A&quot;/&gt;&lt;wsp:rsid wsp:val=&quot;00634095&quot;/&gt;&lt;wsp:rsid wsp:val=&quot;006362FF&quot;/&gt;&lt;wsp:rsid wsp:val=&quot;006416FA&quot;/&gt;&lt;wsp:rsid wsp:val=&quot;00642564&quot;/&gt;&lt;wsp:rsid wsp:val=&quot;00642ED4&quot;/&gt;&lt;wsp:rsid wsp:val=&quot;00644B23&quot;/&gt;&lt;wsp:rsid wsp:val=&quot;00645857&quot;/&gt;&lt;wsp:rsid wsp:val=&quot;00646E36&quot;/&gt;&lt;wsp:rsid wsp:val=&quot;006475B9&quot;/&gt;&lt;wsp:rsid wsp:val=&quot;00650609&quot;/&gt;&lt;wsp:rsid wsp:val=&quot;00651FDE&quot;/&gt;&lt;wsp:rsid wsp:val=&quot;006529B7&quot;/&gt;&lt;wsp:rsid wsp:val=&quot;00654E66&quot;/&gt;&lt;wsp:rsid wsp:val=&quot;006550A5&quot;/&gt;&lt;wsp:rsid wsp:val=&quot;006604A7&quot;/&gt;&lt;wsp:rsid wsp:val=&quot;006604E7&quot;/&gt;&lt;wsp:rsid wsp:val=&quot;0066272C&quot;/&gt;&lt;wsp:rsid wsp:val=&quot;00662AB0&quot;/&gt;&lt;wsp:rsid wsp:val=&quot;00665483&quot;/&gt;&lt;wsp:rsid wsp:val=&quot;006670DA&quot;/&gt;&lt;wsp:rsid wsp:val=&quot;00670916&quot;/&gt;&lt;wsp:rsid wsp:val=&quot;00671A88&quot;/&gt;&lt;wsp:rsid wsp:val=&quot;00671E20&quot;/&gt;&lt;wsp:rsid wsp:val=&quot;00673BA4&quot;/&gt;&lt;wsp:rsid wsp:val=&quot;00676D1F&quot;/&gt;&lt;wsp:rsid wsp:val=&quot;00680165&quot;/&gt;&lt;wsp:rsid wsp:val=&quot;0068235D&quot;/&gt;&lt;wsp:rsid wsp:val=&quot;0068302C&quot;/&gt;&lt;wsp:rsid wsp:val=&quot;00685642&quot;/&gt;&lt;wsp:rsid wsp:val=&quot;006856E5&quot;/&gt;&lt;wsp:rsid wsp:val=&quot;00685A73&quot;/&gt;&lt;wsp:rsid wsp:val=&quot;00686FBC&quot;/&gt;&lt;wsp:rsid wsp:val=&quot;00692130&quot;/&gt;&lt;wsp:rsid wsp:val=&quot;00696E9D&quot;/&gt;&lt;wsp:rsid wsp:val=&quot;0069720F&quot;/&gt;&lt;wsp:rsid wsp:val=&quot;006A019B&quot;/&gt;&lt;wsp:rsid wsp:val=&quot;006A18D4&quot;/&gt;&lt;wsp:rsid wsp:val=&quot;006A3282&quot;/&gt;&lt;wsp:rsid wsp:val=&quot;006B0D02&quot;/&gt;&lt;wsp:rsid wsp:val=&quot;006B1EDA&quot;/&gt;&lt;wsp:rsid wsp:val=&quot;006B3906&quot;/&gt;&lt;wsp:rsid wsp:val=&quot;006B463E&quot;/&gt;&lt;wsp:rsid wsp:val=&quot;006B46D8&quot;/&gt;&lt;wsp:rsid wsp:val=&quot;006B572C&quot;/&gt;&lt;wsp:rsid wsp:val=&quot;006B6A9B&quot;/&gt;&lt;wsp:rsid wsp:val=&quot;006B6FF1&quot;/&gt;&lt;wsp:rsid wsp:val=&quot;006B7B74&quot;/&gt;&lt;wsp:rsid wsp:val=&quot;006C3095&quot;/&gt;&lt;wsp:rsid wsp:val=&quot;006C674B&quot;/&gt;&lt;wsp:rsid wsp:val=&quot;006D4225&quot;/&gt;&lt;wsp:rsid wsp:val=&quot;006D47D2&quot;/&gt;&lt;wsp:rsid wsp:val=&quot;006D611D&quot;/&gt;&lt;wsp:rsid wsp:val=&quot;006D77BB&quot;/&gt;&lt;wsp:rsid wsp:val=&quot;006E1144&quot;/&gt;&lt;wsp:rsid wsp:val=&quot;006E1DC2&quot;/&gt;&lt;wsp:rsid wsp:val=&quot;006E1E48&quot;/&gt;&lt;wsp:rsid wsp:val=&quot;006E2345&quot;/&gt;&lt;wsp:rsid wsp:val=&quot;006E4E35&quot;/&gt;&lt;wsp:rsid wsp:val=&quot;006E4F62&quot;/&gt;&lt;wsp:rsid wsp:val=&quot;006F2B4E&quot;/&gt;&lt;wsp:rsid wsp:val=&quot;0070646B&quot;/&gt;&lt;wsp:rsid wsp:val=&quot;007066FA&quot;/&gt;&lt;wsp:rsid wsp:val=&quot;00707941&quot;/&gt;&lt;wsp:rsid wsp:val=&quot;00710CF4&quot;/&gt;&lt;wsp:rsid wsp:val=&quot;00712498&quot;/&gt;&lt;wsp:rsid wsp:val=&quot;007128E1&quot;/&gt;&lt;wsp:rsid wsp:val=&quot;00712B9A&quot;/&gt;&lt;wsp:rsid wsp:val=&quot;00712FE7&quot;/&gt;&lt;wsp:rsid wsp:val=&quot;00712FE9&quot;/&gt;&lt;wsp:rsid wsp:val=&quot;00713D69&quot;/&gt;&lt;wsp:rsid wsp:val=&quot;00715BCC&quot;/&gt;&lt;wsp:rsid wsp:val=&quot;00716E9F&quot;/&gt;&lt;wsp:rsid wsp:val=&quot;00721FC8&quot;/&gt;&lt;wsp:rsid wsp:val=&quot;00722F56&quot;/&gt;&lt;wsp:rsid wsp:val=&quot;00723BD0&quot;/&gt;&lt;wsp:rsid wsp:val=&quot;00724F51&quot;/&gt;&lt;wsp:rsid wsp:val=&quot;00726D4D&quot;/&gt;&lt;wsp:rsid wsp:val=&quot;00727982&quot;/&gt;&lt;wsp:rsid wsp:val=&quot;007366B9&quot;/&gt;&lt;wsp:rsid wsp:val=&quot;00736A92&quot;/&gt;&lt;wsp:rsid wsp:val=&quot;0074030B&quot;/&gt;&lt;wsp:rsid wsp:val=&quot;0074101D&quot;/&gt;&lt;wsp:rsid wsp:val=&quot;00741A10&quot;/&gt;&lt;wsp:rsid wsp:val=&quot;00742689&quot;/&gt;&lt;wsp:rsid wsp:val=&quot;00747A2C&quot;/&gt;&lt;wsp:rsid wsp:val=&quot;00750CEB&quot;/&gt;&lt;wsp:rsid wsp:val=&quot;00752857&quot;/&gt;&lt;wsp:rsid wsp:val=&quot;00762C4B&quot;/&gt;&lt;wsp:rsid wsp:val=&quot;007649DD&quot;/&gt;&lt;wsp:rsid wsp:val=&quot;0076572F&quot;/&gt;&lt;wsp:rsid wsp:val=&quot;00765FC8&quot;/&gt;&lt;wsp:rsid wsp:val=&quot;007661AA&quot;/&gt;&lt;wsp:rsid wsp:val=&quot;007664C6&quot;/&gt;&lt;wsp:rsid wsp:val=&quot;0076656E&quot;/&gt;&lt;wsp:rsid wsp:val=&quot;00770473&quot;/&gt;&lt;wsp:rsid wsp:val=&quot;00770490&quot;/&gt;&lt;wsp:rsid wsp:val=&quot;00774217&quot;/&gt;&lt;wsp:rsid wsp:val=&quot;00774B4C&quot;/&gt;&lt;wsp:rsid wsp:val=&quot;007755E7&quot;/&gt;&lt;wsp:rsid wsp:val=&quot;007808DE&quot;/&gt;&lt;wsp:rsid wsp:val=&quot;00780A03&quot;/&gt;&lt;wsp:rsid wsp:val=&quot;0078274A&quot;/&gt;&lt;wsp:rsid wsp:val=&quot;00782BF1&quot;/&gt;&lt;wsp:rsid wsp:val=&quot;007834B7&quot;/&gt;&lt;wsp:rsid wsp:val=&quot;00785196&quot;/&gt;&lt;wsp:rsid wsp:val=&quot;00785654&quot;/&gt;&lt;wsp:rsid wsp:val=&quot;00793494&quot;/&gt;&lt;wsp:rsid wsp:val=&quot;007A28DC&quot;/&gt;&lt;wsp:rsid wsp:val=&quot;007A29A0&quot;/&gt;&lt;wsp:rsid wsp:val=&quot;007A446F&quot;/&gt;&lt;wsp:rsid wsp:val=&quot;007A52C4&quot;/&gt;&lt;wsp:rsid wsp:val=&quot;007A6272&quot;/&gt;&lt;wsp:rsid wsp:val=&quot;007B0D50&quot;/&gt;&lt;wsp:rsid wsp:val=&quot;007B0E1D&quot;/&gt;&lt;wsp:rsid wsp:val=&quot;007B21C5&quot;/&gt;&lt;wsp:rsid wsp:val=&quot;007B319F&quot;/&gt;&lt;wsp:rsid wsp:val=&quot;007B3B93&quot;/&gt;&lt;wsp:rsid wsp:val=&quot;007B505C&quot;/&gt;&lt;wsp:rsid wsp:val=&quot;007C0B20&quot;/&gt;&lt;wsp:rsid wsp:val=&quot;007C2B61&quot;/&gt;&lt;wsp:rsid wsp:val=&quot;007C3B6C&quot;/&gt;&lt;wsp:rsid wsp:val=&quot;007C3C41&quot;/&gt;&lt;wsp:rsid wsp:val=&quot;007C742F&quot;/&gt;&lt;wsp:rsid wsp:val=&quot;007C772F&quot;/&gt;&lt;wsp:rsid wsp:val=&quot;007D4E54&quot;/&gt;&lt;wsp:rsid wsp:val=&quot;007D5A9E&quot;/&gt;&lt;wsp:rsid wsp:val=&quot;007D6048&quot;/&gt;&lt;wsp:rsid wsp:val=&quot;007D6C01&quot;/&gt;&lt;wsp:rsid wsp:val=&quot;007E1F3B&quot;/&gt;&lt;wsp:rsid wsp:val=&quot;007E4809&quot;/&gt;&lt;wsp:rsid wsp:val=&quot;007E56D8&quot;/&gt;&lt;wsp:rsid wsp:val=&quot;007E5C87&quot;/&gt;&lt;wsp:rsid wsp:val=&quot;007F015A&quot;/&gt;&lt;wsp:rsid wsp:val=&quot;007F0E1E&quot;/&gt;&lt;wsp:rsid wsp:val=&quot;007F13F5&quot;/&gt;&lt;wsp:rsid wsp:val=&quot;007F182F&quot;/&gt;&lt;wsp:rsid wsp:val=&quot;007F628B&quot;/&gt;&lt;wsp:rsid wsp:val=&quot;007F62EA&quot;/&gt;&lt;wsp:rsid wsp:val=&quot;007F700C&quot;/&gt;&lt;wsp:rsid wsp:val=&quot;00801967&quot;/&gt;&lt;wsp:rsid wsp:val=&quot;0080248E&quot;/&gt;&lt;wsp:rsid wsp:val=&quot;008031B5&quot;/&gt;&lt;wsp:rsid wsp:val=&quot;008072FF&quot;/&gt;&lt;wsp:rsid wsp:val=&quot;00810FB0&quot;/&gt;&lt;wsp:rsid wsp:val=&quot;0081689A&quot;/&gt;&lt;wsp:rsid wsp:val=&quot;008240E1&quot;/&gt;&lt;wsp:rsid wsp:val=&quot;0082583A&quot;/&gt;&lt;wsp:rsid wsp:val=&quot;00826532&quot;/&gt;&lt;wsp:rsid wsp:val=&quot;0083389F&quot;/&gt;&lt;wsp:rsid wsp:val=&quot;00835C3C&quot;/&gt;&lt;wsp:rsid wsp:val=&quot;00836C44&quot;/&gt;&lt;wsp:rsid wsp:val=&quot;00842B4F&quot;/&gt;&lt;wsp:rsid wsp:val=&quot;00843AAA&quot;/&gt;&lt;wsp:rsid wsp:val=&quot;008510F1&quot;/&gt;&lt;wsp:rsid wsp:val=&quot;00853D81&quot;/&gt;&lt;wsp:rsid wsp:val=&quot;008556A6&quot;/&gt;&lt;wsp:rsid wsp:val=&quot;00856FDC&quot;/&gt;&lt;wsp:rsid wsp:val=&quot;00861537&quot;/&gt;&lt;wsp:rsid wsp:val=&quot;008627A1&quot;/&gt;&lt;wsp:rsid wsp:val=&quot;00863EBB&quot;/&gt;&lt;wsp:rsid wsp:val=&quot;00864664&quot;/&gt;&lt;wsp:rsid wsp:val=&quot;00866314&quot;/&gt;&lt;wsp:rsid wsp:val=&quot;008671F5&quot;/&gt;&lt;wsp:rsid wsp:val=&quot;00871645&quot;/&gt;&lt;wsp:rsid wsp:val=&quot;00873715&quot;/&gt;&lt;wsp:rsid wsp:val=&quot;0087373E&quot;/&gt;&lt;wsp:rsid wsp:val=&quot;00874FE0&quot;/&gt;&lt;wsp:rsid wsp:val=&quot;00875CB4&quot;/&gt;&lt;wsp:rsid wsp:val=&quot;008764E7&quot;/&gt;&lt;wsp:rsid wsp:val=&quot;00884014&quot;/&gt;&lt;wsp:rsid wsp:val=&quot;00885543&quot;/&gt;&lt;wsp:rsid wsp:val=&quot;00885DDB&quot;/&gt;&lt;wsp:rsid wsp:val=&quot;008921D3&quot;/&gt;&lt;wsp:rsid wsp:val=&quot;00893454&quot;/&gt;&lt;wsp:rsid wsp:val=&quot;008A0249&quot;/&gt;&lt;wsp:rsid wsp:val=&quot;008A0996&quot;/&gt;&lt;wsp:rsid wsp:val=&quot;008A24BF&quot;/&gt;&lt;wsp:rsid wsp:val=&quot;008A4BA1&quot;/&gt;&lt;wsp:rsid wsp:val=&quot;008B24BB&quot;/&gt;&lt;wsp:rsid wsp:val=&quot;008B4235&quot;/&gt;&lt;wsp:rsid wsp:val=&quot;008B6A34&quot;/&gt;&lt;wsp:rsid wsp:val=&quot;008B6E98&quot;/&gt;&lt;wsp:rsid wsp:val=&quot;008B7DF8&quot;/&gt;&lt;wsp:rsid wsp:val=&quot;008C597F&quot;/&gt;&lt;wsp:rsid wsp:val=&quot;008C5EEC&quot;/&gt;&lt;wsp:rsid wsp:val=&quot;008C60E9&quot;/&gt;&lt;wsp:rsid wsp:val=&quot;008D1631&quot;/&gt;&lt;wsp:rsid wsp:val=&quot;008D73E1&quot;/&gt;&lt;wsp:rsid wsp:val=&quot;008E0A4B&quot;/&gt;&lt;wsp:rsid wsp:val=&quot;008E314F&quot;/&gt;&lt;wsp:rsid wsp:val=&quot;008E4A88&quot;/&gt;&lt;wsp:rsid wsp:val=&quot;008E715E&quot;/&gt;&lt;wsp:rsid wsp:val=&quot;008F2C5A&quot;/&gt;&lt;wsp:rsid wsp:val=&quot;008F616D&quot;/&gt;&lt;wsp:rsid wsp:val=&quot;008F6413&quot;/&gt;&lt;wsp:rsid wsp:val=&quot;008F68CF&quot;/&gt;&lt;wsp:rsid wsp:val=&quot;008F7D93&quot;/&gt;&lt;wsp:rsid wsp:val=&quot;0090028C&quot;/&gt;&lt;wsp:rsid wsp:val=&quot;00901ECE&quot;/&gt;&lt;wsp:rsid wsp:val=&quot;00904C88&quot;/&gt;&lt;wsp:rsid wsp:val=&quot;009050A8&quot;/&gt;&lt;wsp:rsid wsp:val=&quot;00906173&quot;/&gt;&lt;wsp:rsid wsp:val=&quot;00906356&quot;/&gt;&lt;wsp:rsid wsp:val=&quot;00906895&quot;/&gt;&lt;wsp:rsid wsp:val=&quot;0090773A&quot;/&gt;&lt;wsp:rsid wsp:val=&quot;009100AC&quot;/&gt;&lt;wsp:rsid wsp:val=&quot;009112A9&quot;/&gt;&lt;wsp:rsid wsp:val=&quot;00912016&quot;/&gt;&lt;wsp:rsid wsp:val=&quot;009147F7&quot;/&gt;&lt;wsp:rsid wsp:val=&quot;00922EBD&quot;/&gt;&lt;wsp:rsid wsp:val=&quot;00923B69&quot;/&gt;&lt;wsp:rsid wsp:val=&quot;00924953&quot;/&gt;&lt;wsp:rsid wsp:val=&quot;009308CF&quot;/&gt;&lt;wsp:rsid wsp:val=&quot;00930C81&quot;/&gt;&lt;wsp:rsid wsp:val=&quot;00930D32&quot;/&gt;&lt;wsp:rsid wsp:val=&quot;00931377&quot;/&gt;&lt;wsp:rsid wsp:val=&quot;00931702&quot;/&gt;&lt;wsp:rsid wsp:val=&quot;00931937&quot;/&gt;&lt;wsp:rsid wsp:val=&quot;00933D69&quot;/&gt;&lt;wsp:rsid wsp:val=&quot;00934967&quot;/&gt;&lt;wsp:rsid wsp:val=&quot;00934D4B&quot;/&gt;&lt;wsp:rsid wsp:val=&quot;00935866&quot;/&gt;&lt;wsp:rsid wsp:val=&quot;00937AEE&quot;/&gt;&lt;wsp:rsid wsp:val=&quot;009403DA&quot;/&gt;&lt;wsp:rsid wsp:val=&quot;00944AB4&quot;/&gt;&lt;wsp:rsid wsp:val=&quot;0094533F&quot;/&gt;&lt;wsp:rsid wsp:val=&quot;0095748C&quot;/&gt;&lt;wsp:rsid wsp:val=&quot;0096268B&quot;/&gt;&lt;wsp:rsid wsp:val=&quot;009626F8&quot;/&gt;&lt;wsp:rsid wsp:val=&quot;00965EC6&quot;/&gt;&lt;wsp:rsid wsp:val=&quot;00966889&quot;/&gt;&lt;wsp:rsid wsp:val=&quot;009733BF&quot;/&gt;&lt;wsp:rsid wsp:val=&quot;009776DE&quot;/&gt;&lt;wsp:rsid wsp:val=&quot;0098134C&quot;/&gt;&lt;wsp:rsid wsp:val=&quot;009819AE&quot;/&gt;&lt;wsp:rsid wsp:val=&quot;009829B0&quot;/&gt;&lt;wsp:rsid wsp:val=&quot;00983910&quot;/&gt;&lt;wsp:rsid wsp:val=&quot;00983A27&quot;/&gt;&lt;wsp:rsid wsp:val=&quot;00983FE9&quot;/&gt;&lt;wsp:rsid wsp:val=&quot;009928D4&quot;/&gt;&lt;wsp:rsid wsp:val=&quot;00996AC8&quot;/&gt;&lt;wsp:rsid wsp:val=&quot;009A04AF&quot;/&gt;&lt;wsp:rsid wsp:val=&quot;009A2280&quot;/&gt;&lt;wsp:rsid wsp:val=&quot;009A2C6C&quot;/&gt;&lt;wsp:rsid wsp:val=&quot;009A43A2&quot;/&gt;&lt;wsp:rsid wsp:val=&quot;009B1D86&quot;/&gt;&lt;wsp:rsid wsp:val=&quot;009B2CB0&quot;/&gt;&lt;wsp:rsid wsp:val=&quot;009B34E2&quot;/&gt;&lt;wsp:rsid wsp:val=&quot;009B39E0&quot;/&gt;&lt;wsp:rsid wsp:val=&quot;009B3D9F&quot;/&gt;&lt;wsp:rsid wsp:val=&quot;009B48F1&quot;/&gt;&lt;wsp:rsid wsp:val=&quot;009B6CC1&quot;/&gt;&lt;wsp:rsid wsp:val=&quot;009C0727&quot;/&gt;&lt;wsp:rsid wsp:val=&quot;009C1AD5&quot;/&gt;&lt;wsp:rsid wsp:val=&quot;009C2D1D&quot;/&gt;&lt;wsp:rsid wsp:val=&quot;009C3890&quot;/&gt;&lt;wsp:rsid wsp:val=&quot;009C40E1&quot;/&gt;&lt;wsp:rsid wsp:val=&quot;009C4A6F&quot;/&gt;&lt;wsp:rsid wsp:val=&quot;009C628D&quot;/&gt;&lt;wsp:rsid wsp:val=&quot;009D0348&quot;/&gt;&lt;wsp:rsid wsp:val=&quot;009D1BE4&quot;/&gt;&lt;wsp:rsid wsp:val=&quot;009D5DE0&quot;/&gt;&lt;wsp:rsid wsp:val=&quot;009D62B1&quot;/&gt;&lt;wsp:rsid wsp:val=&quot;009E0843&quot;/&gt;&lt;wsp:rsid wsp:val=&quot;009E09B3&quot;/&gt;&lt;wsp:rsid wsp:val=&quot;009E2929&quot;/&gt;&lt;wsp:rsid wsp:val=&quot;009E5870&quot;/&gt;&lt;wsp:rsid wsp:val=&quot;009F3F7E&quot;/&gt;&lt;wsp:rsid wsp:val=&quot;00A0219E&quot;/&gt;&lt;wsp:rsid wsp:val=&quot;00A0535F&quot;/&gt;&lt;wsp:rsid wsp:val=&quot;00A05FD2&quot;/&gt;&lt;wsp:rsid wsp:val=&quot;00A126D8&quot;/&gt;&lt;wsp:rsid wsp:val=&quot;00A15D47&quot;/&gt;&lt;wsp:rsid wsp:val=&quot;00A16E19&quot;/&gt;&lt;wsp:rsid wsp:val=&quot;00A17573&quot;/&gt;&lt;wsp:rsid wsp:val=&quot;00A25923&quot;/&gt;&lt;wsp:rsid wsp:val=&quot;00A33BED&quot;/&gt;&lt;wsp:rsid wsp:val=&quot;00A33FD3&quot;/&gt;&lt;wsp:rsid wsp:val=&quot;00A34818&quot;/&gt;&lt;wsp:rsid wsp:val=&quot;00A35A6B&quot;/&gt;&lt;wsp:rsid wsp:val=&quot;00A37125&quot;/&gt;&lt;wsp:rsid wsp:val=&quot;00A50244&quot;/&gt;&lt;wsp:rsid wsp:val=&quot;00A50E31&quot;/&gt;&lt;wsp:rsid wsp:val=&quot;00A525AA&quot;/&gt;&lt;wsp:rsid wsp:val=&quot;00A53DA9&quot;/&gt;&lt;wsp:rsid wsp:val=&quot;00A55F4E&quot;/&gt;&lt;wsp:rsid wsp:val=&quot;00A57448&quot;/&gt;&lt;wsp:rsid wsp:val=&quot;00A57ACE&quot;/&gt;&lt;wsp:rsid wsp:val=&quot;00A61831&quot;/&gt;&lt;wsp:rsid wsp:val=&quot;00A6446C&quot;/&gt;&lt;wsp:rsid wsp:val=&quot;00A653A6&quot;/&gt;&lt;wsp:rsid wsp:val=&quot;00A65439&quot;/&gt;&lt;wsp:rsid wsp:val=&quot;00A65BF6&quot;/&gt;&lt;wsp:rsid wsp:val=&quot;00A66640&quot;/&gt;&lt;wsp:rsid wsp:val=&quot;00A66F72&quot;/&gt;&lt;wsp:rsid wsp:val=&quot;00A67A2B&quot;/&gt;&lt;wsp:rsid wsp:val=&quot;00A72864&quot;/&gt;&lt;wsp:rsid wsp:val=&quot;00A73A6E&quot;/&gt;&lt;wsp:rsid wsp:val=&quot;00A73DDE&quot;/&gt;&lt;wsp:rsid wsp:val=&quot;00A81045&quot;/&gt;&lt;wsp:rsid wsp:val=&quot;00A81933&quot;/&gt;&lt;wsp:rsid wsp:val=&quot;00A81B15&quot;/&gt;&lt;wsp:rsid wsp:val=&quot;00A85234&quot;/&gt;&lt;wsp:rsid wsp:val=&quot;00A85DBC&quot;/&gt;&lt;wsp:rsid wsp:val=&quot;00A86D7E&quot;/&gt;&lt;wsp:rsid wsp:val=&quot;00A87366&quot;/&gt;&lt;wsp:rsid wsp:val=&quot;00A878EF&quot;/&gt;&lt;wsp:rsid wsp:val=&quot;00A9656B&quot;/&gt;&lt;wsp:rsid wsp:val=&quot;00AA24C1&quot;/&gt;&lt;wsp:rsid wsp:val=&quot;00AA4CA6&quot;/&gt;&lt;wsp:rsid wsp:val=&quot;00AA4DD5&quot;/&gt;&lt;wsp:rsid wsp:val=&quot;00AA5DEE&quot;/&gt;&lt;wsp:rsid wsp:val=&quot;00AB3F85&quot;/&gt;&lt;wsp:rsid wsp:val=&quot;00AB7F9E&quot;/&gt;&lt;wsp:rsid wsp:val=&quot;00AC04CD&quot;/&gt;&lt;wsp:rsid wsp:val=&quot;00AC0B13&quot;/&gt;&lt;wsp:rsid wsp:val=&quot;00AC0B5C&quot;/&gt;&lt;wsp:rsid wsp:val=&quot;00AC0EFF&quot;/&gt;&lt;wsp:rsid wsp:val=&quot;00AC12AF&quot;/&gt;&lt;wsp:rsid wsp:val=&quot;00AC2665&quot;/&gt;&lt;wsp:rsid wsp:val=&quot;00AC2EEB&quot;/&gt;&lt;wsp:rsid wsp:val=&quot;00AC306A&quot;/&gt;&lt;wsp:rsid wsp:val=&quot;00AC5005&quot;/&gt;&lt;wsp:rsid wsp:val=&quot;00AC654A&quot;/&gt;&lt;wsp:rsid wsp:val=&quot;00AC670F&quot;/&gt;&lt;wsp:rsid wsp:val=&quot;00AC6B3D&quot;/&gt;&lt;wsp:rsid wsp:val=&quot;00AC6DB8&quot;/&gt;&lt;wsp:rsid wsp:val=&quot;00AD19C3&quot;/&gt;&lt;wsp:rsid wsp:val=&quot;00AD2058&quot;/&gt;&lt;wsp:rsid wsp:val=&quot;00AD6613&quot;/&gt;&lt;wsp:rsid wsp:val=&quot;00AD6D86&quot;/&gt;&lt;wsp:rsid wsp:val=&quot;00AE2DD6&quot;/&gt;&lt;wsp:rsid wsp:val=&quot;00AE35E4&quot;/&gt;&lt;wsp:rsid wsp:val=&quot;00AE747D&quot;/&gt;&lt;wsp:rsid wsp:val=&quot;00AE77EC&quot;/&gt;&lt;wsp:rsid wsp:val=&quot;00AF1CC9&quot;/&gt;&lt;wsp:rsid wsp:val=&quot;00B01679&quot;/&gt;&lt;wsp:rsid wsp:val=&quot;00B02F68&quot;/&gt;&lt;wsp:rsid wsp:val=&quot;00B03CAE&quot;/&gt;&lt;wsp:rsid wsp:val=&quot;00B05546&quot;/&gt;&lt;wsp:rsid wsp:val=&quot;00B05946&quot;/&gt;&lt;wsp:rsid wsp:val=&quot;00B067A5&quot;/&gt;&lt;wsp:rsid wsp:val=&quot;00B06E27&quot;/&gt;&lt;wsp:rsid wsp:val=&quot;00B12421&quot;/&gt;&lt;wsp:rsid wsp:val=&quot;00B12FE2&quot;/&gt;&lt;wsp:rsid wsp:val=&quot;00B15E24&quot;/&gt;&lt;wsp:rsid wsp:val=&quot;00B226D0&quot;/&gt;&lt;wsp:rsid wsp:val=&quot;00B22E92&quot;/&gt;&lt;wsp:rsid wsp:val=&quot;00B30F2A&quot;/&gt;&lt;wsp:rsid wsp:val=&quot;00B31FB5&quot;/&gt;&lt;wsp:rsid wsp:val=&quot;00B3223D&quot;/&gt;&lt;wsp:rsid wsp:val=&quot;00B34988&quot;/&gt;&lt;wsp:rsid wsp:val=&quot;00B3698F&quot;/&gt;&lt;wsp:rsid wsp:val=&quot;00B406C1&quot;/&gt;&lt;wsp:rsid wsp:val=&quot;00B42372&quot;/&gt;&lt;wsp:rsid wsp:val=&quot;00B42C7A&quot;/&gt;&lt;wsp:rsid wsp:val=&quot;00B44009&quot;/&gt;&lt;wsp:rsid wsp:val=&quot;00B463E3&quot;/&gt;&lt;wsp:rsid wsp:val=&quot;00B47B48&quot;/&gt;&lt;wsp:rsid wsp:val=&quot;00B5001E&quot;/&gt;&lt;wsp:rsid wsp:val=&quot;00B52C8A&quot;/&gt;&lt;wsp:rsid wsp:val=&quot;00B5445A&quot;/&gt;&lt;wsp:rsid wsp:val=&quot;00B558AB&quot;/&gt;&lt;wsp:rsid wsp:val=&quot;00B606D9&quot;/&gt;&lt;wsp:rsid wsp:val=&quot;00B60991&quot;/&gt;&lt;wsp:rsid wsp:val=&quot;00B62D3B&quot;/&gt;&lt;wsp:rsid wsp:val=&quot;00B64ABD&quot;/&gt;&lt;wsp:rsid wsp:val=&quot;00B65225&quot;/&gt;&lt;wsp:rsid wsp:val=&quot;00B70989&quot;/&gt;&lt;wsp:rsid wsp:val=&quot;00B73543&quot;/&gt;&lt;wsp:rsid wsp:val=&quot;00B739BA&quot;/&gt;&lt;wsp:rsid wsp:val=&quot;00B73AE2&quot;/&gt;&lt;wsp:rsid wsp:val=&quot;00B73BFC&quot;/&gt;&lt;wsp:rsid wsp:val=&quot;00B80274&quot;/&gt;&lt;wsp:rsid wsp:val=&quot;00B8397B&quot;/&gt;&lt;wsp:rsid wsp:val=&quot;00B8446C&quot;/&gt;&lt;wsp:rsid wsp:val=&quot;00B84970&quot;/&gt;&lt;wsp:rsid wsp:val=&quot;00B876F0&quot;/&gt;&lt;wsp:rsid wsp:val=&quot;00B87ECE&quot;/&gt;&lt;wsp:rsid wsp:val=&quot;00B9181B&quot;/&gt;&lt;wsp:rsid wsp:val=&quot;00B925DD&quot;/&gt;&lt;wsp:rsid wsp:val=&quot;00B9543F&quot;/&gt;&lt;wsp:rsid wsp:val=&quot;00B95A46&quot;/&gt;&lt;wsp:rsid wsp:val=&quot;00BA146A&quot;/&gt;&lt;wsp:rsid wsp:val=&quot;00BA1CBC&quot;/&gt;&lt;wsp:rsid wsp:val=&quot;00BA1D66&quot;/&gt;&lt;wsp:rsid wsp:val=&quot;00BB087F&quot;/&gt;&lt;wsp:rsid wsp:val=&quot;00BB16F4&quot;/&gt;&lt;wsp:rsid wsp:val=&quot;00BB5FFE&quot;/&gt;&lt;wsp:rsid wsp:val=&quot;00BB6A38&quot;/&gt;&lt;wsp:rsid wsp:val=&quot;00BC40A6&quot;/&gt;&lt;wsp:rsid wsp:val=&quot;00BC4CBB&quot;/&gt;&lt;wsp:rsid wsp:val=&quot;00BC5AE7&quot;/&gt;&lt;wsp:rsid wsp:val=&quot;00BC7FED&quot;/&gt;&lt;wsp:rsid wsp:val=&quot;00BD14EA&quot;/&gt;&lt;wsp:rsid wsp:val=&quot;00BD3CDD&quot;/&gt;&lt;wsp:rsid wsp:val=&quot;00BD7B79&quot;/&gt;&lt;wsp:rsid wsp:val=&quot;00BE1672&quot;/&gt;&lt;wsp:rsid wsp:val=&quot;00BE31EA&quot;/&gt;&lt;wsp:rsid wsp:val=&quot;00BE3E00&quot;/&gt;&lt;wsp:rsid wsp:val=&quot;00BE48B6&quot;/&gt;&lt;wsp:rsid wsp:val=&quot;00BE7095&quot;/&gt;&lt;wsp:rsid wsp:val=&quot;00BE78BD&quot;/&gt;&lt;wsp:rsid wsp:val=&quot;00BF03BB&quot;/&gt;&lt;wsp:rsid wsp:val=&quot;00BF15F6&quot;/&gt;&lt;wsp:rsid wsp:val=&quot;00BF28CB&quot;/&gt;&lt;wsp:rsid wsp:val=&quot;00BF50DB&quot;/&gt;&lt;wsp:rsid wsp:val=&quot;00BF62CD&quot;/&gt;&lt;wsp:rsid wsp:val=&quot;00BF7F29&quot;/&gt;&lt;wsp:rsid wsp:val=&quot;00BF7F3A&quot;/&gt;&lt;wsp:rsid wsp:val=&quot;00C04118&quot;/&gt;&lt;wsp:rsid wsp:val=&quot;00C07A28&quot;/&gt;&lt;wsp:rsid wsp:val=&quot;00C16EAA&quot;/&gt;&lt;wsp:rsid wsp:val=&quot;00C20409&quot;/&gt;&lt;wsp:rsid wsp:val=&quot;00C26212&quot;/&gt;&lt;wsp:rsid wsp:val=&quot;00C26985&quot;/&gt;&lt;wsp:rsid wsp:val=&quot;00C3198F&quot;/&gt;&lt;wsp:rsid wsp:val=&quot;00C329CB&quot;/&gt;&lt;wsp:rsid wsp:val=&quot;00C34F14&quot;/&gt;&lt;wsp:rsid wsp:val=&quot;00C36435&quot;/&gt;&lt;wsp:rsid wsp:val=&quot;00C42EA1&quot;/&gt;&lt;wsp:rsid wsp:val=&quot;00C50891&quot;/&gt;&lt;wsp:rsid wsp:val=&quot;00C51228&quot;/&gt;&lt;wsp:rsid wsp:val=&quot;00C51ECB&quot;/&gt;&lt;wsp:rsid wsp:val=&quot;00C534AF&quot;/&gt;&lt;wsp:rsid wsp:val=&quot;00C53A1A&quot;/&gt;&lt;wsp:rsid wsp:val=&quot;00C53B3C&quot;/&gt;&lt;wsp:rsid wsp:val=&quot;00C546CF&quot;/&gt;&lt;wsp:rsid wsp:val=&quot;00C56601&quot;/&gt;&lt;wsp:rsid wsp:val=&quot;00C575F0&quot;/&gt;&lt;wsp:rsid wsp:val=&quot;00C578B3&quot;/&gt;&lt;wsp:rsid wsp:val=&quot;00C70E7D&quot;/&gt;&lt;wsp:rsid wsp:val=&quot;00C73658&quot;/&gt;&lt;wsp:rsid wsp:val=&quot;00C80CB7&quot;/&gt;&lt;wsp:rsid wsp:val=&quot;00C816A2&quot;/&gt;&lt;wsp:rsid wsp:val=&quot;00C8176D&quot;/&gt;&lt;wsp:rsid wsp:val=&quot;00C81962&quot;/&gt;&lt;wsp:rsid wsp:val=&quot;00C82C1B&quot;/&gt;&lt;wsp:rsid wsp:val=&quot;00C83065&quot;/&gt;&lt;wsp:rsid wsp:val=&quot;00C8380C&quot;/&gt;&lt;wsp:rsid wsp:val=&quot;00C84376&quot;/&gt;&lt;wsp:rsid wsp:val=&quot;00C847AC&quot;/&gt;&lt;wsp:rsid wsp:val=&quot;00C91E2D&quot;/&gt;&lt;wsp:rsid wsp:val=&quot;00C93060&quot;/&gt;&lt;wsp:rsid wsp:val=&quot;00C94692&quot;/&gt;&lt;wsp:rsid wsp:val=&quot;00C96A24&quot;/&gt;&lt;wsp:rsid wsp:val=&quot;00C97B91&quot;/&gt;&lt;wsp:rsid wsp:val=&quot;00CA3229&quot;/&gt;&lt;wsp:rsid wsp:val=&quot;00CA32E8&quot;/&gt;&lt;wsp:rsid wsp:val=&quot;00CA40DE&quot;/&gt;&lt;wsp:rsid wsp:val=&quot;00CA559C&quot;/&gt;&lt;wsp:rsid wsp:val=&quot;00CA6520&quot;/&gt;&lt;wsp:rsid wsp:val=&quot;00CB1793&quot;/&gt;&lt;wsp:rsid wsp:val=&quot;00CB203F&quot;/&gt;&lt;wsp:rsid wsp:val=&quot;00CB2E29&quot;/&gt;&lt;wsp:rsid wsp:val=&quot;00CB3271&quot;/&gt;&lt;wsp:rsid wsp:val=&quot;00CB3746&quot;/&gt;&lt;wsp:rsid wsp:val=&quot;00CB5123&quot;/&gt;&lt;wsp:rsid wsp:val=&quot;00CB77C1&quot;/&gt;&lt;wsp:rsid wsp:val=&quot;00CC10BE&quot;/&gt;&lt;wsp:rsid wsp:val=&quot;00CC26C6&quot;/&gt;&lt;wsp:rsid wsp:val=&quot;00CC742C&quot;/&gt;&lt;wsp:rsid wsp:val=&quot;00CD03C9&quot;/&gt;&lt;wsp:rsid wsp:val=&quot;00CD2A32&quot;/&gt;&lt;wsp:rsid wsp:val=&quot;00CD4DC8&quot;/&gt;&lt;wsp:rsid wsp:val=&quot;00CD6473&quot;/&gt;&lt;wsp:rsid wsp:val=&quot;00CE0F68&quot;/&gt;&lt;wsp:rsid wsp:val=&quot;00CE5D2F&quot;/&gt;&lt;wsp:rsid wsp:val=&quot;00CE64A9&quot;/&gt;&lt;wsp:rsid wsp:val=&quot;00CE6621&quot;/&gt;&lt;wsp:rsid wsp:val=&quot;00CE6B6C&quot;/&gt;&lt;wsp:rsid wsp:val=&quot;00CF0B10&quot;/&gt;&lt;wsp:rsid wsp:val=&quot;00CF1288&quot;/&gt;&lt;wsp:rsid wsp:val=&quot;00CF1369&quot;/&gt;&lt;wsp:rsid wsp:val=&quot;00CF1BA7&quot;/&gt;&lt;wsp:rsid wsp:val=&quot;00CF21D8&quot;/&gt;&lt;wsp:rsid wsp:val=&quot;00CF3CC6&quot;/&gt;&lt;wsp:rsid wsp:val=&quot;00CF6D00&quot;/&gt;&lt;wsp:rsid wsp:val=&quot;00CF71D1&quot;/&gt;&lt;wsp:rsid wsp:val=&quot;00D0117C&quot;/&gt;&lt;wsp:rsid wsp:val=&quot;00D04B8B&quot;/&gt;&lt;wsp:rsid wsp:val=&quot;00D058C4&quot;/&gt;&lt;wsp:rsid wsp:val=&quot;00D072A2&quot;/&gt;&lt;wsp:rsid wsp:val=&quot;00D07CEE&quot;/&gt;&lt;wsp:rsid wsp:val=&quot;00D12280&quot;/&gt;&lt;wsp:rsid wsp:val=&quot;00D1300C&quot;/&gt;&lt;wsp:rsid wsp:val=&quot;00D150B1&quot;/&gt;&lt;wsp:rsid wsp:val=&quot;00D150DB&quot;/&gt;&lt;wsp:rsid wsp:val=&quot;00D1579D&quot;/&gt;&lt;wsp:rsid wsp:val=&quot;00D176E0&quot;/&gt;&lt;wsp:rsid wsp:val=&quot;00D17A79&quot;/&gt;&lt;wsp:rsid wsp:val=&quot;00D17F4D&quot;/&gt;&lt;wsp:rsid wsp:val=&quot;00D262B4&quot;/&gt;&lt;wsp:rsid wsp:val=&quot;00D264AA&quot;/&gt;&lt;wsp:rsid wsp:val=&quot;00D34921&quot;/&gt;&lt;wsp:rsid wsp:val=&quot;00D34A98&quot;/&gt;&lt;wsp:rsid wsp:val=&quot;00D34DA4&quot;/&gt;&lt;wsp:rsid wsp:val=&quot;00D36614&quot;/&gt;&lt;wsp:rsid wsp:val=&quot;00D37BD0&quot;/&gt;&lt;wsp:rsid wsp:val=&quot;00D40239&quot;/&gt;&lt;wsp:rsid wsp:val=&quot;00D40266&quot;/&gt;&lt;wsp:rsid wsp:val=&quot;00D40E06&quot;/&gt;&lt;wsp:rsid wsp:val=&quot;00D50D6E&quot;/&gt;&lt;wsp:rsid wsp:val=&quot;00D50DBD&quot;/&gt;&lt;wsp:rsid wsp:val=&quot;00D520E4&quot;/&gt;&lt;wsp:rsid wsp:val=&quot;00D526A5&quot;/&gt;&lt;wsp:rsid wsp:val=&quot;00D53BFB&quot;/&gt;&lt;wsp:rsid wsp:val=&quot;00D5415B&quot;/&gt;&lt;wsp:rsid wsp:val=&quot;00D55F77&quot;/&gt;&lt;wsp:rsid wsp:val=&quot;00D575F4&quot;/&gt;&lt;wsp:rsid wsp:val=&quot;00D5781D&quot;/&gt;&lt;wsp:rsid wsp:val=&quot;00D57DFA&quot;/&gt;&lt;wsp:rsid wsp:val=&quot;00D60B9E&quot;/&gt;&lt;wsp:rsid wsp:val=&quot;00D651AF&quot;/&gt;&lt;wsp:rsid wsp:val=&quot;00D66315&quot;/&gt;&lt;wsp:rsid wsp:val=&quot;00D70E88&quot;/&gt;&lt;wsp:rsid wsp:val=&quot;00D70F9D&quot;/&gt;&lt;wsp:rsid wsp:val=&quot;00D71D3B&quot;/&gt;&lt;wsp:rsid wsp:val=&quot;00D72253&quot;/&gt;&lt;wsp:rsid wsp:val=&quot;00D75D35&quot;/&gt;&lt;wsp:rsid wsp:val=&quot;00D80F86&quot;/&gt;&lt;wsp:rsid wsp:val=&quot;00D82619&quot;/&gt;&lt;wsp:rsid wsp:val=&quot;00D831F6&quot;/&gt;&lt;wsp:rsid wsp:val=&quot;00D839B8&quot;/&gt;&lt;wsp:rsid wsp:val=&quot;00D83AAD&quot;/&gt;&lt;wsp:rsid wsp:val=&quot;00D84411&quot;/&gt;&lt;wsp:rsid wsp:val=&quot;00D90132&quot;/&gt;&lt;wsp:rsid wsp:val=&quot;00D9135B&quot;/&gt;&lt;wsp:rsid wsp:val=&quot;00D91D89&quot;/&gt;&lt;wsp:rsid wsp:val=&quot;00DA025E&quot;/&gt;&lt;wsp:rsid wsp:val=&quot;00DA518A&quot;/&gt;&lt;wsp:rsid wsp:val=&quot;00DA706D&quot;/&gt;&lt;wsp:rsid wsp:val=&quot;00DB0073&quot;/&gt;&lt;wsp:rsid wsp:val=&quot;00DB0BA5&quot;/&gt;&lt;wsp:rsid wsp:val=&quot;00DC1331&quot;/&gt;&lt;wsp:rsid wsp:val=&quot;00DC39A9&quot;/&gt;&lt;wsp:rsid wsp:val=&quot;00DC53E7&quot;/&gt;&lt;wsp:rsid wsp:val=&quot;00DC756C&quot;/&gt;&lt;wsp:rsid wsp:val=&quot;00DC7BB8&quot;/&gt;&lt;wsp:rsid wsp:val=&quot;00DD00AF&quot;/&gt;&lt;wsp:rsid wsp:val=&quot;00DD0C2C&quot;/&gt;&lt;wsp:rsid wsp:val=&quot;00DD3142&quot;/&gt;&lt;wsp:rsid wsp:val=&quot;00DD576B&quot;/&gt;&lt;wsp:rsid wsp:val=&quot;00DE22B1&quot;/&gt;&lt;wsp:rsid wsp:val=&quot;00DE263D&quot;/&gt;&lt;wsp:rsid wsp:val=&quot;00DE283D&quot;/&gt;&lt;wsp:rsid wsp:val=&quot;00DE4455&quot;/&gt;&lt;wsp:rsid wsp:val=&quot;00DE60C1&quot;/&gt;&lt;wsp:rsid wsp:val=&quot;00DE67FC&quot;/&gt;&lt;wsp:rsid wsp:val=&quot;00DF0815&quot;/&gt;&lt;wsp:rsid wsp:val=&quot;00DF30DF&quot;/&gt;&lt;wsp:rsid wsp:val=&quot;00DF5A00&quot;/&gt;&lt;wsp:rsid wsp:val=&quot;00E02397&quot;/&gt;&lt;wsp:rsid wsp:val=&quot;00E064D0&quot;/&gt;&lt;wsp:rsid wsp:val=&quot;00E06B0C&quot;/&gt;&lt;wsp:rsid wsp:val=&quot;00E07B9A&quot;/&gt;&lt;wsp:rsid wsp:val=&quot;00E11534&quot;/&gt;&lt;wsp:rsid wsp:val=&quot;00E15F57&quot;/&gt;&lt;wsp:rsid wsp:val=&quot;00E22B3F&quot;/&gt;&lt;wsp:rsid wsp:val=&quot;00E237F4&quot;/&gt;&lt;wsp:rsid wsp:val=&quot;00E238E4&quot;/&gt;&lt;wsp:rsid wsp:val=&quot;00E23E48&quot;/&gt;&lt;wsp:rsid wsp:val=&quot;00E253B2&quot;/&gt;&lt;wsp:rsid wsp:val=&quot;00E26073&quot;/&gt;&lt;wsp:rsid wsp:val=&quot;00E26F58&quot;/&gt;&lt;wsp:rsid wsp:val=&quot;00E30FEC&quot;/&gt;&lt;wsp:rsid wsp:val=&quot;00E31CCF&quot;/&gt;&lt;wsp:rsid wsp:val=&quot;00E32A4A&quot;/&gt;&lt;wsp:rsid wsp:val=&quot;00E4069E&quot;/&gt;&lt;wsp:rsid wsp:val=&quot;00E4076B&quot;/&gt;&lt;wsp:rsid wsp:val=&quot;00E43552&quot;/&gt;&lt;wsp:rsid wsp:val=&quot;00E45EF3&quot;/&gt;&lt;wsp:rsid wsp:val=&quot;00E519C5&quot;/&gt;&lt;wsp:rsid wsp:val=&quot;00E52777&quot;/&gt;&lt;wsp:rsid wsp:val=&quot;00E5329C&quot;/&gt;&lt;wsp:rsid wsp:val=&quot;00E5363C&quot;/&gt;&lt;wsp:rsid wsp:val=&quot;00E539AC&quot;/&gt;&lt;wsp:rsid wsp:val=&quot;00E54AF8&quot;/&gt;&lt;wsp:rsid wsp:val=&quot;00E55ABC&quot;/&gt;&lt;wsp:rsid wsp:val=&quot;00E57518&quot;/&gt;&lt;wsp:rsid wsp:val=&quot;00E57B74&quot;/&gt;&lt;wsp:rsid wsp:val=&quot;00E6150C&quot;/&gt;&lt;wsp:rsid wsp:val=&quot;00E61DFE&quot;/&gt;&lt;wsp:rsid wsp:val=&quot;00E62283&quot;/&gt;&lt;wsp:rsid wsp:val=&quot;00E70031&quot;/&gt;&lt;wsp:rsid wsp:val=&quot;00E73617&quot;/&gt;&lt;wsp:rsid wsp:val=&quot;00E7460A&quot;/&gt;&lt;wsp:rsid wsp:val=&quot;00E75C57&quot;/&gt;&lt;wsp:rsid wsp:val=&quot;00E81E3D&quot;/&gt;&lt;wsp:rsid wsp:val=&quot;00E83BD8&quot;/&gt;&lt;wsp:rsid wsp:val=&quot;00E845C2&quot;/&gt;&lt;wsp:rsid wsp:val=&quot;00E852A0&quot;/&gt;&lt;wsp:rsid wsp:val=&quot;00E85872&quot;/&gt;&lt;wsp:rsid wsp:val=&quot;00E8629F&quot;/&gt;&lt;wsp:rsid wsp:val=&quot;00E86553&quot;/&gt;&lt;wsp:rsid wsp:val=&quot;00E902E8&quot;/&gt;&lt;wsp:rsid wsp:val=&quot;00E908D1&quot;/&gt;&lt;wsp:rsid wsp:val=&quot;00E90F26&quot;/&gt;&lt;wsp:rsid wsp:val=&quot;00E924F9&quot;/&gt;&lt;wsp:rsid wsp:val=&quot;00E977FD&quot;/&gt;&lt;wsp:rsid wsp:val=&quot;00EA1146&quot;/&gt;&lt;wsp:rsid wsp:val=&quot;00EA15EB&quot;/&gt;&lt;wsp:rsid wsp:val=&quot;00EA20D4&quot;/&gt;&lt;wsp:rsid wsp:val=&quot;00EA3C24&quot;/&gt;&lt;wsp:rsid wsp:val=&quot;00EA5C32&quot;/&gt;&lt;wsp:rsid wsp:val=&quot;00EA7566&quot;/&gt;&lt;wsp:rsid wsp:val=&quot;00EA7B28&quot;/&gt;&lt;wsp:rsid wsp:val=&quot;00EB2122&quot;/&gt;&lt;wsp:rsid wsp:val=&quot;00EB342C&quot;/&gt;&lt;wsp:rsid wsp:val=&quot;00EB47AD&quot;/&gt;&lt;wsp:rsid wsp:val=&quot;00EC2A82&quot;/&gt;&lt;wsp:rsid wsp:val=&quot;00EC44C8&quot;/&gt;&lt;wsp:rsid wsp:val=&quot;00EC556A&quot;/&gt;&lt;wsp:rsid wsp:val=&quot;00EC7140&quot;/&gt;&lt;wsp:rsid wsp:val=&quot;00EC722B&quot;/&gt;&lt;wsp:rsid wsp:val=&quot;00ED509A&quot;/&gt;&lt;wsp:rsid wsp:val=&quot;00ED5262&quot;/&gt;&lt;wsp:rsid wsp:val=&quot;00ED5719&quot;/&gt;&lt;wsp:rsid wsp:val=&quot;00ED5D0F&quot;/&gt;&lt;wsp:rsid wsp:val=&quot;00EE11B3&quot;/&gt;&lt;wsp:rsid wsp:val=&quot;00EE2E65&quot;/&gt;&lt;wsp:rsid wsp:val=&quot;00EE3C68&quot;/&gt;&lt;wsp:rsid wsp:val=&quot;00EF0A71&quot;/&gt;&lt;wsp:rsid wsp:val=&quot;00EF2D85&quot;/&gt;&lt;wsp:rsid wsp:val=&quot;00EF3549&quot;/&gt;&lt;wsp:rsid wsp:val=&quot;00EF3BAD&quot;/&gt;&lt;wsp:rsid wsp:val=&quot;00EF3D28&quot;/&gt;&lt;wsp:rsid wsp:val=&quot;00EF4968&quot;/&gt;&lt;wsp:rsid wsp:val=&quot;00EF5D37&quot;/&gt;&lt;wsp:rsid wsp:val=&quot;00EF74A9&quot;/&gt;&lt;wsp:rsid wsp:val=&quot;00EF7BA9&quot;/&gt;&lt;wsp:rsid wsp:val=&quot;00F00944&quot;/&gt;&lt;wsp:rsid wsp:val=&quot;00F023A9&quot;/&gt;&lt;wsp:rsid wsp:val=&quot;00F0343A&quot;/&gt;&lt;wsp:rsid wsp:val=&quot;00F06B98&quot;/&gt;&lt;wsp:rsid wsp:val=&quot;00F06C54&quot;/&gt;&lt;wsp:rsid wsp:val=&quot;00F06DD8&quot;/&gt;&lt;wsp:rsid wsp:val=&quot;00F072D8&quot;/&gt;&lt;wsp:rsid wsp:val=&quot;00F10825&quot;/&gt;&lt;wsp:rsid wsp:val=&quot;00F15C84&quot;/&gt;&lt;wsp:rsid wsp:val=&quot;00F16188&quot;/&gt;&lt;wsp:rsid wsp:val=&quot;00F176F7&quot;/&gt;&lt;wsp:rsid wsp:val=&quot;00F20B94&quot;/&gt;&lt;wsp:rsid wsp:val=&quot;00F21AA3&quot;/&gt;&lt;wsp:rsid wsp:val=&quot;00F21B36&quot;/&gt;&lt;wsp:rsid wsp:val=&quot;00F21FA0&quot;/&gt;&lt;wsp:rsid wsp:val=&quot;00F22AF9&quot;/&gt;&lt;wsp:rsid wsp:val=&quot;00F260BB&quot;/&gt;&lt;wsp:rsid wsp:val=&quot;00F262D7&quot;/&gt;&lt;wsp:rsid wsp:val=&quot;00F30B22&quot;/&gt;&lt;wsp:rsid wsp:val=&quot;00F31369&quot;/&gt;&lt;wsp:rsid wsp:val=&quot;00F31F73&quot;/&gt;&lt;wsp:rsid wsp:val=&quot;00F3281B&quot;/&gt;&lt;wsp:rsid wsp:val=&quot;00F33C35&quot;/&gt;&lt;wsp:rsid wsp:val=&quot;00F35313&quot;/&gt;&lt;wsp:rsid wsp:val=&quot;00F3578A&quot;/&gt;&lt;wsp:rsid wsp:val=&quot;00F43104&quot;/&gt;&lt;wsp:rsid wsp:val=&quot;00F44A61&quot;/&gt;&lt;wsp:rsid wsp:val=&quot;00F4734D&quot;/&gt;&lt;wsp:rsid wsp:val=&quot;00F47D81&quot;/&gt;&lt;wsp:rsid wsp:val=&quot;00F52F19&quot;/&gt;&lt;wsp:rsid wsp:val=&quot;00F55467&quot;/&gt;&lt;wsp:rsid wsp:val=&quot;00F56DD6&quot;/&gt;&lt;wsp:rsid wsp:val=&quot;00F63A09&quot;/&gt;&lt;wsp:rsid wsp:val=&quot;00F640C8&quot;/&gt;&lt;wsp:rsid wsp:val=&quot;00F64E51&quot;/&gt;&lt;wsp:rsid wsp:val=&quot;00F66A1B&quot;/&gt;&lt;wsp:rsid wsp:val=&quot;00F7146E&quot;/&gt;&lt;wsp:rsid wsp:val=&quot;00F739ED&quot;/&gt;&lt;wsp:rsid wsp:val=&quot;00F75DB0&quot;/&gt;&lt;wsp:rsid wsp:val=&quot;00F76FBE&quot;/&gt;&lt;wsp:rsid wsp:val=&quot;00F7778F&quot;/&gt;&lt;wsp:rsid wsp:val=&quot;00F77D34&quot;/&gt;&lt;wsp:rsid wsp:val=&quot;00F825CC&quot;/&gt;&lt;wsp:rsid wsp:val=&quot;00F835C1&quot;/&gt;&lt;wsp:rsid wsp:val=&quot;00F84B44&quot;/&gt;&lt;wsp:rsid wsp:val=&quot;00F84CC4&quot;/&gt;&lt;wsp:rsid wsp:val=&quot;00F86875&quot;/&gt;&lt;wsp:rsid wsp:val=&quot;00F8704F&quot;/&gt;&lt;wsp:rsid wsp:val=&quot;00F87B0C&quot;/&gt;&lt;wsp:rsid wsp:val=&quot;00F91E93&quot;/&gt;&lt;wsp:rsid wsp:val=&quot;00FA0423&quot;/&gt;&lt;wsp:rsid wsp:val=&quot;00FA2CF7&quot;/&gt;&lt;wsp:rsid wsp:val=&quot;00FA2E18&quot;/&gt;&lt;wsp:rsid wsp:val=&quot;00FA6851&quot;/&gt;&lt;wsp:rsid wsp:val=&quot;00FA76C0&quot;/&gt;&lt;wsp:rsid wsp:val=&quot;00FB0D2D&quot;/&gt;&lt;wsp:rsid wsp:val=&quot;00FB2CCA&quot;/&gt;&lt;wsp:rsid wsp:val=&quot;00FB52C2&quot;/&gt;&lt;wsp:rsid wsp:val=&quot;00FB58D3&quot;/&gt;&lt;wsp:rsid wsp:val=&quot;00FB6375&quot;/&gt;&lt;wsp:rsid wsp:val=&quot;00FC051F&quot;/&gt;&lt;wsp:rsid wsp:val=&quot;00FC542F&quot;/&gt;&lt;wsp:rsid wsp:val=&quot;00FC6C4B&quot;/&gt;&lt;wsp:rsid wsp:val=&quot;00FC7090&quot;/&gt;&lt;wsp:rsid wsp:val=&quot;00FC713E&quot;/&gt;&lt;wsp:rsid wsp:val=&quot;00FD2747&quot;/&gt;&lt;wsp:rsid wsp:val=&quot;00FD650F&quot;/&gt;&lt;wsp:rsid wsp:val=&quot;00FF2E3D&quot;/&gt;&lt;wsp:rsid wsp:val=&quot;00FF4D6B&quot;/&gt;&lt;wsp:rsid wsp:val=&quot;00FF68C6&quot;/&gt;&lt;/wsp:rsids&gt;&lt;/w:docPr&gt;&lt;w:body&gt;&lt;wx:sect&gt;&lt;w:p wsp:rsidR=&quot;00000000&quot; wsp:rsidRDefault=&quot;00C534AF&quot; wsp:rsidP=&quot;00C534AF&quot;&gt;&lt;m:oMathPara&gt;&lt;m:oMath&gt;&lt;m:r&gt;&lt;w:rPr&gt;&lt;w:rFonts w:ascii=&quot;Cambria Math&quot; w:fareast=&quot;Batang&quot; w:h-ansi=&quot;Cambria Math&quot;/&gt;&lt;wx:font wx:val=&quot;Cambria Math&quot;/&gt;&lt;w:i/&gt;&lt;/w:rPr&gt;&lt;m:t&gt;4688__&lt;/m:t&gt;&lt;/m:r&gt;&lt;/m:oMath&gt;&lt;/m:oMathPara&gt;&lt;/w:p&gt;&lt;w:sectPr wsp:rsidR=&quot;00000000&quot;&gt;&lt;w:pgSz w:w=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            <v:imagedata r:id="rId24" o:title="" chromakey="white"/>
                      </v:shape>
                    </w:pict>
                  </w:r>
                  <w:r w:rsidRPr="004031C1">
                    <w:rPr>
                      <w:rFonts w:eastAsia="Batang"/>
                    </w:rPr>
                    <w:instrText xml:space="preserve"> </w:instrText>
                  </w:r>
                  <w:r w:rsidRPr="004031C1">
                    <w:rPr>
                      <w:rFonts w:eastAsia="Batang"/>
                    </w:rPr>
                    <w:fldChar w:fldCharType="separate"/>
                  </w:r>
                  <w:r w:rsidR="00D14C1D">
                    <w:rPr>
                      <w:position w:val="-5"/>
                    </w:rPr>
                    <w:pict w14:anchorId="4A826C77">
                      <v:shape id="_x0000_i1043" type="#_x0000_t75" style="width:25.5pt;height:10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38&quot;/&gt;&lt;w:printFractionalCharacterWidth/&gt;&lt;w:bordersDontSurroundHeader/&gt;&lt;w:bordersDontSurroundFooter/&gt;&lt;w:stylePaneFormatFilter w:val=&quot;3F2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validateAgainstSchema/&gt;&lt;w:saveInvalidXML w:val=&quot;off&quot;/&gt;&lt;w:ignoreMixedContent w:val=&quot;off&quot;/&gt;&lt;w:alwaysShowPlaceholderText w:val=&quot;off&quot;/&gt;&lt;w:footnotePr&gt;&lt;w:pos w:val=&quot;beneath-text&quot;/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282213&quot;/&gt;&lt;wsp:rsid wsp:val=&quot;000027ED&quot;/&gt;&lt;wsp:rsid wsp:val=&quot;0000379E&quot;/&gt;&lt;wsp:rsid wsp:val=&quot;000037AF&quot;/&gt;&lt;wsp:rsid wsp:val=&quot;00003C52&quot;/&gt;&lt;wsp:rsid wsp:val=&quot;00004537&quot;/&gt;&lt;wsp:rsid wsp:val=&quot;00007948&quot;/&gt;&lt;wsp:rsid wsp:val=&quot;000128F2&quot;/&gt;&lt;wsp:rsid wsp:val=&quot;00017799&quot;/&gt;&lt;wsp:rsid wsp:val=&quot;00017BDA&quot;/&gt;&lt;wsp:rsid wsp:val=&quot;0002036D&quot;/&gt;&lt;wsp:rsid wsp:val=&quot;00020852&quot;/&gt;&lt;wsp:rsid wsp:val=&quot;00020CB7&quot;/&gt;&lt;wsp:rsid wsp:val=&quot;0002191D&quot;/&gt;&lt;wsp:rsid wsp:val=&quot;00021E68&quot;/&gt;&lt;wsp:rsid wsp:val=&quot;000233B8&quot;/&gt;&lt;wsp:rsid wsp:val=&quot;000266A0&quot;/&gt;&lt;wsp:rsid wsp:val=&quot;00030E6C&quot;/&gt;&lt;wsp:rsid wsp:val=&quot;0003154D&quot;/&gt;&lt;wsp:rsid wsp:val=&quot;00031C1D&quot;/&gt;&lt;wsp:rsid wsp:val=&quot;000419BA&quot;/&gt;&lt;wsp:rsid wsp:val=&quot;00042E92&quot;/&gt;&lt;wsp:rsid wsp:val=&quot;0004483F&quot;/&gt;&lt;wsp:rsid wsp:val=&quot;00045666&quot;/&gt;&lt;wsp:rsid wsp:val=&quot;000456D7&quot;/&gt;&lt;wsp:rsid wsp:val=&quot;00045CBD&quot;/&gt;&lt;wsp:rsid wsp:val=&quot;00047943&quot;/&gt;&lt;wsp:rsid wsp:val=&quot;0005300E&quot;/&gt;&lt;wsp:rsid wsp:val=&quot;000612D1&quot;/&gt;&lt;wsp:rsid wsp:val=&quot;000621A8&quot;/&gt;&lt;wsp:rsid wsp:val=&quot;0006400E&quot;/&gt;&lt;wsp:rsid wsp:val=&quot;00064B3E&quot;/&gt;&lt;wsp:rsid wsp:val=&quot;00065F1C&quot;/&gt;&lt;wsp:rsid wsp:val=&quot;00066891&quot;/&gt;&lt;wsp:rsid wsp:val=&quot;0006768C&quot;/&gt;&lt;wsp:rsid wsp:val=&quot;00071032&quot;/&gt;&lt;wsp:rsid wsp:val=&quot;00073860&quot;/&gt;&lt;wsp:rsid wsp:val=&quot;00075B66&quot;/&gt;&lt;wsp:rsid wsp:val=&quot;000766B3&quot;/&gt;&lt;wsp:rsid wsp:val=&quot;000820DA&quot;/&gt;&lt;wsp:rsid wsp:val=&quot;0008313F&quot;/&gt;&lt;wsp:rsid wsp:val=&quot;000840C6&quot;/&gt;&lt;wsp:rsid wsp:val=&quot;00085F45&quot;/&gt;&lt;wsp:rsid wsp:val=&quot;00087322&quot;/&gt;&lt;wsp:rsid wsp:val=&quot;000911E4&quot;/&gt;&lt;wsp:rsid wsp:val=&quot;00093E7E&quot;/&gt;&lt;wsp:rsid wsp:val=&quot;00095795&quot;/&gt;&lt;wsp:rsid wsp:val=&quot;00097D22&quot;/&gt;&lt;wsp:rsid wsp:val=&quot;000A2C7E&quot;/&gt;&lt;wsp:rsid wsp:val=&quot;000A3F65&quot;/&gt;&lt;wsp:rsid wsp:val=&quot;000A45AC&quot;/&gt;&lt;wsp:rsid wsp:val=&quot;000A6235&quot;/&gt;&lt;wsp:rsid wsp:val=&quot;000A65BC&quot;/&gt;&lt;wsp:rsid wsp:val=&quot;000A7F9C&quot;/&gt;&lt;wsp:rsid wsp:val=&quot;000B0E72&quot;/&gt;&lt;wsp:rsid wsp:val=&quot;000B5813&quot;/&gt;&lt;wsp:rsid wsp:val=&quot;000B6115&quot;/&gt;&lt;wsp:rsid wsp:val=&quot;000B649E&quot;/&gt;&lt;wsp:rsid wsp:val=&quot;000B6723&quot;/&gt;&lt;wsp:rsid wsp:val=&quot;000C20DB&quot;/&gt;&lt;wsp:rsid wsp:val=&quot;000C2D28&quot;/&gt;&lt;wsp:rsid wsp:val=&quot;000C3691&quot;/&gt;&lt;wsp:rsid wsp:val=&quot;000C37E4&quot;/&gt;&lt;wsp:rsid wsp:val=&quot;000C5893&quot;/&gt;&lt;wsp:rsid wsp:val=&quot;000C7332&quot;/&gt;&lt;wsp:rsid wsp:val=&quot;000D0AFE&quot;/&gt;&lt;wsp:rsid wsp:val=&quot;000D1F67&quot;/&gt;&lt;wsp:rsid wsp:val=&quot;000D4510&quot;/&gt;&lt;wsp:rsid wsp:val=&quot;000D5153&quot;/&gt;&lt;wsp:rsid wsp:val=&quot;000D597F&quot;/&gt;&lt;wsp:rsid wsp:val=&quot;000D6CFC&quot;/&gt;&lt;wsp:rsid wsp:val=&quot;000E01D4&quot;/&gt;&lt;wsp:rsid wsp:val=&quot;000E198C&quot;/&gt;&lt;wsp:rsid wsp:val=&quot;000E1D6A&quot;/&gt;&lt;wsp:rsid wsp:val=&quot;000E434A&quot;/&gt;&lt;wsp:rsid wsp:val=&quot;000E441C&quot;/&gt;&lt;wsp:rsid wsp:val=&quot;000E6DEC&quot;/&gt;&lt;wsp:rsid wsp:val=&quot;000F0182&quot;/&gt;&lt;wsp:rsid wsp:val=&quot;000F22CE&quot;/&gt;&lt;wsp:rsid wsp:val=&quot;000F3C2A&quot;/&gt;&lt;wsp:rsid wsp:val=&quot;000F5102&quot;/&gt;&lt;wsp:rsid wsp:val=&quot;000F6F65&quot;/&gt;&lt;wsp:rsid wsp:val=&quot;0010127A&quot;/&gt;&lt;wsp:rsid wsp:val=&quot;00102AFA&quot;/&gt;&lt;wsp:rsid wsp:val=&quot;00106A9F&quot;/&gt;&lt;wsp:rsid wsp:val=&quot;001072A8&quot;/&gt;&lt;wsp:rsid wsp:val=&quot;0011424E&quot;/&gt;&lt;wsp:rsid wsp:val=&quot;00117291&quot;/&gt;&lt;wsp:rsid wsp:val=&quot;00123571&quot;/&gt;&lt;wsp:rsid wsp:val=&quot;00123B5C&quot;/&gt;&lt;wsp:rsid wsp:val=&quot;00124082&quot;/&gt;&lt;wsp:rsid wsp:val=&quot;001301B1&quot;/&gt;&lt;wsp:rsid wsp:val=&quot;00130E89&quot;/&gt;&lt;wsp:rsid wsp:val=&quot;00132D36&quot;/&gt;&lt;wsp:rsid wsp:val=&quot;00141A2F&quot;/&gt;&lt;wsp:rsid wsp:val=&quot;00142771&quot;/&gt;&lt;wsp:rsid wsp:val=&quot;00142831&quot;/&gt;&lt;wsp:rsid wsp:val=&quot;00142F43&quot;/&gt;&lt;wsp:rsid wsp:val=&quot;00143316&quot;/&gt;&lt;wsp:rsid wsp:val=&quot;00145505&quot;/&gt;&lt;wsp:rsid wsp:val=&quot;00152C33&quot;/&gt;&lt;wsp:rsid wsp:val=&quot;00153528&quot;/&gt;&lt;wsp:rsid wsp:val=&quot;00160A47&quot;/&gt;&lt;wsp:rsid wsp:val=&quot;00160B00&quot;/&gt;&lt;wsp:rsid wsp:val=&quot;00162698&quot;/&gt;&lt;wsp:rsid wsp:val=&quot;00162F78&quot;/&gt;&lt;wsp:rsid wsp:val=&quot;001643AC&quot;/&gt;&lt;wsp:rsid wsp:val=&quot;00171980&quot;/&gt;&lt;wsp:rsid wsp:val=&quot;00171D07&quot;/&gt;&lt;wsp:rsid wsp:val=&quot;0017516C&quot;/&gt;&lt;wsp:rsid wsp:val=&quot;00175AB9&quot;/&gt;&lt;wsp:rsid wsp:val=&quot;00181060&quot;/&gt;&lt;wsp:rsid wsp:val=&quot;00181490&quot;/&gt;&lt;wsp:rsid wsp:val=&quot;00182304&quot;/&gt;&lt;wsp:rsid wsp:val=&quot;0018379B&quot;/&gt;&lt;wsp:rsid wsp:val=&quot;0018585B&quot;/&gt;&lt;wsp:rsid wsp:val=&quot;00192CE3&quot;/&gt;&lt;wsp:rsid wsp:val=&quot;00193116&quot;/&gt;&lt;wsp:rsid wsp:val=&quot;001A08AA&quot;/&gt;&lt;wsp:rsid wsp:val=&quot;001A1DAC&quot;/&gt;&lt;wsp:rsid wsp:val=&quot;001A3120&quot;/&gt;&lt;wsp:rsid wsp:val=&quot;001B0237&quot;/&gt;&lt;wsp:rsid wsp:val=&quot;001B1C3C&quot;/&gt;&lt;wsp:rsid wsp:val=&quot;001B32BC&quot;/&gt;&lt;wsp:rsid wsp:val=&quot;001C3A35&quot;/&gt;&lt;wsp:rsid wsp:val=&quot;001C602C&quot;/&gt;&lt;wsp:rsid wsp:val=&quot;001C67F1&quot;/&gt;&lt;wsp:rsid wsp:val=&quot;001C7645&quot;/&gt;&lt;wsp:rsid wsp:val=&quot;001D17FE&quot;/&gt;&lt;wsp:rsid wsp:val=&quot;001D5FAC&quot;/&gt;&lt;wsp:rsid wsp:val=&quot;001D61DA&quot;/&gt;&lt;wsp:rsid wsp:val=&quot;001D6D1A&quot;/&gt;&lt;wsp:rsid wsp:val=&quot;001D7B96&quot;/&gt;&lt;wsp:rsid wsp:val=&quot;001E0240&quot;/&gt;&lt;wsp:rsid wsp:val=&quot;001E290B&quot;/&gt;&lt;wsp:rsid wsp:val=&quot;001E7AB9&quot;/&gt;&lt;wsp:rsid wsp:val=&quot;001F2D35&quot;/&gt;&lt;wsp:rsid wsp:val=&quot;001F2F6B&quot;/&gt;&lt;wsp:rsid wsp:val=&quot;001F4D0D&quot;/&gt;&lt;wsp:rsid wsp:val=&quot;001F51BB&quot;/&gt;&lt;wsp:rsid wsp:val=&quot;001F64A0&quot;/&gt;&lt;wsp:rsid wsp:val=&quot;002029A6&quot;/&gt;&lt;wsp:rsid wsp:val=&quot;0020352D&quot;/&gt;&lt;wsp:rsid wsp:val=&quot;0020374C&quot;/&gt;&lt;wsp:rsid wsp:val=&quot;002041AB&quot;/&gt;&lt;wsp:rsid wsp:val=&quot;002045C1&quot;/&gt;&lt;wsp:rsid wsp:val=&quot;00205968&quot;/&gt;&lt;wsp:rsid wsp:val=&quot;00207DB7&quot;/&gt;&lt;wsp:rsid wsp:val=&quot;002106C8&quot;/&gt;&lt;wsp:rsid wsp:val=&quot;00212373&quot;/&gt;&lt;wsp:rsid wsp:val=&quot;002138EA&quot;/&gt;&lt;wsp:rsid wsp:val=&quot;00214FBD&quot;/&gt;&lt;wsp:rsid wsp:val=&quot;00222897&quot;/&gt;&lt;wsp:rsid wsp:val=&quot;00222AD3&quot;/&gt;&lt;wsp:rsid wsp:val=&quot;00230C68&quot;/&gt;&lt;wsp:rsid wsp:val=&quot;00231775&quot;/&gt;&lt;wsp:rsid wsp:val=&quot;00231866&quot;/&gt;&lt;wsp:rsid wsp:val=&quot;00232268&quot;/&gt;&lt;wsp:rsid wsp:val=&quot;00232B45&quot;/&gt;&lt;wsp:rsid wsp:val=&quot;00234306&quot;/&gt;&lt;wsp:rsid wsp:val=&quot;0023446F&quot;/&gt;&lt;wsp:rsid wsp:val=&quot;00235127&quot;/&gt;&lt;wsp:rsid wsp:val=&quot;00235394&quot;/&gt;&lt;wsp:rsid wsp:val=&quot;002363F5&quot;/&gt;&lt;wsp:rsid wsp:val=&quot;00242DD8&quot;/&gt;&lt;wsp:rsid wsp:val=&quot;002447F0&quot;/&gt;&lt;wsp:rsid wsp:val=&quot;00245B6B&quot;/&gt;&lt;wsp:rsid wsp:val=&quot;00247295&quot;/&gt;&lt;wsp:rsid wsp:val=&quot;0025035E&quot;/&gt;&lt;wsp:rsid wsp:val=&quot;0025345F&quot;/&gt;&lt;wsp:rsid wsp:val=&quot;00254DE6&quot;/&gt;&lt;wsp:rsid wsp:val=&quot;00257632&quot;/&gt;&lt;wsp:rsid wsp:val=&quot;00260476&quot;/&gt;&lt;wsp:rsid wsp:val=&quot;00260D4B&quot;/&gt;&lt;wsp:rsid wsp:val=&quot;0026179F&quot;/&gt;&lt;wsp:rsid wsp:val=&quot;00261EF2&quot;/&gt;&lt;wsp:rsid wsp:val=&quot;00262278&quot;/&gt;&lt;wsp:rsid wsp:val=&quot;00265053&quot;/&gt;&lt;wsp:rsid wsp:val=&quot;002715D3&quot;/&gt;&lt;wsp:rsid wsp:val=&quot;002716E7&quot;/&gt;&lt;wsp:rsid wsp:val=&quot;00272BC8&quot;/&gt;&lt;wsp:rsid wsp:val=&quot;00274E1A&quot;/&gt;&lt;wsp:rsid wsp:val=&quot;0027582B&quot;/&gt;&lt;wsp:rsid wsp:val=&quot;00275B3C&quot;/&gt;&lt;wsp:rsid wsp:val=&quot;0027745D&quot;/&gt;&lt;wsp:rsid wsp:val=&quot;00280799&quot;/&gt;&lt;wsp:rsid wsp:val=&quot;00282213&quot;/&gt;&lt;wsp:rsid wsp:val=&quot;00283084&quot;/&gt;&lt;wsp:rsid wsp:val=&quot;0028309A&quot;/&gt;&lt;wsp:rsid wsp:val=&quot;00285046&quot;/&gt;&lt;wsp:rsid wsp:val=&quot;0028522B&quot;/&gt;&lt;wsp:rsid wsp:val=&quot;00290654&quot;/&gt;&lt;wsp:rsid wsp:val=&quot;00290810&quot;/&gt;&lt;wsp:rsid wsp:val=&quot;0029188D&quot;/&gt;&lt;wsp:rsid wsp:val=&quot;00291A21&quot;/&gt;&lt;wsp:rsid wsp:val=&quot;00294905&quot;/&gt;&lt;wsp:rsid wsp:val=&quot;00294FEF&quot;/&gt;&lt;wsp:rsid wsp:val=&quot;00296B3D&quot;/&gt;&lt;wsp:rsid wsp:val=&quot;002A05B0&quot;/&gt;&lt;wsp:rsid wsp:val=&quot;002A0EAF&quot;/&gt;&lt;wsp:rsid wsp:val=&quot;002A1FF0&quot;/&gt;&lt;wsp:rsid wsp:val=&quot;002A4F2C&quot;/&gt;&lt;wsp:rsid wsp:val=&quot;002A4F8E&quot;/&gt;&lt;wsp:rsid wsp:val=&quot;002A59D3&quot;/&gt;&lt;wsp:rsid wsp:val=&quot;002A5B17&quot;/&gt;&lt;wsp:rsid wsp:val=&quot;002B091A&quot;/&gt;&lt;wsp:rsid wsp:val=&quot;002B10A5&quot;/&gt;&lt;wsp:rsid wsp:val=&quot;002B3853&quot;/&gt;&lt;wsp:rsid wsp:val=&quot;002B4609&quot;/&gt;&lt;wsp:rsid wsp:val=&quot;002B6E44&quot;/&gt;&lt;wsp:rsid wsp:val=&quot;002C1FC4&quot;/&gt;&lt;wsp:rsid wsp:val=&quot;002C4696&quot;/&gt;&lt;wsp:rsid wsp:val=&quot;002D05DD&quot;/&gt;&lt;wsp:rsid wsp:val=&quot;002D44CF&quot;/&gt;&lt;wsp:rsid wsp:val=&quot;002D4648&quot;/&gt;&lt;wsp:rsid wsp:val=&quot;002E08A7&quot;/&gt;&lt;wsp:rsid wsp:val=&quot;002E12A7&quot;/&gt;&lt;wsp:rsid wsp:val=&quot;002E775B&quot;/&gt;&lt;wsp:rsid wsp:val=&quot;002F2CFB&quot;/&gt;&lt;wsp:rsid wsp:val=&quot;002F4093&quot;/&gt;&lt;wsp:rsid wsp:val=&quot;002F53BE&quot;/&gt;&lt;wsp:rsid wsp:val=&quot;002F6C9B&quot;/&gt;&lt;wsp:rsid wsp:val=&quot;002F6EF4&quot;/&gt;&lt;wsp:rsid wsp:val=&quot;002F796C&quot;/&gt;&lt;wsp:rsid wsp:val=&quot;00300C95&quot;/&gt;&lt;wsp:rsid wsp:val=&quot;003040AA&quot;/&gt;&lt;wsp:rsid wsp:val=&quot;00304E3F&quot;/&gt;&lt;wsp:rsid wsp:val=&quot;0030631E&quot;/&gt;&lt;wsp:rsid wsp:val=&quot;00306331&quot;/&gt;&lt;wsp:rsid wsp:val=&quot;00312538&quot;/&gt;&lt;wsp:rsid wsp:val=&quot;00312E62&quot;/&gt;&lt;wsp:rsid wsp:val=&quot;003140D7&quot;/&gt;&lt;wsp:rsid wsp:val=&quot;00314AF6&quot;/&gt;&lt;wsp:rsid wsp:val=&quot;003253ED&quot;/&gt;&lt;wsp:rsid wsp:val=&quot;00331476&quot;/&gt;&lt;wsp:rsid wsp:val=&quot;00341E05&quot;/&gt;&lt;wsp:rsid wsp:val=&quot;00341EE1&quot;/&gt;&lt;wsp:rsid wsp:val=&quot;003449E6&quot;/&gt;&lt;wsp:rsid wsp:val=&quot;003466ED&quot;/&gt;&lt;wsp:rsid wsp:val=&quot;003543FA&quot;/&gt;&lt;wsp:rsid wsp:val=&quot;00356B37&quot;/&gt;&lt;wsp:rsid wsp:val=&quot;00361187&quot;/&gt;&lt;wsp:rsid wsp:val=&quot;00361491&quot;/&gt;&lt;wsp:rsid wsp:val=&quot;003626D4&quot;/&gt;&lt;wsp:rsid wsp:val=&quot;003667FF&quot;/&gt;&lt;wsp:rsid wsp:val=&quot;00367724&quot;/&gt;&lt;wsp:rsid wsp:val=&quot;00372085&quot;/&gt;&lt;wsp:rsid wsp:val=&quot;00372B4D&quot;/&gt;&lt;wsp:rsid wsp:val=&quot;0037533A&quot;/&gt;&lt;wsp:rsid wsp:val=&quot;00376440&quot;/&gt;&lt;wsp:rsid wsp:val=&quot;003772F3&quot;/&gt;&lt;wsp:rsid wsp:val=&quot;00381C9C&quot;/&gt;&lt;wsp:rsid wsp:val=&quot;003823D1&quot;/&gt;&lt;wsp:rsid wsp:val=&quot;003919B6&quot;/&gt;&lt;wsp:rsid wsp:val=&quot;00394970&quot;/&gt;&lt;wsp:rsid wsp:val=&quot;00395673&quot;/&gt;&lt;wsp:rsid wsp:val=&quot;00396A8B&quot;/&gt;&lt;wsp:rsid wsp:val=&quot;003A0B5D&quot;/&gt;&lt;wsp:rsid wsp:val=&quot;003A1829&quot;/&gt;&lt;wsp:rsid wsp:val=&quot;003A377C&quot;/&gt;&lt;wsp:rsid wsp:val=&quot;003A4CB3&quot;/&gt;&lt;wsp:rsid wsp:val=&quot;003A665A&quot;/&gt;&lt;wsp:rsid wsp:val=&quot;003B3F20&quot;/&gt;&lt;wsp:rsid wsp:val=&quot;003B6D17&quot;/&gt;&lt;wsp:rsid wsp:val=&quot;003B7DAB&quot;/&gt;&lt;wsp:rsid wsp:val=&quot;003C05A5&quot;/&gt;&lt;wsp:rsid wsp:val=&quot;003C3DD0&quot;/&gt;&lt;wsp:rsid wsp:val=&quot;003C5577&quot;/&gt;&lt;wsp:rsid wsp:val=&quot;003C55D3&quot;/&gt;&lt;wsp:rsid wsp:val=&quot;003C7323&quot;/&gt;&lt;wsp:rsid wsp:val=&quot;003C74E2&quot;/&gt;&lt;wsp:rsid wsp:val=&quot;003C785B&quot;/&gt;&lt;wsp:rsid wsp:val=&quot;003D299E&quot;/&gt;&lt;wsp:rsid wsp:val=&quot;003D2B31&quot;/&gt;&lt;wsp:rsid wsp:val=&quot;003D44E8&quot;/&gt;&lt;wsp:rsid wsp:val=&quot;003D4EAA&quot;/&gt;&lt;wsp:rsid wsp:val=&quot;003D50A9&quot;/&gt;&lt;wsp:rsid wsp:val=&quot;003D56C3&quot;/&gt;&lt;wsp:rsid wsp:val=&quot;003E1394&quot;/&gt;&lt;wsp:rsid wsp:val=&quot;003E2BDE&quot;/&gt;&lt;wsp:rsid wsp:val=&quot;003E369A&quot;/&gt;&lt;wsp:rsid wsp:val=&quot;003E3A7C&quot;/&gt;&lt;wsp:rsid wsp:val=&quot;003E3CD8&quot;/&gt;&lt;wsp:rsid wsp:val=&quot;003E604E&quot;/&gt;&lt;wsp:rsid wsp:val=&quot;003F038E&quot;/&gt;&lt;wsp:rsid wsp:val=&quot;003F1D9E&quot;/&gt;&lt;wsp:rsid wsp:val=&quot;003F2E02&quot;/&gt;&lt;wsp:rsid wsp:val=&quot;003F41C4&quot;/&gt;&lt;wsp:rsid wsp:val=&quot;003F4CA1&quot;/&gt;&lt;wsp:rsid wsp:val=&quot;003F51B5&quot;/&gt;&lt;wsp:rsid wsp:val=&quot;003F6038&quot;/&gt;&lt;wsp:rsid wsp:val=&quot;00400263&quot;/&gt;&lt;wsp:rsid wsp:val=&quot;00400ADD&quot;/&gt;&lt;wsp:rsid wsp:val=&quot;004017C2&quot;/&gt;&lt;wsp:rsid wsp:val=&quot;004031C1&quot;/&gt;&lt;wsp:rsid wsp:val=&quot;0040419A&quot;/&gt;&lt;wsp:rsid wsp:val=&quot;00406887&quot;/&gt;&lt;wsp:rsid wsp:val=&quot;0040756A&quot;/&gt;&lt;wsp:rsid wsp:val=&quot;00415B46&quot;/&gt;&lt;wsp:rsid wsp:val=&quot;004217AC&quot;/&gt;&lt;wsp:rsid wsp:val=&quot;00421A46&quot;/&gt;&lt;wsp:rsid wsp:val=&quot;00422BAA&quot;/&gt;&lt;wsp:rsid wsp:val=&quot;004237D4&quot;/&gt;&lt;wsp:rsid wsp:val=&quot;00430E86&quot;/&gt;&lt;wsp:rsid wsp:val=&quot;00431856&quot;/&gt;&lt;wsp:rsid wsp:val=&quot;00432377&quot;/&gt;&lt;wsp:rsid wsp:val=&quot;00433282&quot;/&gt;&lt;wsp:rsid wsp:val=&quot;004361B4&quot;/&gt;&lt;wsp:rsid wsp:val=&quot;00440E4B&quot;/&gt;&lt;wsp:rsid wsp:val=&quot;00441C2A&quot;/&gt;&lt;wsp:rsid wsp:val=&quot;00441C6D&quot;/&gt;&lt;wsp:rsid wsp:val=&quot;00442568&quot;/&gt;&lt;wsp:rsid wsp:val=&quot;004430CF&quot;/&gt;&lt;wsp:rsid wsp:val=&quot;00443CC6&quot;/&gt;&lt;wsp:rsid wsp:val=&quot;00444225&quot;/&gt;&lt;wsp:rsid wsp:val=&quot;00444D6C&quot;/&gt;&lt;wsp:rsid wsp:val=&quot;004453BB&quot;/&gt;&lt;wsp:rsid wsp:val=&quot;00450EF8&quot;/&gt;&lt;wsp:rsid wsp:val=&quot;004543ED&quot;/&gt;&lt;wsp:rsid wsp:val=&quot;0046402B&quot;/&gt;&lt;wsp:rsid wsp:val=&quot;004645B3&quot;/&gt;&lt;wsp:rsid wsp:val=&quot;00465F13&quot;/&gt;&lt;wsp:rsid wsp:val=&quot;0046699D&quot;/&gt;&lt;wsp:rsid wsp:val=&quot;00474FA0&quot;/&gt;&lt;wsp:rsid wsp:val=&quot;0049156D&quot;/&gt;&lt;wsp:rsid wsp:val=&quot;00492FDA&quot;/&gt;&lt;wsp:rsid wsp:val=&quot;00497809&quot;/&gt;&lt;wsp:rsid wsp:val=&quot;004A0D35&quot;/&gt;&lt;wsp:rsid wsp:val=&quot;004A17C7&quot;/&gt;&lt;wsp:rsid wsp:val=&quot;004A41BD&quot;/&gt;&lt;wsp:rsid wsp:val=&quot;004A782C&quot;/&gt;&lt;wsp:rsid wsp:val=&quot;004A7ADF&quot;/&gt;&lt;wsp:rsid wsp:val=&quot;004B03DA&quot;/&gt;&lt;wsp:rsid wsp:val=&quot;004B1EF8&quot;/&gt;&lt;wsp:rsid wsp:val=&quot;004B5CEC&quot;/&gt;&lt;wsp:rsid wsp:val=&quot;004B693D&quot;/&gt;&lt;wsp:rsid wsp:val=&quot;004B7715&quot;/&gt;&lt;wsp:rsid wsp:val=&quot;004B7C86&quot;/&gt;&lt;wsp:rsid wsp:val=&quot;004C58AD&quot;/&gt;&lt;wsp:rsid wsp:val=&quot;004C72B1&quot;/&gt;&lt;wsp:rsid wsp:val=&quot;004D072B&quot;/&gt;&lt;wsp:rsid wsp:val=&quot;004D0C02&quot;/&gt;&lt;wsp:rsid wsp:val=&quot;004D1DFD&quot;/&gt;&lt;wsp:rsid wsp:val=&quot;004D2B59&quot;/&gt;&lt;wsp:rsid wsp:val=&quot;004D3995&quot;/&gt;&lt;wsp:rsid wsp:val=&quot;004D3B52&quot;/&gt;&lt;wsp:rsid wsp:val=&quot;004D42E8&quot;/&gt;&lt;wsp:rsid wsp:val=&quot;004D521F&quot;/&gt;&lt;wsp:rsid wsp:val=&quot;004D77DD&quot;/&gt;&lt;wsp:rsid wsp:val=&quot;004D7E24&quot;/&gt;&lt;wsp:rsid wsp:val=&quot;004D7F48&quot;/&gt;&lt;wsp:rsid wsp:val=&quot;004E2E83&quot;/&gt;&lt;wsp:rsid wsp:val=&quot;004E73B0&quot;/&gt;&lt;wsp:rsid wsp:val=&quot;004F2F68&quot;/&gt;&lt;wsp:rsid wsp:val=&quot;004F6299&quot;/&gt;&lt;wsp:rsid wsp:val=&quot;004F7A3D&quot;/&gt;&lt;wsp:rsid wsp:val=&quot;00505026&quot;/&gt;&lt;wsp:rsid wsp:val=&quot;00505BFA&quot;/&gt;&lt;wsp:rsid wsp:val=&quot;00515234&quot;/&gt;&lt;wsp:rsid wsp:val=&quot;00517172&quot;/&gt;&lt;wsp:rsid wsp:val=&quot;00517307&quot;/&gt;&lt;wsp:rsid wsp:val=&quot;00521AAC&quot;/&gt;&lt;wsp:rsid wsp:val=&quot;00521B8C&quot;/&gt;&lt;wsp:rsid wsp:val=&quot;00526B6F&quot;/&gt;&lt;wsp:rsid wsp:val=&quot;0053142A&quot;/&gt;&lt;wsp:rsid wsp:val=&quot;005347FC&quot;/&gt;&lt;wsp:rsid wsp:val=&quot;00540A87&quot;/&gt;&lt;wsp:rsid wsp:val=&quot;005434D7&quot;/&gt;&lt;wsp:rsid wsp:val=&quot;005479F5&quot;/&gt;&lt;wsp:rsid wsp:val=&quot;00551B83&quot;/&gt;&lt;wsp:rsid wsp:val=&quot;005558CF&quot;/&gt;&lt;wsp:rsid wsp:val=&quot;00556E1D&quot;/&gt;&lt;wsp:rsid wsp:val=&quot;00557502&quot;/&gt;&lt;wsp:rsid wsp:val=&quot;00560492&quot;/&gt;&lt;wsp:rsid wsp:val=&quot;00561D8D&quot;/&gt;&lt;wsp:rsid wsp:val=&quot;005655DA&quot;/&gt;&lt;wsp:rsid wsp:val=&quot;0056763E&quot;/&gt;&lt;wsp:rsid wsp:val=&quot;00570EB9&quot;/&gt;&lt;wsp:rsid wsp:val=&quot;005713B7&quot;/&gt;&lt;wsp:rsid wsp:val=&quot;0057169E&quot;/&gt;&lt;wsp:rsid wsp:val=&quot;00577A52&quot;/&gt;&lt;wsp:rsid wsp:val=&quot;005811BC&quot;/&gt;&lt;wsp:rsid wsp:val=&quot;00586C80&quot;/&gt;&lt;wsp:rsid wsp:val=&quot;0058747E&quot;/&gt;&lt;wsp:rsid wsp:val=&quot;005910B3&quot;/&gt;&lt;wsp:rsid wsp:val=&quot;005927CF&quot;/&gt;&lt;wsp:rsid wsp:val=&quot;00592DE5&quot;/&gt;&lt;wsp:rsid wsp:val=&quot;005939A4&quot;/&gt;&lt;wsp:rsid wsp:val=&quot;00597DA3&quot;/&gt;&lt;wsp:rsid wsp:val=&quot;005A1864&quot;/&gt;&lt;wsp:rsid wsp:val=&quot;005A1B40&quot;/&gt;&lt;wsp:rsid wsp:val=&quot;005A718C&quot;/&gt;&lt;wsp:rsid wsp:val=&quot;005A7306&quot;/&gt;&lt;wsp:rsid wsp:val=&quot;005A7381&quot;/&gt;&lt;wsp:rsid wsp:val=&quot;005A772A&quot;/&gt;&lt;wsp:rsid wsp:val=&quot;005B207E&quot;/&gt;&lt;wsp:rsid wsp:val=&quot;005B41E8&quot;/&gt;&lt;wsp:rsid wsp:val=&quot;005B653A&quot;/&gt;&lt;wsp:rsid wsp:val=&quot;005B7115&quot;/&gt;&lt;wsp:rsid wsp:val=&quot;005C6516&quot;/&gt;&lt;wsp:rsid wsp:val=&quot;005D1F5B&quot;/&gt;&lt;wsp:rsid wsp:val=&quot;005D21ED&quot;/&gt;&lt;wsp:rsid wsp:val=&quot;005D2248&quot;/&gt;&lt;wsp:rsid wsp:val=&quot;005D23E2&quot;/&gt;&lt;wsp:rsid wsp:val=&quot;005D3F3A&quot;/&gt;&lt;wsp:rsid wsp:val=&quot;005D4B05&quot;/&gt;&lt;wsp:rsid wsp:val=&quot;005D6D26&quot;/&gt;&lt;wsp:rsid wsp:val=&quot;005D761F&quot;/&gt;&lt;wsp:rsid wsp:val=&quot;005E624D&quot;/&gt;&lt;wsp:rsid wsp:val=&quot;005F4A7E&quot;/&gt;&lt;wsp:rsid wsp:val=&quot;005F4D2C&quot;/&gt;&lt;wsp:rsid wsp:val=&quot;005F7356&quot;/&gt;&lt;wsp:rsid wsp:val=&quot;00600AD8&quot;/&gt;&lt;wsp:rsid wsp:val=&quot;00602FBB&quot;/&gt;&lt;wsp:rsid wsp:val=&quot;00603C1C&quot;/&gt;&lt;wsp:rsid wsp:val=&quot;00603D80&quot;/&gt;&lt;wsp:rsid wsp:val=&quot;00610D3E&quot;/&gt;&lt;wsp:rsid wsp:val=&quot;00611D97&quot;/&gt;&lt;wsp:rsid wsp:val=&quot;00612402&quot;/&gt;&lt;wsp:rsid wsp:val=&quot;0061646C&quot;/&gt;&lt;wsp:rsid wsp:val=&quot;00621109&quot;/&gt;&lt;wsp:rsid wsp:val=&quot;006235EE&quot;/&gt;&lt;wsp:rsid wsp:val=&quot;0062498C&quot;/&gt;&lt;wsp:rsid wsp:val=&quot;006301BA&quot;/&gt;&lt;wsp:rsid wsp:val=&quot;0063232A&quot;/&gt;&lt;wsp:rsid wsp:val=&quot;00634095&quot;/&gt;&lt;wsp:rsid wsp:val=&quot;006362FF&quot;/&gt;&lt;wsp:rsid wsp:val=&quot;006416FA&quot;/&gt;&lt;wsp:rsid wsp:val=&quot;00642564&quot;/&gt;&lt;wsp:rsid wsp:val=&quot;00642ED4&quot;/&gt;&lt;wsp:rsid wsp:val=&quot;00644B23&quot;/&gt;&lt;wsp:rsid wsp:val=&quot;00645857&quot;/&gt;&lt;wsp:rsid wsp:val=&quot;00646E36&quot;/&gt;&lt;wsp:rsid wsp:val=&quot;006475B9&quot;/&gt;&lt;wsp:rsid wsp:val=&quot;00650609&quot;/&gt;&lt;wsp:rsid wsp:val=&quot;00651FDE&quot;/&gt;&lt;wsp:rsid wsp:val=&quot;006529B7&quot;/&gt;&lt;wsp:rsid wsp:val=&quot;00654E66&quot;/&gt;&lt;wsp:rsid wsp:val=&quot;006550A5&quot;/&gt;&lt;wsp:rsid wsp:val=&quot;006604A7&quot;/&gt;&lt;wsp:rsid wsp:val=&quot;006604E7&quot;/&gt;&lt;wsp:rsid wsp:val=&quot;0066272C&quot;/&gt;&lt;wsp:rsid wsp:val=&quot;00662AB0&quot;/&gt;&lt;wsp:rsid wsp:val=&quot;00665483&quot;/&gt;&lt;wsp:rsid wsp:val=&quot;006670DA&quot;/&gt;&lt;wsp:rsid wsp:val=&quot;00670916&quot;/&gt;&lt;wsp:rsid wsp:val=&quot;00671A88&quot;/&gt;&lt;wsp:rsid wsp:val=&quot;00671E20&quot;/&gt;&lt;wsp:rsid wsp:val=&quot;00673BA4&quot;/&gt;&lt;wsp:rsid wsp:val=&quot;00676D1F&quot;/&gt;&lt;wsp:rsid wsp:val=&quot;00680165&quot;/&gt;&lt;wsp:rsid wsp:val=&quot;0068235D&quot;/&gt;&lt;wsp:rsid wsp:val=&quot;0068302C&quot;/&gt;&lt;wsp:rsid wsp:val=&quot;00685642&quot;/&gt;&lt;wsp:rsid wsp:val=&quot;006856E5&quot;/&gt;&lt;wsp:rsid wsp:val=&quot;00685A73&quot;/&gt;&lt;wsp:rsid wsp:val=&quot;00686FBC&quot;/&gt;&lt;wsp:rsid wsp:val=&quot;00692130&quot;/&gt;&lt;wsp:rsid wsp:val=&quot;00696E9D&quot;/&gt;&lt;wsp:rsid wsp:val=&quot;0069720F&quot;/&gt;&lt;wsp:rsid wsp:val=&quot;006A019B&quot;/&gt;&lt;wsp:rsid wsp:val=&quot;006A18D4&quot;/&gt;&lt;wsp:rsid wsp:val=&quot;006A3282&quot;/&gt;&lt;wsp:rsid wsp:val=&quot;006B0D02&quot;/&gt;&lt;wsp:rsid wsp:val=&quot;006B1EDA&quot;/&gt;&lt;wsp:rsid wsp:val=&quot;006B3906&quot;/&gt;&lt;wsp:rsid wsp:val=&quot;006B463E&quot;/&gt;&lt;wsp:rsid wsp:val=&quot;006B46D8&quot;/&gt;&lt;wsp:rsid wsp:val=&quot;006B572C&quot;/&gt;&lt;wsp:rsid wsp:val=&quot;006B6A9B&quot;/&gt;&lt;wsp:rsid wsp:val=&quot;006B6FF1&quot;/&gt;&lt;wsp:rsid wsp:val=&quot;006B7B74&quot;/&gt;&lt;wsp:rsid wsp:val=&quot;006C3095&quot;/&gt;&lt;wsp:rsid wsp:val=&quot;006C674B&quot;/&gt;&lt;wsp:rsid wsp:val=&quot;006D4225&quot;/&gt;&lt;wsp:rsid wsp:val=&quot;006D47D2&quot;/&gt;&lt;wsp:rsid wsp:val=&quot;006D611D&quot;/&gt;&lt;wsp:rsid wsp:val=&quot;006D77BB&quot;/&gt;&lt;wsp:rsid wsp:val=&quot;006E1144&quot;/&gt;&lt;wsp:rsid wsp:val=&quot;006E1DC2&quot;/&gt;&lt;wsp:rsid wsp:val=&quot;006E1E48&quot;/&gt;&lt;wsp:rsid wsp:val=&quot;006E2345&quot;/&gt;&lt;wsp:rsid wsp:val=&quot;006E4E35&quot;/&gt;&lt;wsp:rsid wsp:val=&quot;006E4F62&quot;/&gt;&lt;wsp:rsid wsp:val=&quot;006F2B4E&quot;/&gt;&lt;wsp:rsid wsp:val=&quot;0070646B&quot;/&gt;&lt;wsp:rsid wsp:val=&quot;007066FA&quot;/&gt;&lt;wsp:rsid wsp:val=&quot;00707941&quot;/&gt;&lt;wsp:rsid wsp:val=&quot;00710CF4&quot;/&gt;&lt;wsp:rsid wsp:val=&quot;00712498&quot;/&gt;&lt;wsp:rsid wsp:val=&quot;007128E1&quot;/&gt;&lt;wsp:rsid wsp:val=&quot;00712B9A&quot;/&gt;&lt;wsp:rsid wsp:val=&quot;00712FE7&quot;/&gt;&lt;wsp:rsid wsp:val=&quot;00712FE9&quot;/&gt;&lt;wsp:rsid wsp:val=&quot;00713D69&quot;/&gt;&lt;wsp:rsid wsp:val=&quot;00715BCC&quot;/&gt;&lt;wsp:rsid wsp:val=&quot;00716E9F&quot;/&gt;&lt;wsp:rsid wsp:val=&quot;00721FC8&quot;/&gt;&lt;wsp:rsid wsp:val=&quot;00722F56&quot;/&gt;&lt;wsp:rsid wsp:val=&quot;00723BD0&quot;/&gt;&lt;wsp:rsid wsp:val=&quot;00724F51&quot;/&gt;&lt;wsp:rsid wsp:val=&quot;00726D4D&quot;/&gt;&lt;wsp:rsid wsp:val=&quot;00727982&quot;/&gt;&lt;wsp:rsid wsp:val=&quot;007366B9&quot;/&gt;&lt;wsp:rsid wsp:val=&quot;00736A92&quot;/&gt;&lt;wsp:rsid wsp:val=&quot;0074030B&quot;/&gt;&lt;wsp:rsid wsp:val=&quot;0074101D&quot;/&gt;&lt;wsp:rsid wsp:val=&quot;00741A10&quot;/&gt;&lt;wsp:rsid wsp:val=&quot;00742689&quot;/&gt;&lt;wsp:rsid wsp:val=&quot;00747A2C&quot;/&gt;&lt;wsp:rsid wsp:val=&quot;00750CEB&quot;/&gt;&lt;wsp:rsid wsp:val=&quot;00752857&quot;/&gt;&lt;wsp:rsid wsp:val=&quot;00762C4B&quot;/&gt;&lt;wsp:rsid wsp:val=&quot;007649DD&quot;/&gt;&lt;wsp:rsid wsp:val=&quot;0076572F&quot;/&gt;&lt;wsp:rsid wsp:val=&quot;00765FC8&quot;/&gt;&lt;wsp:rsid wsp:val=&quot;007661AA&quot;/&gt;&lt;wsp:rsid wsp:val=&quot;007664C6&quot;/&gt;&lt;wsp:rsid wsp:val=&quot;0076656E&quot;/&gt;&lt;wsp:rsid wsp:val=&quot;00770473&quot;/&gt;&lt;wsp:rsid wsp:val=&quot;00770490&quot;/&gt;&lt;wsp:rsid wsp:val=&quot;00774217&quot;/&gt;&lt;wsp:rsid wsp:val=&quot;00774B4C&quot;/&gt;&lt;wsp:rsid wsp:val=&quot;007755E7&quot;/&gt;&lt;wsp:rsid wsp:val=&quot;007808DE&quot;/&gt;&lt;wsp:rsid wsp:val=&quot;00780A03&quot;/&gt;&lt;wsp:rsid wsp:val=&quot;0078274A&quot;/&gt;&lt;wsp:rsid wsp:val=&quot;00782BF1&quot;/&gt;&lt;wsp:rsid wsp:val=&quot;007834B7&quot;/&gt;&lt;wsp:rsid wsp:val=&quot;00785196&quot;/&gt;&lt;wsp:rsid wsp:val=&quot;00785654&quot;/&gt;&lt;wsp:rsid wsp:val=&quot;00793494&quot;/&gt;&lt;wsp:rsid wsp:val=&quot;007A28DC&quot;/&gt;&lt;wsp:rsid wsp:val=&quot;007A29A0&quot;/&gt;&lt;wsp:rsid wsp:val=&quot;007A446F&quot;/&gt;&lt;wsp:rsid wsp:val=&quot;007A52C4&quot;/&gt;&lt;wsp:rsid wsp:val=&quot;007A6272&quot;/&gt;&lt;wsp:rsid wsp:val=&quot;007B0D50&quot;/&gt;&lt;wsp:rsid wsp:val=&quot;007B0E1D&quot;/&gt;&lt;wsp:rsid wsp:val=&quot;007B21C5&quot;/&gt;&lt;wsp:rsid wsp:val=&quot;007B319F&quot;/&gt;&lt;wsp:rsid wsp:val=&quot;007B3B93&quot;/&gt;&lt;wsp:rsid wsp:val=&quot;007B505C&quot;/&gt;&lt;wsp:rsid wsp:val=&quot;007C0B20&quot;/&gt;&lt;wsp:rsid wsp:val=&quot;007C2B61&quot;/&gt;&lt;wsp:rsid wsp:val=&quot;007C3B6C&quot;/&gt;&lt;wsp:rsid wsp:val=&quot;007C3C41&quot;/&gt;&lt;wsp:rsid wsp:val=&quot;007C742F&quot;/&gt;&lt;wsp:rsid wsp:val=&quot;007C772F&quot;/&gt;&lt;wsp:rsid wsp:val=&quot;007D4E54&quot;/&gt;&lt;wsp:rsid wsp:val=&quot;007D5A9E&quot;/&gt;&lt;wsp:rsid wsp:val=&quot;007D6048&quot;/&gt;&lt;wsp:rsid wsp:val=&quot;007D6C01&quot;/&gt;&lt;wsp:rsid wsp:val=&quot;007E1F3B&quot;/&gt;&lt;wsp:rsid wsp:val=&quot;007E4809&quot;/&gt;&lt;wsp:rsid wsp:val=&quot;007E56D8&quot;/&gt;&lt;wsp:rsid wsp:val=&quot;007E5C87&quot;/&gt;&lt;wsp:rsid wsp:val=&quot;007F015A&quot;/&gt;&lt;wsp:rsid wsp:val=&quot;007F0E1E&quot;/&gt;&lt;wsp:rsid wsp:val=&quot;007F13F5&quot;/&gt;&lt;wsp:rsid wsp:val=&quot;007F182F&quot;/&gt;&lt;wsp:rsid wsp:val=&quot;007F628B&quot;/&gt;&lt;wsp:rsid wsp:val=&quot;007F62EA&quot;/&gt;&lt;wsp:rsid wsp:val=&quot;007F700C&quot;/&gt;&lt;wsp:rsid wsp:val=&quot;00801967&quot;/&gt;&lt;wsp:rsid wsp:val=&quot;0080248E&quot;/&gt;&lt;wsp:rsid wsp:val=&quot;008031B5&quot;/&gt;&lt;wsp:rsid wsp:val=&quot;008072FF&quot;/&gt;&lt;wsp:rsid wsp:val=&quot;00810FB0&quot;/&gt;&lt;wsp:rsid wsp:val=&quot;0081689A&quot;/&gt;&lt;wsp:rsid wsp:val=&quot;008240E1&quot;/&gt;&lt;wsp:rsid wsp:val=&quot;0082583A&quot;/&gt;&lt;wsp:rsid wsp:val=&quot;00826532&quot;/&gt;&lt;wsp:rsid wsp:val=&quot;0083389F&quot;/&gt;&lt;wsp:rsid wsp:val=&quot;00835C3C&quot;/&gt;&lt;wsp:rsid wsp:val=&quot;00836C44&quot;/&gt;&lt;wsp:rsid wsp:val=&quot;00842B4F&quot;/&gt;&lt;wsp:rsid wsp:val=&quot;00843AAA&quot;/&gt;&lt;wsp:rsid wsp:val=&quot;008510F1&quot;/&gt;&lt;wsp:rsid wsp:val=&quot;00853D81&quot;/&gt;&lt;wsp:rsid wsp:val=&quot;008556A6&quot;/&gt;&lt;wsp:rsid wsp:val=&quot;00856FDC&quot;/&gt;&lt;wsp:rsid wsp:val=&quot;00861537&quot;/&gt;&lt;wsp:rsid wsp:val=&quot;008627A1&quot;/&gt;&lt;wsp:rsid wsp:val=&quot;00863EBB&quot;/&gt;&lt;wsp:rsid wsp:val=&quot;00864664&quot;/&gt;&lt;wsp:rsid wsp:val=&quot;00866314&quot;/&gt;&lt;wsp:rsid wsp:val=&quot;008671F5&quot;/&gt;&lt;wsp:rsid wsp:val=&quot;00871645&quot;/&gt;&lt;wsp:rsid wsp:val=&quot;00873715&quot;/&gt;&lt;wsp:rsid wsp:val=&quot;0087373E&quot;/&gt;&lt;wsp:rsid wsp:val=&quot;00874FE0&quot;/&gt;&lt;wsp:rsid wsp:val=&quot;00875CB4&quot;/&gt;&lt;wsp:rsid wsp:val=&quot;008764E7&quot;/&gt;&lt;wsp:rsid wsp:val=&quot;00884014&quot;/&gt;&lt;wsp:rsid wsp:val=&quot;00885543&quot;/&gt;&lt;wsp:rsid wsp:val=&quot;00885DDB&quot;/&gt;&lt;wsp:rsid wsp:val=&quot;008921D3&quot;/&gt;&lt;wsp:rsid wsp:val=&quot;00893454&quot;/&gt;&lt;wsp:rsid wsp:val=&quot;008A0249&quot;/&gt;&lt;wsp:rsid wsp:val=&quot;008A0996&quot;/&gt;&lt;wsp:rsid wsp:val=&quot;008A24BF&quot;/&gt;&lt;wsp:rsid wsp:val=&quot;008A4BA1&quot;/&gt;&lt;wsp:rsid wsp:val=&quot;008B24BB&quot;/&gt;&lt;wsp:rsid wsp:val=&quot;008B4235&quot;/&gt;&lt;wsp:rsid wsp:val=&quot;008B6A34&quot;/&gt;&lt;wsp:rsid wsp:val=&quot;008B6E98&quot;/&gt;&lt;wsp:rsid wsp:val=&quot;008B7DF8&quot;/&gt;&lt;wsp:rsid wsp:val=&quot;008C597F&quot;/&gt;&lt;wsp:rsid wsp:val=&quot;008C5EEC&quot;/&gt;&lt;wsp:rsid wsp:val=&quot;008C60E9&quot;/&gt;&lt;wsp:rsid wsp:val=&quot;008D1631&quot;/&gt;&lt;wsp:rsid wsp:val=&quot;008D73E1&quot;/&gt;&lt;wsp:rsid wsp:val=&quot;008E0A4B&quot;/&gt;&lt;wsp:rsid wsp:val=&quot;008E314F&quot;/&gt;&lt;wsp:rsid wsp:val=&quot;008E4A88&quot;/&gt;&lt;wsp:rsid wsp:val=&quot;008E715E&quot;/&gt;&lt;wsp:rsid wsp:val=&quot;008F2C5A&quot;/&gt;&lt;wsp:rsid wsp:val=&quot;008F616D&quot;/&gt;&lt;wsp:rsid wsp:val=&quot;008F6413&quot;/&gt;&lt;wsp:rsid wsp:val=&quot;008F68CF&quot;/&gt;&lt;wsp:rsid wsp:val=&quot;008F7D93&quot;/&gt;&lt;wsp:rsid wsp:val=&quot;0090028C&quot;/&gt;&lt;wsp:rsid wsp:val=&quot;00901ECE&quot;/&gt;&lt;wsp:rsid wsp:val=&quot;00904C88&quot;/&gt;&lt;wsp:rsid wsp:val=&quot;009050A8&quot;/&gt;&lt;wsp:rsid wsp:val=&quot;00906173&quot;/&gt;&lt;wsp:rsid wsp:val=&quot;00906356&quot;/&gt;&lt;wsp:rsid wsp:val=&quot;00906895&quot;/&gt;&lt;wsp:rsid wsp:val=&quot;0090773A&quot;/&gt;&lt;wsp:rsid wsp:val=&quot;009100AC&quot;/&gt;&lt;wsp:rsid wsp:val=&quot;009112A9&quot;/&gt;&lt;wsp:rsid wsp:val=&quot;00912016&quot;/&gt;&lt;wsp:rsid wsp:val=&quot;009147F7&quot;/&gt;&lt;wsp:rsid wsp:val=&quot;00922EBD&quot;/&gt;&lt;wsp:rsid wsp:val=&quot;00923B69&quot;/&gt;&lt;wsp:rsid wsp:val=&quot;00924953&quot;/&gt;&lt;wsp:rsid wsp:val=&quot;009308CF&quot;/&gt;&lt;wsp:rsid wsp:val=&quot;00930C81&quot;/&gt;&lt;wsp:rsid wsp:val=&quot;00930D32&quot;/&gt;&lt;wsp:rsid wsp:val=&quot;00931377&quot;/&gt;&lt;wsp:rsid wsp:val=&quot;00931702&quot;/&gt;&lt;wsp:rsid wsp:val=&quot;00931937&quot;/&gt;&lt;wsp:rsid wsp:val=&quot;00933D69&quot;/&gt;&lt;wsp:rsid wsp:val=&quot;00934967&quot;/&gt;&lt;wsp:rsid wsp:val=&quot;00934D4B&quot;/&gt;&lt;wsp:rsid wsp:val=&quot;00935866&quot;/&gt;&lt;wsp:rsid wsp:val=&quot;00937AEE&quot;/&gt;&lt;wsp:rsid wsp:val=&quot;009403DA&quot;/&gt;&lt;wsp:rsid wsp:val=&quot;00944AB4&quot;/&gt;&lt;wsp:rsid wsp:val=&quot;0094533F&quot;/&gt;&lt;wsp:rsid wsp:val=&quot;0095748C&quot;/&gt;&lt;wsp:rsid wsp:val=&quot;0096268B&quot;/&gt;&lt;wsp:rsid wsp:val=&quot;009626F8&quot;/&gt;&lt;wsp:rsid wsp:val=&quot;00965EC6&quot;/&gt;&lt;wsp:rsid wsp:val=&quot;00966889&quot;/&gt;&lt;wsp:rsid wsp:val=&quot;009733BF&quot;/&gt;&lt;wsp:rsid wsp:val=&quot;009776DE&quot;/&gt;&lt;wsp:rsid wsp:val=&quot;0098134C&quot;/&gt;&lt;wsp:rsid wsp:val=&quot;009819AE&quot;/&gt;&lt;wsp:rsid wsp:val=&quot;009829B0&quot;/&gt;&lt;wsp:rsid wsp:val=&quot;00983910&quot;/&gt;&lt;wsp:rsid wsp:val=&quot;00983A27&quot;/&gt;&lt;wsp:rsid wsp:val=&quot;00983FE9&quot;/&gt;&lt;wsp:rsid wsp:val=&quot;009928D4&quot;/&gt;&lt;wsp:rsid wsp:val=&quot;00996AC8&quot;/&gt;&lt;wsp:rsid wsp:val=&quot;009A04AF&quot;/&gt;&lt;wsp:rsid wsp:val=&quot;009A2280&quot;/&gt;&lt;wsp:rsid wsp:val=&quot;009A2C6C&quot;/&gt;&lt;wsp:rsid wsp:val=&quot;009A43A2&quot;/&gt;&lt;wsp:rsid wsp:val=&quot;009B1D86&quot;/&gt;&lt;wsp:rsid wsp:val=&quot;009B2CB0&quot;/&gt;&lt;wsp:rsid wsp:val=&quot;009B34E2&quot;/&gt;&lt;wsp:rsid wsp:val=&quot;009B39E0&quot;/&gt;&lt;wsp:rsid wsp:val=&quot;009B3D9F&quot;/&gt;&lt;wsp:rsid wsp:val=&quot;009B48F1&quot;/&gt;&lt;wsp:rsid wsp:val=&quot;009B6CC1&quot;/&gt;&lt;wsp:rsid wsp:val=&quot;009C0727&quot;/&gt;&lt;wsp:rsid wsp:val=&quot;009C1AD5&quot;/&gt;&lt;wsp:rsid wsp:val=&quot;009C2D1D&quot;/&gt;&lt;wsp:rsid wsp:val=&quot;009C3890&quot;/&gt;&lt;wsp:rsid wsp:val=&quot;009C40E1&quot;/&gt;&lt;wsp:rsid wsp:val=&quot;009C4A6F&quot;/&gt;&lt;wsp:rsid wsp:val=&quot;009C628D&quot;/&gt;&lt;wsp:rsid wsp:val=&quot;009D0348&quot;/&gt;&lt;wsp:rsid wsp:val=&quot;009D1BE4&quot;/&gt;&lt;wsp:rsid wsp:val=&quot;009D5DE0&quot;/&gt;&lt;wsp:rsid wsp:val=&quot;009D62B1&quot;/&gt;&lt;wsp:rsid wsp:val=&quot;009E0843&quot;/&gt;&lt;wsp:rsid wsp:val=&quot;009E09B3&quot;/&gt;&lt;wsp:rsid wsp:val=&quot;009E2929&quot;/&gt;&lt;wsp:rsid wsp:val=&quot;009E5870&quot;/&gt;&lt;wsp:rsid wsp:val=&quot;009F3F7E&quot;/&gt;&lt;wsp:rsid wsp:val=&quot;00A0219E&quot;/&gt;&lt;wsp:rsid wsp:val=&quot;00A0535F&quot;/&gt;&lt;wsp:rsid wsp:val=&quot;00A05FD2&quot;/&gt;&lt;wsp:rsid wsp:val=&quot;00A126D8&quot;/&gt;&lt;wsp:rsid wsp:val=&quot;00A15D47&quot;/&gt;&lt;wsp:rsid wsp:val=&quot;00A16E19&quot;/&gt;&lt;wsp:rsid wsp:val=&quot;00A17573&quot;/&gt;&lt;wsp:rsid wsp:val=&quot;00A25923&quot;/&gt;&lt;wsp:rsid wsp:val=&quot;00A33BED&quot;/&gt;&lt;wsp:rsid wsp:val=&quot;00A33FD3&quot;/&gt;&lt;wsp:rsid wsp:val=&quot;00A34818&quot;/&gt;&lt;wsp:rsid wsp:val=&quot;00A35A6B&quot;/&gt;&lt;wsp:rsid wsp:val=&quot;00A37125&quot;/&gt;&lt;wsp:rsid wsp:val=&quot;00A50244&quot;/&gt;&lt;wsp:rsid wsp:val=&quot;00A50E31&quot;/&gt;&lt;wsp:rsid wsp:val=&quot;00A525AA&quot;/&gt;&lt;wsp:rsid wsp:val=&quot;00A53DA9&quot;/&gt;&lt;wsp:rsid wsp:val=&quot;00A55F4E&quot;/&gt;&lt;wsp:rsid wsp:val=&quot;00A57448&quot;/&gt;&lt;wsp:rsid wsp:val=&quot;00A57ACE&quot;/&gt;&lt;wsp:rsid wsp:val=&quot;00A61831&quot;/&gt;&lt;wsp:rsid wsp:val=&quot;00A6446C&quot;/&gt;&lt;wsp:rsid wsp:val=&quot;00A653A6&quot;/&gt;&lt;wsp:rsid wsp:val=&quot;00A65439&quot;/&gt;&lt;wsp:rsid wsp:val=&quot;00A65BF6&quot;/&gt;&lt;wsp:rsid wsp:val=&quot;00A66640&quot;/&gt;&lt;wsp:rsid wsp:val=&quot;00A66F72&quot;/&gt;&lt;wsp:rsid wsp:val=&quot;00A67A2B&quot;/&gt;&lt;wsp:rsid wsp:val=&quot;00A72864&quot;/&gt;&lt;wsp:rsid wsp:val=&quot;00A73A6E&quot;/&gt;&lt;wsp:rsid wsp:val=&quot;00A73DDE&quot;/&gt;&lt;wsp:rsid wsp:val=&quot;00A81045&quot;/&gt;&lt;wsp:rsid wsp:val=&quot;00A81933&quot;/&gt;&lt;wsp:rsid wsp:val=&quot;00A81B15&quot;/&gt;&lt;wsp:rsid wsp:val=&quot;00A85234&quot;/&gt;&lt;wsp:rsid wsp:val=&quot;00A85DBC&quot;/&gt;&lt;wsp:rsid wsp:val=&quot;00A86D7E&quot;/&gt;&lt;wsp:rsid wsp:val=&quot;00A87366&quot;/&gt;&lt;wsp:rsid wsp:val=&quot;00A878EF&quot;/&gt;&lt;wsp:rsid wsp:val=&quot;00A9656B&quot;/&gt;&lt;wsp:rsid wsp:val=&quot;00AA24C1&quot;/&gt;&lt;wsp:rsid wsp:val=&quot;00AA4CA6&quot;/&gt;&lt;wsp:rsid wsp:val=&quot;00AA4DD5&quot;/&gt;&lt;wsp:rsid wsp:val=&quot;00AA5DEE&quot;/&gt;&lt;wsp:rsid wsp:val=&quot;00AB3F85&quot;/&gt;&lt;wsp:rsid wsp:val=&quot;00AB7F9E&quot;/&gt;&lt;wsp:rsid wsp:val=&quot;00AC04CD&quot;/&gt;&lt;wsp:rsid wsp:val=&quot;00AC0B13&quot;/&gt;&lt;wsp:rsid wsp:val=&quot;00AC0B5C&quot;/&gt;&lt;wsp:rsid wsp:val=&quot;00AC0EFF&quot;/&gt;&lt;wsp:rsid wsp:val=&quot;00AC12AF&quot;/&gt;&lt;wsp:rsid wsp:val=&quot;00AC2665&quot;/&gt;&lt;wsp:rsid wsp:val=&quot;00AC2EEB&quot;/&gt;&lt;wsp:rsid wsp:val=&quot;00AC306A&quot;/&gt;&lt;wsp:rsid wsp:val=&quot;00AC5005&quot;/&gt;&lt;wsp:rsid wsp:val=&quot;00AC654A&quot;/&gt;&lt;wsp:rsid wsp:val=&quot;00AC670F&quot;/&gt;&lt;wsp:rsid wsp:val=&quot;00AC6B3D&quot;/&gt;&lt;wsp:rsid wsp:val=&quot;00AC6DB8&quot;/&gt;&lt;wsp:rsid wsp:val=&quot;00AD19C3&quot;/&gt;&lt;wsp:rsid wsp:val=&quot;00AD2058&quot;/&gt;&lt;wsp:rsid wsp:val=&quot;00AD6613&quot;/&gt;&lt;wsp:rsid wsp:val=&quot;00AD6D86&quot;/&gt;&lt;wsp:rsid wsp:val=&quot;00AE2DD6&quot;/&gt;&lt;wsp:rsid wsp:val=&quot;00AE35E4&quot;/&gt;&lt;wsp:rsid wsp:val=&quot;00AE747D&quot;/&gt;&lt;wsp:rsid wsp:val=&quot;00AE77EC&quot;/&gt;&lt;wsp:rsid wsp:val=&quot;00AF1CC9&quot;/&gt;&lt;wsp:rsid wsp:val=&quot;00B01679&quot;/&gt;&lt;wsp:rsid wsp:val=&quot;00B02F68&quot;/&gt;&lt;wsp:rsid wsp:val=&quot;00B03CAE&quot;/&gt;&lt;wsp:rsid wsp:val=&quot;00B05546&quot;/&gt;&lt;wsp:rsid wsp:val=&quot;00B05946&quot;/&gt;&lt;wsp:rsid wsp:val=&quot;00B067A5&quot;/&gt;&lt;wsp:rsid wsp:val=&quot;00B06E27&quot;/&gt;&lt;wsp:rsid wsp:val=&quot;00B12421&quot;/&gt;&lt;wsp:rsid wsp:val=&quot;00B12FE2&quot;/&gt;&lt;wsp:rsid wsp:val=&quot;00B15E24&quot;/&gt;&lt;wsp:rsid wsp:val=&quot;00B226D0&quot;/&gt;&lt;wsp:rsid wsp:val=&quot;00B22E92&quot;/&gt;&lt;wsp:rsid wsp:val=&quot;00B30F2A&quot;/&gt;&lt;wsp:rsid wsp:val=&quot;00B31FB5&quot;/&gt;&lt;wsp:rsid wsp:val=&quot;00B3223D&quot;/&gt;&lt;wsp:rsid wsp:val=&quot;00B34988&quot;/&gt;&lt;wsp:rsid wsp:val=&quot;00B3698F&quot;/&gt;&lt;wsp:rsid wsp:val=&quot;00B406C1&quot;/&gt;&lt;wsp:rsid wsp:val=&quot;00B42372&quot;/&gt;&lt;wsp:rsid wsp:val=&quot;00B42C7A&quot;/&gt;&lt;wsp:rsid wsp:val=&quot;00B44009&quot;/&gt;&lt;wsp:rsid wsp:val=&quot;00B463E3&quot;/&gt;&lt;wsp:rsid wsp:val=&quot;00B47B48&quot;/&gt;&lt;wsp:rsid wsp:val=&quot;00B5001E&quot;/&gt;&lt;wsp:rsid wsp:val=&quot;00B52C8A&quot;/&gt;&lt;wsp:rsid wsp:val=&quot;00B5445A&quot;/&gt;&lt;wsp:rsid wsp:val=&quot;00B558AB&quot;/&gt;&lt;wsp:rsid wsp:val=&quot;00B606D9&quot;/&gt;&lt;wsp:rsid wsp:val=&quot;00B60991&quot;/&gt;&lt;wsp:rsid wsp:val=&quot;00B62D3B&quot;/&gt;&lt;wsp:rsid wsp:val=&quot;00B64ABD&quot;/&gt;&lt;wsp:rsid wsp:val=&quot;00B65225&quot;/&gt;&lt;wsp:rsid wsp:val=&quot;00B70989&quot;/&gt;&lt;wsp:rsid wsp:val=&quot;00B73543&quot;/&gt;&lt;wsp:rsid wsp:val=&quot;00B739BA&quot;/&gt;&lt;wsp:rsid wsp:val=&quot;00B73AE2&quot;/&gt;&lt;wsp:rsid wsp:val=&quot;00B73BFC&quot;/&gt;&lt;wsp:rsid wsp:val=&quot;00B80274&quot;/&gt;&lt;wsp:rsid wsp:val=&quot;00B8397B&quot;/&gt;&lt;wsp:rsid wsp:val=&quot;00B8446C&quot;/&gt;&lt;wsp:rsid wsp:val=&quot;00B84970&quot;/&gt;&lt;wsp:rsid wsp:val=&quot;00B876F0&quot;/&gt;&lt;wsp:rsid wsp:val=&quot;00B87ECE&quot;/&gt;&lt;wsp:rsid wsp:val=&quot;00B9181B&quot;/&gt;&lt;wsp:rsid wsp:val=&quot;00B925DD&quot;/&gt;&lt;wsp:rsid wsp:val=&quot;00B9543F&quot;/&gt;&lt;wsp:rsid wsp:val=&quot;00B95A46&quot;/&gt;&lt;wsp:rsid wsp:val=&quot;00BA146A&quot;/&gt;&lt;wsp:rsid wsp:val=&quot;00BA1CBC&quot;/&gt;&lt;wsp:rsid wsp:val=&quot;00BA1D66&quot;/&gt;&lt;wsp:rsid wsp:val=&quot;00BB087F&quot;/&gt;&lt;wsp:rsid wsp:val=&quot;00BB16F4&quot;/&gt;&lt;wsp:rsid wsp:val=&quot;00BB5FFE&quot;/&gt;&lt;wsp:rsid wsp:val=&quot;00BB6A38&quot;/&gt;&lt;wsp:rsid wsp:val=&quot;00BC40A6&quot;/&gt;&lt;wsp:rsid wsp:val=&quot;00BC4CBB&quot;/&gt;&lt;wsp:rsid wsp:val=&quot;00BC5AE7&quot;/&gt;&lt;wsp:rsid wsp:val=&quot;00BC7FED&quot;/&gt;&lt;wsp:rsid wsp:val=&quot;00BD14EA&quot;/&gt;&lt;wsp:rsid wsp:val=&quot;00BD3CDD&quot;/&gt;&lt;wsp:rsid wsp:val=&quot;00BD7B79&quot;/&gt;&lt;wsp:rsid wsp:val=&quot;00BE1672&quot;/&gt;&lt;wsp:rsid wsp:val=&quot;00BE31EA&quot;/&gt;&lt;wsp:rsid wsp:val=&quot;00BE3E00&quot;/&gt;&lt;wsp:rsid wsp:val=&quot;00BE48B6&quot;/&gt;&lt;wsp:rsid wsp:val=&quot;00BE7095&quot;/&gt;&lt;wsp:rsid wsp:val=&quot;00BE78BD&quot;/&gt;&lt;wsp:rsid wsp:val=&quot;00BF03BB&quot;/&gt;&lt;wsp:rsid wsp:val=&quot;00BF15F6&quot;/&gt;&lt;wsp:rsid wsp:val=&quot;00BF28CB&quot;/&gt;&lt;wsp:rsid wsp:val=&quot;00BF50DB&quot;/&gt;&lt;wsp:rsid wsp:val=&quot;00BF62CD&quot;/&gt;&lt;wsp:rsid wsp:val=&quot;00BF7F29&quot;/&gt;&lt;wsp:rsid wsp:val=&quot;00BF7F3A&quot;/&gt;&lt;wsp:rsid wsp:val=&quot;00C04118&quot;/&gt;&lt;wsp:rsid wsp:val=&quot;00C07A28&quot;/&gt;&lt;wsp:rsid wsp:val=&quot;00C16EAA&quot;/&gt;&lt;wsp:rsid wsp:val=&quot;00C20409&quot;/&gt;&lt;wsp:rsid wsp:val=&quot;00C26212&quot;/&gt;&lt;wsp:rsid wsp:val=&quot;00C26985&quot;/&gt;&lt;wsp:rsid wsp:val=&quot;00C3198F&quot;/&gt;&lt;wsp:rsid wsp:val=&quot;00C329CB&quot;/&gt;&lt;wsp:rsid wsp:val=&quot;00C34F14&quot;/&gt;&lt;wsp:rsid wsp:val=&quot;00C36435&quot;/&gt;&lt;wsp:rsid wsp:val=&quot;00C42EA1&quot;/&gt;&lt;wsp:rsid wsp:val=&quot;00C50891&quot;/&gt;&lt;wsp:rsid wsp:val=&quot;00C51228&quot;/&gt;&lt;wsp:rsid wsp:val=&quot;00C51ECB&quot;/&gt;&lt;wsp:rsid wsp:val=&quot;00C534AF&quot;/&gt;&lt;wsp:rsid wsp:val=&quot;00C53A1A&quot;/&gt;&lt;wsp:rsid wsp:val=&quot;00C53B3C&quot;/&gt;&lt;wsp:rsid wsp:val=&quot;00C546CF&quot;/&gt;&lt;wsp:rsid wsp:val=&quot;00C56601&quot;/&gt;&lt;wsp:rsid wsp:val=&quot;00C575F0&quot;/&gt;&lt;wsp:rsid wsp:val=&quot;00C578B3&quot;/&gt;&lt;wsp:rsid wsp:val=&quot;00C70E7D&quot;/&gt;&lt;wsp:rsid wsp:val=&quot;00C73658&quot;/&gt;&lt;wsp:rsid wsp:val=&quot;00C80CB7&quot;/&gt;&lt;wsp:rsid wsp:val=&quot;00C816A2&quot;/&gt;&lt;wsp:rsid wsp:val=&quot;00C8176D&quot;/&gt;&lt;wsp:rsid wsp:val=&quot;00C81962&quot;/&gt;&lt;wsp:rsid wsp:val=&quot;00C82C1B&quot;/&gt;&lt;wsp:rsid wsp:val=&quot;00C83065&quot;/&gt;&lt;wsp:rsid wsp:val=&quot;00C8380C&quot;/&gt;&lt;wsp:rsid wsp:val=&quot;00C84376&quot;/&gt;&lt;wsp:rsid wsp:val=&quot;00C847AC&quot;/&gt;&lt;wsp:rsid wsp:val=&quot;00C91E2D&quot;/&gt;&lt;wsp:rsid wsp:val=&quot;00C93060&quot;/&gt;&lt;wsp:rsid wsp:val=&quot;00C94692&quot;/&gt;&lt;wsp:rsid wsp:val=&quot;00C96A24&quot;/&gt;&lt;wsp:rsid wsp:val=&quot;00C97B91&quot;/&gt;&lt;wsp:rsid wsp:val=&quot;00CA3229&quot;/&gt;&lt;wsp:rsid wsp:val=&quot;00CA32E8&quot;/&gt;&lt;wsp:rsid wsp:val=&quot;00CA40DE&quot;/&gt;&lt;wsp:rsid wsp:val=&quot;00CA559C&quot;/&gt;&lt;wsp:rsid wsp:val=&quot;00CA6520&quot;/&gt;&lt;wsp:rsid wsp:val=&quot;00CB1793&quot;/&gt;&lt;wsp:rsid wsp:val=&quot;00CB203F&quot;/&gt;&lt;wsp:rsid wsp:val=&quot;00CB2E29&quot;/&gt;&lt;wsp:rsid wsp:val=&quot;00CB3271&quot;/&gt;&lt;wsp:rsid wsp:val=&quot;00CB3746&quot;/&gt;&lt;wsp:rsid wsp:val=&quot;00CB5123&quot;/&gt;&lt;wsp:rsid wsp:val=&quot;00CB77C1&quot;/&gt;&lt;wsp:rsid wsp:val=&quot;00CC10BE&quot;/&gt;&lt;wsp:rsid wsp:val=&quot;00CC26C6&quot;/&gt;&lt;wsp:rsid wsp:val=&quot;00CC742C&quot;/&gt;&lt;wsp:rsid wsp:val=&quot;00CD03C9&quot;/&gt;&lt;wsp:rsid wsp:val=&quot;00CD2A32&quot;/&gt;&lt;wsp:rsid wsp:val=&quot;00CD4DC8&quot;/&gt;&lt;wsp:rsid wsp:val=&quot;00CD6473&quot;/&gt;&lt;wsp:rsid wsp:val=&quot;00CE0F68&quot;/&gt;&lt;wsp:rsid wsp:val=&quot;00CE5D2F&quot;/&gt;&lt;wsp:rsid wsp:val=&quot;00CE64A9&quot;/&gt;&lt;wsp:rsid wsp:val=&quot;00CE6621&quot;/&gt;&lt;wsp:rsid wsp:val=&quot;00CE6B6C&quot;/&gt;&lt;wsp:rsid wsp:val=&quot;00CF0B10&quot;/&gt;&lt;wsp:rsid wsp:val=&quot;00CF1288&quot;/&gt;&lt;wsp:rsid wsp:val=&quot;00CF1369&quot;/&gt;&lt;wsp:rsid wsp:val=&quot;00CF1BA7&quot;/&gt;&lt;wsp:rsid wsp:val=&quot;00CF21D8&quot;/&gt;&lt;wsp:rsid wsp:val=&quot;00CF3CC6&quot;/&gt;&lt;wsp:rsid wsp:val=&quot;00CF6D00&quot;/&gt;&lt;wsp:rsid wsp:val=&quot;00CF71D1&quot;/&gt;&lt;wsp:rsid wsp:val=&quot;00D0117C&quot;/&gt;&lt;wsp:rsid wsp:val=&quot;00D04B8B&quot;/&gt;&lt;wsp:rsid wsp:val=&quot;00D058C4&quot;/&gt;&lt;wsp:rsid wsp:val=&quot;00D072A2&quot;/&gt;&lt;wsp:rsid wsp:val=&quot;00D07CEE&quot;/&gt;&lt;wsp:rsid wsp:val=&quot;00D12280&quot;/&gt;&lt;wsp:rsid wsp:val=&quot;00D1300C&quot;/&gt;&lt;wsp:rsid wsp:val=&quot;00D150B1&quot;/&gt;&lt;wsp:rsid wsp:val=&quot;00D150DB&quot;/&gt;&lt;wsp:rsid wsp:val=&quot;00D1579D&quot;/&gt;&lt;wsp:rsid wsp:val=&quot;00D176E0&quot;/&gt;&lt;wsp:rsid wsp:val=&quot;00D17A79&quot;/&gt;&lt;wsp:rsid wsp:val=&quot;00D17F4D&quot;/&gt;&lt;wsp:rsid wsp:val=&quot;00D262B4&quot;/&gt;&lt;wsp:rsid wsp:val=&quot;00D264AA&quot;/&gt;&lt;wsp:rsid wsp:val=&quot;00D34921&quot;/&gt;&lt;wsp:rsid wsp:val=&quot;00D34A98&quot;/&gt;&lt;wsp:rsid wsp:val=&quot;00D34DA4&quot;/&gt;&lt;wsp:rsid wsp:val=&quot;00D36614&quot;/&gt;&lt;wsp:rsid wsp:val=&quot;00D37BD0&quot;/&gt;&lt;wsp:rsid wsp:val=&quot;00D40239&quot;/&gt;&lt;wsp:rsid wsp:val=&quot;00D40266&quot;/&gt;&lt;wsp:rsid wsp:val=&quot;00D40E06&quot;/&gt;&lt;wsp:rsid wsp:val=&quot;00D50D6E&quot;/&gt;&lt;wsp:rsid wsp:val=&quot;00D50DBD&quot;/&gt;&lt;wsp:rsid wsp:val=&quot;00D520E4&quot;/&gt;&lt;wsp:rsid wsp:val=&quot;00D526A5&quot;/&gt;&lt;wsp:rsid wsp:val=&quot;00D53BFB&quot;/&gt;&lt;wsp:rsid wsp:val=&quot;00D5415B&quot;/&gt;&lt;wsp:rsid wsp:val=&quot;00D55F77&quot;/&gt;&lt;wsp:rsid wsp:val=&quot;00D575F4&quot;/&gt;&lt;wsp:rsid wsp:val=&quot;00D5781D&quot;/&gt;&lt;wsp:rsid wsp:val=&quot;00D57DFA&quot;/&gt;&lt;wsp:rsid wsp:val=&quot;00D60B9E&quot;/&gt;&lt;wsp:rsid wsp:val=&quot;00D651AF&quot;/&gt;&lt;wsp:rsid wsp:val=&quot;00D66315&quot;/&gt;&lt;wsp:rsid wsp:val=&quot;00D70E88&quot;/&gt;&lt;wsp:rsid wsp:val=&quot;00D70F9D&quot;/&gt;&lt;wsp:rsid wsp:val=&quot;00D71D3B&quot;/&gt;&lt;wsp:rsid wsp:val=&quot;00D72253&quot;/&gt;&lt;wsp:rsid wsp:val=&quot;00D75D35&quot;/&gt;&lt;wsp:rsid wsp:val=&quot;00D80F86&quot;/&gt;&lt;wsp:rsid wsp:val=&quot;00D82619&quot;/&gt;&lt;wsp:rsid wsp:val=&quot;00D831F6&quot;/&gt;&lt;wsp:rsid wsp:val=&quot;00D839B8&quot;/&gt;&lt;wsp:rsid wsp:val=&quot;00D83AAD&quot;/&gt;&lt;wsp:rsid wsp:val=&quot;00D84411&quot;/&gt;&lt;wsp:rsid wsp:val=&quot;00D90132&quot;/&gt;&lt;wsp:rsid wsp:val=&quot;00D9135B&quot;/&gt;&lt;wsp:rsid wsp:val=&quot;00D91D89&quot;/&gt;&lt;wsp:rsid wsp:val=&quot;00DA025E&quot;/&gt;&lt;wsp:rsid wsp:val=&quot;00DA518A&quot;/&gt;&lt;wsp:rsid wsp:val=&quot;00DA706D&quot;/&gt;&lt;wsp:rsid wsp:val=&quot;00DB0073&quot;/&gt;&lt;wsp:rsid wsp:val=&quot;00DB0BA5&quot;/&gt;&lt;wsp:rsid wsp:val=&quot;00DC1331&quot;/&gt;&lt;wsp:rsid wsp:val=&quot;00DC39A9&quot;/&gt;&lt;wsp:rsid wsp:val=&quot;00DC53E7&quot;/&gt;&lt;wsp:rsid wsp:val=&quot;00DC756C&quot;/&gt;&lt;wsp:rsid wsp:val=&quot;00DC7BB8&quot;/&gt;&lt;wsp:rsid wsp:val=&quot;00DD00AF&quot;/&gt;&lt;wsp:rsid wsp:val=&quot;00DD0C2C&quot;/&gt;&lt;wsp:rsid wsp:val=&quot;00DD3142&quot;/&gt;&lt;wsp:rsid wsp:val=&quot;00DD576B&quot;/&gt;&lt;wsp:rsid wsp:val=&quot;00DE22B1&quot;/&gt;&lt;wsp:rsid wsp:val=&quot;00DE263D&quot;/&gt;&lt;wsp:rsid wsp:val=&quot;00DE283D&quot;/&gt;&lt;wsp:rsid wsp:val=&quot;00DE4455&quot;/&gt;&lt;wsp:rsid wsp:val=&quot;00DE60C1&quot;/&gt;&lt;wsp:rsid wsp:val=&quot;00DE67FC&quot;/&gt;&lt;wsp:rsid wsp:val=&quot;00DF0815&quot;/&gt;&lt;wsp:rsid wsp:val=&quot;00DF30DF&quot;/&gt;&lt;wsp:rsid wsp:val=&quot;00DF5A00&quot;/&gt;&lt;wsp:rsid wsp:val=&quot;00E02397&quot;/&gt;&lt;wsp:rsid wsp:val=&quot;00E064D0&quot;/&gt;&lt;wsp:rsid wsp:val=&quot;00E06B0C&quot;/&gt;&lt;wsp:rsid wsp:val=&quot;00E07B9A&quot;/&gt;&lt;wsp:rsid wsp:val=&quot;00E11534&quot;/&gt;&lt;wsp:rsid wsp:val=&quot;00E15F57&quot;/&gt;&lt;wsp:rsid wsp:val=&quot;00E22B3F&quot;/&gt;&lt;wsp:rsid wsp:val=&quot;00E237F4&quot;/&gt;&lt;wsp:rsid wsp:val=&quot;00E238E4&quot;/&gt;&lt;wsp:rsid wsp:val=&quot;00E23E48&quot;/&gt;&lt;wsp:rsid wsp:val=&quot;00E253B2&quot;/&gt;&lt;wsp:rsid wsp:val=&quot;00E26073&quot;/&gt;&lt;wsp:rsid wsp:val=&quot;00E26F58&quot;/&gt;&lt;wsp:rsid wsp:val=&quot;00E30FEC&quot;/&gt;&lt;wsp:rsid wsp:val=&quot;00E31CCF&quot;/&gt;&lt;wsp:rsid wsp:val=&quot;00E32A4A&quot;/&gt;&lt;wsp:rsid wsp:val=&quot;00E4069E&quot;/&gt;&lt;wsp:rsid wsp:val=&quot;00E4076B&quot;/&gt;&lt;wsp:rsid wsp:val=&quot;00E43552&quot;/&gt;&lt;wsp:rsid wsp:val=&quot;00E45EF3&quot;/&gt;&lt;wsp:rsid wsp:val=&quot;00E519C5&quot;/&gt;&lt;wsp:rsid wsp:val=&quot;00E52777&quot;/&gt;&lt;wsp:rsid wsp:val=&quot;00E5329C&quot;/&gt;&lt;wsp:rsid wsp:val=&quot;00E5363C&quot;/&gt;&lt;wsp:rsid wsp:val=&quot;00E539AC&quot;/&gt;&lt;wsp:rsid wsp:val=&quot;00E54AF8&quot;/&gt;&lt;wsp:rsid wsp:val=&quot;00E55ABC&quot;/&gt;&lt;wsp:rsid wsp:val=&quot;00E57518&quot;/&gt;&lt;wsp:rsid wsp:val=&quot;00E57B74&quot;/&gt;&lt;wsp:rsid wsp:val=&quot;00E6150C&quot;/&gt;&lt;wsp:rsid wsp:val=&quot;00E61DFE&quot;/&gt;&lt;wsp:rsid wsp:val=&quot;00E62283&quot;/&gt;&lt;wsp:rsid wsp:val=&quot;00E70031&quot;/&gt;&lt;wsp:rsid wsp:val=&quot;00E73617&quot;/&gt;&lt;wsp:rsid wsp:val=&quot;00E7460A&quot;/&gt;&lt;wsp:rsid wsp:val=&quot;00E75C57&quot;/&gt;&lt;wsp:rsid wsp:val=&quot;00E81E3D&quot;/&gt;&lt;wsp:rsid wsp:val=&quot;00E83BD8&quot;/&gt;&lt;wsp:rsid wsp:val=&quot;00E845C2&quot;/&gt;&lt;wsp:rsid wsp:val=&quot;00E852A0&quot;/&gt;&lt;wsp:rsid wsp:val=&quot;00E85872&quot;/&gt;&lt;wsp:rsid wsp:val=&quot;00E8629F&quot;/&gt;&lt;wsp:rsid wsp:val=&quot;00E86553&quot;/&gt;&lt;wsp:rsid wsp:val=&quot;00E902E8&quot;/&gt;&lt;wsp:rsid wsp:val=&quot;00E908D1&quot;/&gt;&lt;wsp:rsid wsp:val=&quot;00E90F26&quot;/&gt;&lt;wsp:rsid wsp:val=&quot;00E924F9&quot;/&gt;&lt;wsp:rsid wsp:val=&quot;00E977FD&quot;/&gt;&lt;wsp:rsid wsp:val=&quot;00EA1146&quot;/&gt;&lt;wsp:rsid wsp:val=&quot;00EA15EB&quot;/&gt;&lt;wsp:rsid wsp:val=&quot;00EA20D4&quot;/&gt;&lt;wsp:rsid wsp:val=&quot;00EA3C24&quot;/&gt;&lt;wsp:rsid wsp:val=&quot;00EA5C32&quot;/&gt;&lt;wsp:rsid wsp:val=&quot;00EA7566&quot;/&gt;&lt;wsp:rsid wsp:val=&quot;00EA7B28&quot;/&gt;&lt;wsp:rsid wsp:val=&quot;00EB2122&quot;/&gt;&lt;wsp:rsid wsp:val=&quot;00EB342C&quot;/&gt;&lt;wsp:rsid wsp:val=&quot;00EB47AD&quot;/&gt;&lt;wsp:rsid wsp:val=&quot;00EC2A82&quot;/&gt;&lt;wsp:rsid wsp:val=&quot;00EC44C8&quot;/&gt;&lt;wsp:rsid wsp:val=&quot;00EC556A&quot;/&gt;&lt;wsp:rsid wsp:val=&quot;00EC7140&quot;/&gt;&lt;wsp:rsid wsp:val=&quot;00EC722B&quot;/&gt;&lt;wsp:rsid wsp:val=&quot;00ED509A&quot;/&gt;&lt;wsp:rsid wsp:val=&quot;00ED5262&quot;/&gt;&lt;wsp:rsid wsp:val=&quot;00ED5719&quot;/&gt;&lt;wsp:rsid wsp:val=&quot;00ED5D0F&quot;/&gt;&lt;wsp:rsid wsp:val=&quot;00EE11B3&quot;/&gt;&lt;wsp:rsid wsp:val=&quot;00EE2E65&quot;/&gt;&lt;wsp:rsid wsp:val=&quot;00EE3C68&quot;/&gt;&lt;wsp:rsid wsp:val=&quot;00EF0A71&quot;/&gt;&lt;wsp:rsid wsp:val=&quot;00EF2D85&quot;/&gt;&lt;wsp:rsid wsp:val=&quot;00EF3549&quot;/&gt;&lt;wsp:rsid wsp:val=&quot;00EF3BAD&quot;/&gt;&lt;wsp:rsid wsp:val=&quot;00EF3D28&quot;/&gt;&lt;wsp:rsid wsp:val=&quot;00EF4968&quot;/&gt;&lt;wsp:rsid wsp:val=&quot;00EF5D37&quot;/&gt;&lt;wsp:rsid wsp:val=&quot;00EF74A9&quot;/&gt;&lt;wsp:rsid wsp:val=&quot;00EF7BA9&quot;/&gt;&lt;wsp:rsid wsp:val=&quot;00F00944&quot;/&gt;&lt;wsp:rsid wsp:val=&quot;00F023A9&quot;/&gt;&lt;wsp:rsid wsp:val=&quot;00F0343A&quot;/&gt;&lt;wsp:rsid wsp:val=&quot;00F06B98&quot;/&gt;&lt;wsp:rsid wsp:val=&quot;00F06C54&quot;/&gt;&lt;wsp:rsid wsp:val=&quot;00F06DD8&quot;/&gt;&lt;wsp:rsid wsp:val=&quot;00F072D8&quot;/&gt;&lt;wsp:rsid wsp:val=&quot;00F10825&quot;/&gt;&lt;wsp:rsid wsp:val=&quot;00F15C84&quot;/&gt;&lt;wsp:rsid wsp:val=&quot;00F16188&quot;/&gt;&lt;wsp:rsid wsp:val=&quot;00F176F7&quot;/&gt;&lt;wsp:rsid wsp:val=&quot;00F20B94&quot;/&gt;&lt;wsp:rsid wsp:val=&quot;00F21AA3&quot;/&gt;&lt;wsp:rsid wsp:val=&quot;00F21B36&quot;/&gt;&lt;wsp:rsid wsp:val=&quot;00F21FA0&quot;/&gt;&lt;wsp:rsid wsp:val=&quot;00F22AF9&quot;/&gt;&lt;wsp:rsid wsp:val=&quot;00F260BB&quot;/&gt;&lt;wsp:rsid wsp:val=&quot;00F262D7&quot;/&gt;&lt;wsp:rsid wsp:val=&quot;00F30B22&quot;/&gt;&lt;wsp:rsid wsp:val=&quot;00F31369&quot;/&gt;&lt;wsp:rsid wsp:val=&quot;00F31F73&quot;/&gt;&lt;wsp:rsid wsp:val=&quot;00F3281B&quot;/&gt;&lt;wsp:rsid wsp:val=&quot;00F33C35&quot;/&gt;&lt;wsp:rsid wsp:val=&quot;00F35313&quot;/&gt;&lt;wsp:rsid wsp:val=&quot;00F3578A&quot;/&gt;&lt;wsp:rsid wsp:val=&quot;00F43104&quot;/&gt;&lt;wsp:rsid wsp:val=&quot;00F44A61&quot;/&gt;&lt;wsp:rsid wsp:val=&quot;00F4734D&quot;/&gt;&lt;wsp:rsid wsp:val=&quot;00F47D81&quot;/&gt;&lt;wsp:rsid wsp:val=&quot;00F52F19&quot;/&gt;&lt;wsp:rsid wsp:val=&quot;00F55467&quot;/&gt;&lt;wsp:rsid wsp:val=&quot;00F56DD6&quot;/&gt;&lt;wsp:rsid wsp:val=&quot;00F63A09&quot;/&gt;&lt;wsp:rsid wsp:val=&quot;00F640C8&quot;/&gt;&lt;wsp:rsid wsp:val=&quot;00F64E51&quot;/&gt;&lt;wsp:rsid wsp:val=&quot;00F66A1B&quot;/&gt;&lt;wsp:rsid wsp:val=&quot;00F7146E&quot;/&gt;&lt;wsp:rsid wsp:val=&quot;00F739ED&quot;/&gt;&lt;wsp:rsid wsp:val=&quot;00F75DB0&quot;/&gt;&lt;wsp:rsid wsp:val=&quot;00F76FBE&quot;/&gt;&lt;wsp:rsid wsp:val=&quot;00F7778F&quot;/&gt;&lt;wsp:rsid wsp:val=&quot;00F77D34&quot;/&gt;&lt;wsp:rsid wsp:val=&quot;00F825CC&quot;/&gt;&lt;wsp:rsid wsp:val=&quot;00F835C1&quot;/&gt;&lt;wsp:rsid wsp:val=&quot;00F84B44&quot;/&gt;&lt;wsp:rsid wsp:val=&quot;00F84CC4&quot;/&gt;&lt;wsp:rsid wsp:val=&quot;00F86875&quot;/&gt;&lt;wsp:rsid wsp:val=&quot;00F8704F&quot;/&gt;&lt;wsp:rsid wsp:val=&quot;00F87B0C&quot;/&gt;&lt;wsp:rsid wsp:val=&quot;00F91E93&quot;/&gt;&lt;wsp:rsid wsp:val=&quot;00FA0423&quot;/&gt;&lt;wsp:rsid wsp:val=&quot;00FA2CF7&quot;/&gt;&lt;wsp:rsid wsp:val=&quot;00FA2E18&quot;/&gt;&lt;wsp:rsid wsp:val=&quot;00FA6851&quot;/&gt;&lt;wsp:rsid wsp:val=&quot;00FA76C0&quot;/&gt;&lt;wsp:rsid wsp:val=&quot;00FB0D2D&quot;/&gt;&lt;wsp:rsid wsp:val=&quot;00FB2CCA&quot;/&gt;&lt;wsp:rsid wsp:val=&quot;00FB52C2&quot;/&gt;&lt;wsp:rsid wsp:val=&quot;00FB58D3&quot;/&gt;&lt;wsp:rsid wsp:val=&quot;00FB6375&quot;/&gt;&lt;wsp:rsid wsp:val=&quot;00FC051F&quot;/&gt;&lt;wsp:rsid wsp:val=&quot;00FC542F&quot;/&gt;&lt;wsp:rsid wsp:val=&quot;00FC6C4B&quot;/&gt;&lt;wsp:rsid wsp:val=&quot;00FC7090&quot;/&gt;&lt;wsp:rsid wsp:val=&quot;00FC713E&quot;/&gt;&lt;wsp:rsid wsp:val=&quot;00FD2747&quot;/&gt;&lt;wsp:rsid wsp:val=&quot;00FD650F&quot;/&gt;&lt;wsp:rsid wsp:val=&quot;00FF2E3D&quot;/&gt;&lt;wsp:rsid wsp:val=&quot;00FF4D6B&quot;/&gt;&lt;wsp:rsid wsp:val=&quot;00FF68C6&quot;/&gt;&lt;/wsp:rsids&gt;&lt;/w:docPr&gt;&lt;w:body&gt;&lt;wx:sect&gt;&lt;w:p wsp:rsidR=&quot;00000000&quot; wsp:rsidRDefault=&quot;00C534AF&quot; wsp:rsidP=&quot;00C534AF&quot;&gt;&lt;m:oMathPara&gt;&lt;m:oMath&gt;&lt;m:r&gt;&lt;w:rPr&gt;&lt;w:rFonts w:ascii=&quot;Cambria Math&quot; w:fareast=&quot;Batang&quot; w:h-ansi=&quot;Cambria Math&quot;/&gt;&lt;wx:font wx:val=&quot;Cambria Math&quot;/&gt;&lt;w:i/&gt;&lt;/w:rPr&gt;&lt;m:t&gt;4688__&lt;/m:t&gt;&lt;/m:r&gt;&lt;/m:oMath&gt;&lt;/m:oMathPara&gt;&lt;/w:p&gt;&lt;w:sectPr wsp:rsidR=&quot;00000000&quot;&gt;&lt;w:pgSz w:w=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            <v:imagedata r:id="rId24" o:title="" chromakey="white"/>
                      </v:shape>
                    </w:pict>
                  </w:r>
                  <w:r w:rsidRPr="004031C1">
                    <w:rPr>
                      <w:rFonts w:eastAsia="Batang"/>
                    </w:rPr>
                    <w:fldChar w:fldCharType="end"/>
                  </w:r>
                  <w:r>
                    <w:rPr>
                      <w:rFonts w:eastAsia="Batang"/>
                    </w:rPr>
                    <w:t xml:space="preserve"> </w:t>
                  </w:r>
                </w:p>
              </w:tc>
              <w:tc>
                <w:tcPr>
                  <w:tcW w:w="1586" w:type="dxa"/>
                </w:tcPr>
                <w:p w:rsidR="004031C1" w:rsidRPr="002C4341" w:rsidRDefault="004031C1" w:rsidP="00CD3208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Type A, Type B</w:t>
                  </w:r>
                </w:p>
              </w:tc>
            </w:tr>
            <w:tr w:rsidR="004031C1" w:rsidTr="00CD3208">
              <w:trPr>
                <w:jc w:val="center"/>
              </w:trPr>
              <w:tc>
                <w:tcPr>
                  <w:tcW w:w="1395" w:type="dxa"/>
                  <w:shd w:val="clear" w:color="auto" w:fill="auto"/>
                </w:tcPr>
                <w:p w:rsidR="004031C1" w:rsidRPr="002C4341" w:rsidRDefault="004031C1" w:rsidP="00CD3208">
                  <w:pPr>
                    <w:pStyle w:val="TAC"/>
                    <w:rPr>
                      <w:rFonts w:eastAsia="Batang"/>
                    </w:rPr>
                  </w:pPr>
                  <w:r w:rsidRPr="002C4341">
                    <w:rPr>
                      <w:rFonts w:eastAsia="Batang"/>
                    </w:rPr>
                    <w:t>3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:rsidR="004031C1" w:rsidRPr="002C4341" w:rsidRDefault="004031C1" w:rsidP="00CD3208">
                  <w:pPr>
                    <w:pStyle w:val="TAC"/>
                    <w:rPr>
                      <w:rFonts w:eastAsia="Batang"/>
                    </w:rPr>
                  </w:pPr>
                  <w:r w:rsidRPr="002C4341">
                    <w:rPr>
                      <w:rFonts w:eastAsia="Batang"/>
                    </w:rPr>
                    <w:t>839</w:t>
                  </w:r>
                </w:p>
              </w:tc>
              <w:tc>
                <w:tcPr>
                  <w:tcW w:w="1233" w:type="dxa"/>
                  <w:shd w:val="clear" w:color="auto" w:fill="auto"/>
                </w:tcPr>
                <w:p w:rsidR="004031C1" w:rsidRPr="002C4341" w:rsidRDefault="004031C1" w:rsidP="00CD3208">
                  <w:pPr>
                    <w:pStyle w:val="TAC"/>
                    <w:rPr>
                      <w:rFonts w:eastAsia="Batang"/>
                    </w:rPr>
                  </w:pPr>
                  <w:r w:rsidRPr="002C4341">
                    <w:rPr>
                      <w:rFonts w:eastAsia="Batang"/>
                    </w:rPr>
                    <w:t>5 kHz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:rsidR="004031C1" w:rsidRPr="002C4341" w:rsidRDefault="004031C1" w:rsidP="00CD3208">
                  <w:pPr>
                    <w:pStyle w:val="TAR"/>
                    <w:rPr>
                      <w:rFonts w:eastAsia="Batang"/>
                    </w:rPr>
                  </w:pPr>
                  <w:r w:rsidRPr="004031C1">
                    <w:rPr>
                      <w:rFonts w:eastAsia="Batang"/>
                    </w:rPr>
                    <w:fldChar w:fldCharType="begin"/>
                  </w:r>
                  <w:r w:rsidRPr="004031C1">
                    <w:rPr>
                      <w:rFonts w:eastAsia="Batang"/>
                    </w:rPr>
                    <w:instrText xml:space="preserve"> QUOTE </w:instrText>
                  </w:r>
                  <w:r w:rsidR="00D14C1D">
                    <w:rPr>
                      <w:position w:val="-5"/>
                    </w:rPr>
                    <w:pict w14:anchorId="0887DE30">
                      <v:shape id="_x0000_i1044" type="#_x0000_t75" style="width:36.75pt;height:10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38&quot;/&gt;&lt;w:printFractionalCharacterWidth/&gt;&lt;w:bordersDontSurroundHeader/&gt;&lt;w:bordersDontSurroundFooter/&gt;&lt;w:stylePaneFormatFilter w:val=&quot;3F2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validateAgainstSchema/&gt;&lt;w:saveInvalidXML w:val=&quot;off&quot;/&gt;&lt;w:ignoreMixedContent w:val=&quot;off&quot;/&gt;&lt;w:alwaysShowPlaceholderText w:val=&quot;off&quot;/&gt;&lt;w:footnotePr&gt;&lt;w:pos w:val=&quot;beneath-text&quot;/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282213&quot;/&gt;&lt;wsp:rsid wsp:val=&quot;000027ED&quot;/&gt;&lt;wsp:rsid wsp:val=&quot;0000379E&quot;/&gt;&lt;wsp:rsid wsp:val=&quot;000037AF&quot;/&gt;&lt;wsp:rsid wsp:val=&quot;00003C52&quot;/&gt;&lt;wsp:rsid wsp:val=&quot;00004537&quot;/&gt;&lt;wsp:rsid wsp:val=&quot;00007948&quot;/&gt;&lt;wsp:rsid wsp:val=&quot;000128F2&quot;/&gt;&lt;wsp:rsid wsp:val=&quot;00017799&quot;/&gt;&lt;wsp:rsid wsp:val=&quot;00017BDA&quot;/&gt;&lt;wsp:rsid wsp:val=&quot;0002036D&quot;/&gt;&lt;wsp:rsid wsp:val=&quot;00020852&quot;/&gt;&lt;wsp:rsid wsp:val=&quot;00020CB7&quot;/&gt;&lt;wsp:rsid wsp:val=&quot;0002191D&quot;/&gt;&lt;wsp:rsid wsp:val=&quot;00021E68&quot;/&gt;&lt;wsp:rsid wsp:val=&quot;000233B8&quot;/&gt;&lt;wsp:rsid wsp:val=&quot;000266A0&quot;/&gt;&lt;wsp:rsid wsp:val=&quot;00030E6C&quot;/&gt;&lt;wsp:rsid wsp:val=&quot;0003154D&quot;/&gt;&lt;wsp:rsid wsp:val=&quot;00031C1D&quot;/&gt;&lt;wsp:rsid wsp:val=&quot;000419BA&quot;/&gt;&lt;wsp:rsid wsp:val=&quot;00042E92&quot;/&gt;&lt;wsp:rsid wsp:val=&quot;0004483F&quot;/&gt;&lt;wsp:rsid wsp:val=&quot;00045666&quot;/&gt;&lt;wsp:rsid wsp:val=&quot;000456D7&quot;/&gt;&lt;wsp:rsid wsp:val=&quot;00045CBD&quot;/&gt;&lt;wsp:rsid wsp:val=&quot;00047943&quot;/&gt;&lt;wsp:rsid wsp:val=&quot;0005300E&quot;/&gt;&lt;wsp:rsid wsp:val=&quot;000612D1&quot;/&gt;&lt;wsp:rsid wsp:val=&quot;000621A8&quot;/&gt;&lt;wsp:rsid wsp:val=&quot;0006400E&quot;/&gt;&lt;wsp:rsid wsp:val=&quot;00064B3E&quot;/&gt;&lt;wsp:rsid wsp:val=&quot;00065F1C&quot;/&gt;&lt;wsp:rsid wsp:val=&quot;00066891&quot;/&gt;&lt;wsp:rsid wsp:val=&quot;0006768C&quot;/&gt;&lt;wsp:rsid wsp:val=&quot;00071032&quot;/&gt;&lt;wsp:rsid wsp:val=&quot;00073860&quot;/&gt;&lt;wsp:rsid wsp:val=&quot;00075B66&quot;/&gt;&lt;wsp:rsid wsp:val=&quot;000766B3&quot;/&gt;&lt;wsp:rsid wsp:val=&quot;000820DA&quot;/&gt;&lt;wsp:rsid wsp:val=&quot;0008313F&quot;/&gt;&lt;wsp:rsid wsp:val=&quot;000840C6&quot;/&gt;&lt;wsp:rsid wsp:val=&quot;00085F45&quot;/&gt;&lt;wsp:rsid wsp:val=&quot;00087322&quot;/&gt;&lt;wsp:rsid wsp:val=&quot;000911E4&quot;/&gt;&lt;wsp:rsid wsp:val=&quot;00093E7E&quot;/&gt;&lt;wsp:rsid wsp:val=&quot;00095795&quot;/&gt;&lt;wsp:rsid wsp:val=&quot;00097D22&quot;/&gt;&lt;wsp:rsid wsp:val=&quot;000A2C7E&quot;/&gt;&lt;wsp:rsid wsp:val=&quot;000A3F65&quot;/&gt;&lt;wsp:rsid wsp:val=&quot;000A45AC&quot;/&gt;&lt;wsp:rsid wsp:val=&quot;000A6235&quot;/&gt;&lt;wsp:rsid wsp:val=&quot;000A65BC&quot;/&gt;&lt;wsp:rsid wsp:val=&quot;000A7F9C&quot;/&gt;&lt;wsp:rsid wsp:val=&quot;000B0E72&quot;/&gt;&lt;wsp:rsid wsp:val=&quot;000B5813&quot;/&gt;&lt;wsp:rsid wsp:val=&quot;000B6115&quot;/&gt;&lt;wsp:rsid wsp:val=&quot;000B649E&quot;/&gt;&lt;wsp:rsid wsp:val=&quot;000B6723&quot;/&gt;&lt;wsp:rsid wsp:val=&quot;000C20DB&quot;/&gt;&lt;wsp:rsid wsp:val=&quot;000C2D28&quot;/&gt;&lt;wsp:rsid wsp:val=&quot;000C3691&quot;/&gt;&lt;wsp:rsid wsp:val=&quot;000C37E4&quot;/&gt;&lt;wsp:rsid wsp:val=&quot;000C5893&quot;/&gt;&lt;wsp:rsid wsp:val=&quot;000C7332&quot;/&gt;&lt;wsp:rsid wsp:val=&quot;000D0AFE&quot;/&gt;&lt;wsp:rsid wsp:val=&quot;000D1F67&quot;/&gt;&lt;wsp:rsid wsp:val=&quot;000D4510&quot;/&gt;&lt;wsp:rsid wsp:val=&quot;000D5153&quot;/&gt;&lt;wsp:rsid wsp:val=&quot;000D597F&quot;/&gt;&lt;wsp:rsid wsp:val=&quot;000D6CFC&quot;/&gt;&lt;wsp:rsid wsp:val=&quot;000E01D4&quot;/&gt;&lt;wsp:rsid wsp:val=&quot;000E198C&quot;/&gt;&lt;wsp:rsid wsp:val=&quot;000E1D6A&quot;/&gt;&lt;wsp:rsid wsp:val=&quot;000E434A&quot;/&gt;&lt;wsp:rsid wsp:val=&quot;000E441C&quot;/&gt;&lt;wsp:rsid wsp:val=&quot;000E6DEC&quot;/&gt;&lt;wsp:rsid wsp:val=&quot;000F0182&quot;/&gt;&lt;wsp:rsid wsp:val=&quot;000F22CE&quot;/&gt;&lt;wsp:rsid wsp:val=&quot;000F3C2A&quot;/&gt;&lt;wsp:rsid wsp:val=&quot;000F5102&quot;/&gt;&lt;wsp:rsid wsp:val=&quot;000F6F65&quot;/&gt;&lt;wsp:rsid wsp:val=&quot;0010127A&quot;/&gt;&lt;wsp:rsid wsp:val=&quot;00102AFA&quot;/&gt;&lt;wsp:rsid wsp:val=&quot;00106A9F&quot;/&gt;&lt;wsp:rsid wsp:val=&quot;001072A8&quot;/&gt;&lt;wsp:rsid wsp:val=&quot;0011424E&quot;/&gt;&lt;wsp:rsid wsp:val=&quot;00117291&quot;/&gt;&lt;wsp:rsid wsp:val=&quot;00123571&quot;/&gt;&lt;wsp:rsid wsp:val=&quot;00123B5C&quot;/&gt;&lt;wsp:rsid wsp:val=&quot;00124082&quot;/&gt;&lt;wsp:rsid wsp:val=&quot;001301B1&quot;/&gt;&lt;wsp:rsid wsp:val=&quot;00130E89&quot;/&gt;&lt;wsp:rsid wsp:val=&quot;00132D36&quot;/&gt;&lt;wsp:rsid wsp:val=&quot;00141A2F&quot;/&gt;&lt;wsp:rsid wsp:val=&quot;00142771&quot;/&gt;&lt;wsp:rsid wsp:val=&quot;00142831&quot;/&gt;&lt;wsp:rsid wsp:val=&quot;00142F43&quot;/&gt;&lt;wsp:rsid wsp:val=&quot;00143316&quot;/&gt;&lt;wsp:rsid wsp:val=&quot;00145505&quot;/&gt;&lt;wsp:rsid wsp:val=&quot;00152C33&quot;/&gt;&lt;wsp:rsid wsp:val=&quot;00153528&quot;/&gt;&lt;wsp:rsid wsp:val=&quot;00160A47&quot;/&gt;&lt;wsp:rsid wsp:val=&quot;00160B00&quot;/&gt;&lt;wsp:rsid wsp:val=&quot;00162698&quot;/&gt;&lt;wsp:rsid wsp:val=&quot;00162F78&quot;/&gt;&lt;wsp:rsid wsp:val=&quot;001643AC&quot;/&gt;&lt;wsp:rsid wsp:val=&quot;00171980&quot;/&gt;&lt;wsp:rsid wsp:val=&quot;00171D07&quot;/&gt;&lt;wsp:rsid wsp:val=&quot;0017516C&quot;/&gt;&lt;wsp:rsid wsp:val=&quot;00175AB9&quot;/&gt;&lt;wsp:rsid wsp:val=&quot;00181060&quot;/&gt;&lt;wsp:rsid wsp:val=&quot;00181490&quot;/&gt;&lt;wsp:rsid wsp:val=&quot;00182304&quot;/&gt;&lt;wsp:rsid wsp:val=&quot;0018379B&quot;/&gt;&lt;wsp:rsid wsp:val=&quot;0018585B&quot;/&gt;&lt;wsp:rsid wsp:val=&quot;00192CE3&quot;/&gt;&lt;wsp:rsid wsp:val=&quot;00193116&quot;/&gt;&lt;wsp:rsid wsp:val=&quot;001A08AA&quot;/&gt;&lt;wsp:rsid wsp:val=&quot;001A1DAC&quot;/&gt;&lt;wsp:rsid wsp:val=&quot;001A3120&quot;/&gt;&lt;wsp:rsid wsp:val=&quot;001B0237&quot;/&gt;&lt;wsp:rsid wsp:val=&quot;001B1C3C&quot;/&gt;&lt;wsp:rsid wsp:val=&quot;001B32BC&quot;/&gt;&lt;wsp:rsid wsp:val=&quot;001C3A35&quot;/&gt;&lt;wsp:rsid wsp:val=&quot;001C602C&quot;/&gt;&lt;wsp:rsid wsp:val=&quot;001C67F1&quot;/&gt;&lt;wsp:rsid wsp:val=&quot;001C7645&quot;/&gt;&lt;wsp:rsid wsp:val=&quot;001D17FE&quot;/&gt;&lt;wsp:rsid wsp:val=&quot;001D5FAC&quot;/&gt;&lt;wsp:rsid wsp:val=&quot;001D61DA&quot;/&gt;&lt;wsp:rsid wsp:val=&quot;001D6D1A&quot;/&gt;&lt;wsp:rsid wsp:val=&quot;001D7B96&quot;/&gt;&lt;wsp:rsid wsp:val=&quot;001E0240&quot;/&gt;&lt;wsp:rsid wsp:val=&quot;001E290B&quot;/&gt;&lt;wsp:rsid wsp:val=&quot;001E7AB9&quot;/&gt;&lt;wsp:rsid wsp:val=&quot;001F2D35&quot;/&gt;&lt;wsp:rsid wsp:val=&quot;001F2F6B&quot;/&gt;&lt;wsp:rsid wsp:val=&quot;001F4D0D&quot;/&gt;&lt;wsp:rsid wsp:val=&quot;001F51BB&quot;/&gt;&lt;wsp:rsid wsp:val=&quot;001F64A0&quot;/&gt;&lt;wsp:rsid wsp:val=&quot;002029A6&quot;/&gt;&lt;wsp:rsid wsp:val=&quot;0020352D&quot;/&gt;&lt;wsp:rsid wsp:val=&quot;0020374C&quot;/&gt;&lt;wsp:rsid wsp:val=&quot;002041AB&quot;/&gt;&lt;wsp:rsid wsp:val=&quot;002045C1&quot;/&gt;&lt;wsp:rsid wsp:val=&quot;00205968&quot;/&gt;&lt;wsp:rsid wsp:val=&quot;00207DB7&quot;/&gt;&lt;wsp:rsid wsp:val=&quot;002106C8&quot;/&gt;&lt;wsp:rsid wsp:val=&quot;00212373&quot;/&gt;&lt;wsp:rsid wsp:val=&quot;002138EA&quot;/&gt;&lt;wsp:rsid wsp:val=&quot;00214FBD&quot;/&gt;&lt;wsp:rsid wsp:val=&quot;00222897&quot;/&gt;&lt;wsp:rsid wsp:val=&quot;00222AD3&quot;/&gt;&lt;wsp:rsid wsp:val=&quot;00230C68&quot;/&gt;&lt;wsp:rsid wsp:val=&quot;00231775&quot;/&gt;&lt;wsp:rsid wsp:val=&quot;00231866&quot;/&gt;&lt;wsp:rsid wsp:val=&quot;00232268&quot;/&gt;&lt;wsp:rsid wsp:val=&quot;00232B45&quot;/&gt;&lt;wsp:rsid wsp:val=&quot;00234306&quot;/&gt;&lt;wsp:rsid wsp:val=&quot;0023446F&quot;/&gt;&lt;wsp:rsid wsp:val=&quot;00235127&quot;/&gt;&lt;wsp:rsid wsp:val=&quot;00235394&quot;/&gt;&lt;wsp:rsid wsp:val=&quot;002363F5&quot;/&gt;&lt;wsp:rsid wsp:val=&quot;00242DD8&quot;/&gt;&lt;wsp:rsid wsp:val=&quot;002447F0&quot;/&gt;&lt;wsp:rsid wsp:val=&quot;00245B6B&quot;/&gt;&lt;wsp:rsid wsp:val=&quot;00247295&quot;/&gt;&lt;wsp:rsid wsp:val=&quot;0025035E&quot;/&gt;&lt;wsp:rsid wsp:val=&quot;0025345F&quot;/&gt;&lt;wsp:rsid wsp:val=&quot;00254DE6&quot;/&gt;&lt;wsp:rsid wsp:val=&quot;00257632&quot;/&gt;&lt;wsp:rsid wsp:val=&quot;00260476&quot;/&gt;&lt;wsp:rsid wsp:val=&quot;00260D4B&quot;/&gt;&lt;wsp:rsid wsp:val=&quot;0026179F&quot;/&gt;&lt;wsp:rsid wsp:val=&quot;00261EF2&quot;/&gt;&lt;wsp:rsid wsp:val=&quot;00262278&quot;/&gt;&lt;wsp:rsid wsp:val=&quot;00265053&quot;/&gt;&lt;wsp:rsid wsp:val=&quot;002715D3&quot;/&gt;&lt;wsp:rsid wsp:val=&quot;002716E7&quot;/&gt;&lt;wsp:rsid wsp:val=&quot;00272BC8&quot;/&gt;&lt;wsp:rsid wsp:val=&quot;00274E1A&quot;/&gt;&lt;wsp:rsid wsp:val=&quot;0027582B&quot;/&gt;&lt;wsp:rsid wsp:val=&quot;00275B3C&quot;/&gt;&lt;wsp:rsid wsp:val=&quot;0027745D&quot;/&gt;&lt;wsp:rsid wsp:val=&quot;00280799&quot;/&gt;&lt;wsp:rsid wsp:val=&quot;00282213&quot;/&gt;&lt;wsp:rsid wsp:val=&quot;00283084&quot;/&gt;&lt;wsp:rsid wsp:val=&quot;0028309A&quot;/&gt;&lt;wsp:rsid wsp:val=&quot;00285046&quot;/&gt;&lt;wsp:rsid wsp:val=&quot;0028522B&quot;/&gt;&lt;wsp:rsid wsp:val=&quot;00290654&quot;/&gt;&lt;wsp:rsid wsp:val=&quot;00290810&quot;/&gt;&lt;wsp:rsid wsp:val=&quot;0029188D&quot;/&gt;&lt;wsp:rsid wsp:val=&quot;00291A21&quot;/&gt;&lt;wsp:rsid wsp:val=&quot;00294905&quot;/&gt;&lt;wsp:rsid wsp:val=&quot;00294FEF&quot;/&gt;&lt;wsp:rsid wsp:val=&quot;00296B3D&quot;/&gt;&lt;wsp:rsid wsp:val=&quot;002A05B0&quot;/&gt;&lt;wsp:rsid wsp:val=&quot;002A0EAF&quot;/&gt;&lt;wsp:rsid wsp:val=&quot;002A1FF0&quot;/&gt;&lt;wsp:rsid wsp:val=&quot;002A4F2C&quot;/&gt;&lt;wsp:rsid wsp:val=&quot;002A4F8E&quot;/&gt;&lt;wsp:rsid wsp:val=&quot;002A59D3&quot;/&gt;&lt;wsp:rsid wsp:val=&quot;002A5B17&quot;/&gt;&lt;wsp:rsid wsp:val=&quot;002B091A&quot;/&gt;&lt;wsp:rsid wsp:val=&quot;002B10A5&quot;/&gt;&lt;wsp:rsid wsp:val=&quot;002B3853&quot;/&gt;&lt;wsp:rsid wsp:val=&quot;002B4609&quot;/&gt;&lt;wsp:rsid wsp:val=&quot;002B6E44&quot;/&gt;&lt;wsp:rsid wsp:val=&quot;002C1FC4&quot;/&gt;&lt;wsp:rsid wsp:val=&quot;002C4696&quot;/&gt;&lt;wsp:rsid wsp:val=&quot;002D05DD&quot;/&gt;&lt;wsp:rsid wsp:val=&quot;002D44CF&quot;/&gt;&lt;wsp:rsid wsp:val=&quot;002D4648&quot;/&gt;&lt;wsp:rsid wsp:val=&quot;002E08A7&quot;/&gt;&lt;wsp:rsid wsp:val=&quot;002E12A7&quot;/&gt;&lt;wsp:rsid wsp:val=&quot;002E775B&quot;/&gt;&lt;wsp:rsid wsp:val=&quot;002F2CFB&quot;/&gt;&lt;wsp:rsid wsp:val=&quot;002F4093&quot;/&gt;&lt;wsp:rsid wsp:val=&quot;002F53BE&quot;/&gt;&lt;wsp:rsid wsp:val=&quot;002F6C9B&quot;/&gt;&lt;wsp:rsid wsp:val=&quot;002F6EF4&quot;/&gt;&lt;wsp:rsid wsp:val=&quot;002F796C&quot;/&gt;&lt;wsp:rsid wsp:val=&quot;00300C95&quot;/&gt;&lt;wsp:rsid wsp:val=&quot;003040AA&quot;/&gt;&lt;wsp:rsid wsp:val=&quot;00304E3F&quot;/&gt;&lt;wsp:rsid wsp:val=&quot;0030631E&quot;/&gt;&lt;wsp:rsid wsp:val=&quot;00306331&quot;/&gt;&lt;wsp:rsid wsp:val=&quot;00312538&quot;/&gt;&lt;wsp:rsid wsp:val=&quot;00312E62&quot;/&gt;&lt;wsp:rsid wsp:val=&quot;003140D7&quot;/&gt;&lt;wsp:rsid wsp:val=&quot;00314AF6&quot;/&gt;&lt;wsp:rsid wsp:val=&quot;003253ED&quot;/&gt;&lt;wsp:rsid wsp:val=&quot;00331476&quot;/&gt;&lt;wsp:rsid wsp:val=&quot;00341E05&quot;/&gt;&lt;wsp:rsid wsp:val=&quot;00341EE1&quot;/&gt;&lt;wsp:rsid wsp:val=&quot;003449E6&quot;/&gt;&lt;wsp:rsid wsp:val=&quot;003466ED&quot;/&gt;&lt;wsp:rsid wsp:val=&quot;003543FA&quot;/&gt;&lt;wsp:rsid wsp:val=&quot;00356B37&quot;/&gt;&lt;wsp:rsid wsp:val=&quot;00361187&quot;/&gt;&lt;wsp:rsid wsp:val=&quot;00361491&quot;/&gt;&lt;wsp:rsid wsp:val=&quot;003626D4&quot;/&gt;&lt;wsp:rsid wsp:val=&quot;003667FF&quot;/&gt;&lt;wsp:rsid wsp:val=&quot;00367724&quot;/&gt;&lt;wsp:rsid wsp:val=&quot;00372085&quot;/&gt;&lt;wsp:rsid wsp:val=&quot;00372B4D&quot;/&gt;&lt;wsp:rsid wsp:val=&quot;0037533A&quot;/&gt;&lt;wsp:rsid wsp:val=&quot;00376440&quot;/&gt;&lt;wsp:rsid wsp:val=&quot;003772F3&quot;/&gt;&lt;wsp:rsid wsp:val=&quot;00381C9C&quot;/&gt;&lt;wsp:rsid wsp:val=&quot;003823D1&quot;/&gt;&lt;wsp:rsid wsp:val=&quot;003919B6&quot;/&gt;&lt;wsp:rsid wsp:val=&quot;00394970&quot;/&gt;&lt;wsp:rsid wsp:val=&quot;00395673&quot;/&gt;&lt;wsp:rsid wsp:val=&quot;00396A8B&quot;/&gt;&lt;wsp:rsid wsp:val=&quot;003A0B5D&quot;/&gt;&lt;wsp:rsid wsp:val=&quot;003A1829&quot;/&gt;&lt;wsp:rsid wsp:val=&quot;003A377C&quot;/&gt;&lt;wsp:rsid wsp:val=&quot;003A4CB3&quot;/&gt;&lt;wsp:rsid wsp:val=&quot;003A665A&quot;/&gt;&lt;wsp:rsid wsp:val=&quot;003B3F20&quot;/&gt;&lt;wsp:rsid wsp:val=&quot;003B6D17&quot;/&gt;&lt;wsp:rsid wsp:val=&quot;003B7DAB&quot;/&gt;&lt;wsp:rsid wsp:val=&quot;003C05A5&quot;/&gt;&lt;wsp:rsid wsp:val=&quot;003C3DD0&quot;/&gt;&lt;wsp:rsid wsp:val=&quot;003C5577&quot;/&gt;&lt;wsp:rsid wsp:val=&quot;003C55D3&quot;/&gt;&lt;wsp:rsid wsp:val=&quot;003C7323&quot;/&gt;&lt;wsp:rsid wsp:val=&quot;003C74E2&quot;/&gt;&lt;wsp:rsid wsp:val=&quot;003C785B&quot;/&gt;&lt;wsp:rsid wsp:val=&quot;003D299E&quot;/&gt;&lt;wsp:rsid wsp:val=&quot;003D2B31&quot;/&gt;&lt;wsp:rsid wsp:val=&quot;003D44E8&quot;/&gt;&lt;wsp:rsid wsp:val=&quot;003D4EAA&quot;/&gt;&lt;wsp:rsid wsp:val=&quot;003D50A9&quot;/&gt;&lt;wsp:rsid wsp:val=&quot;003D56C3&quot;/&gt;&lt;wsp:rsid wsp:val=&quot;003E1394&quot;/&gt;&lt;wsp:rsid wsp:val=&quot;003E2BDE&quot;/&gt;&lt;wsp:rsid wsp:val=&quot;003E369A&quot;/&gt;&lt;wsp:rsid wsp:val=&quot;003E3A7C&quot;/&gt;&lt;wsp:rsid wsp:val=&quot;003E3CD8&quot;/&gt;&lt;wsp:rsid wsp:val=&quot;003E604E&quot;/&gt;&lt;wsp:rsid wsp:val=&quot;003F038E&quot;/&gt;&lt;wsp:rsid wsp:val=&quot;003F1D9E&quot;/&gt;&lt;wsp:rsid wsp:val=&quot;003F2E02&quot;/&gt;&lt;wsp:rsid wsp:val=&quot;003F41C4&quot;/&gt;&lt;wsp:rsid wsp:val=&quot;003F4CA1&quot;/&gt;&lt;wsp:rsid wsp:val=&quot;003F51B5&quot;/&gt;&lt;wsp:rsid wsp:val=&quot;003F6038&quot;/&gt;&lt;wsp:rsid wsp:val=&quot;00400263&quot;/&gt;&lt;wsp:rsid wsp:val=&quot;00400ADD&quot;/&gt;&lt;wsp:rsid wsp:val=&quot;004017C2&quot;/&gt;&lt;wsp:rsid wsp:val=&quot;004031C1&quot;/&gt;&lt;wsp:rsid wsp:val=&quot;0040419A&quot;/&gt;&lt;wsp:rsid wsp:val=&quot;00406887&quot;/&gt;&lt;wsp:rsid wsp:val=&quot;0040756A&quot;/&gt;&lt;wsp:rsid wsp:val=&quot;00415B46&quot;/&gt;&lt;wsp:rsid wsp:val=&quot;004217AC&quot;/&gt;&lt;wsp:rsid wsp:val=&quot;00421A46&quot;/&gt;&lt;wsp:rsid wsp:val=&quot;00422BAA&quot;/&gt;&lt;wsp:rsid wsp:val=&quot;004237D4&quot;/&gt;&lt;wsp:rsid wsp:val=&quot;00430E86&quot;/&gt;&lt;wsp:rsid wsp:val=&quot;00431856&quot;/&gt;&lt;wsp:rsid wsp:val=&quot;00432377&quot;/&gt;&lt;wsp:rsid wsp:val=&quot;00433282&quot;/&gt;&lt;wsp:rsid wsp:val=&quot;004361B4&quot;/&gt;&lt;wsp:rsid wsp:val=&quot;00440E4B&quot;/&gt;&lt;wsp:rsid wsp:val=&quot;00441C2A&quot;/&gt;&lt;wsp:rsid wsp:val=&quot;00441C6D&quot;/&gt;&lt;wsp:rsid wsp:val=&quot;00442568&quot;/&gt;&lt;wsp:rsid wsp:val=&quot;004430CF&quot;/&gt;&lt;wsp:rsid wsp:val=&quot;00443CC6&quot;/&gt;&lt;wsp:rsid wsp:val=&quot;00444225&quot;/&gt;&lt;wsp:rsid wsp:val=&quot;00444D6C&quot;/&gt;&lt;wsp:rsid wsp:val=&quot;004453BB&quot;/&gt;&lt;wsp:rsid wsp:val=&quot;00450EF8&quot;/&gt;&lt;wsp:rsid wsp:val=&quot;004543ED&quot;/&gt;&lt;wsp:rsid wsp:val=&quot;0046402B&quot;/&gt;&lt;wsp:rsid wsp:val=&quot;004645B3&quot;/&gt;&lt;wsp:rsid wsp:val=&quot;00465F13&quot;/&gt;&lt;wsp:rsid wsp:val=&quot;0046699D&quot;/&gt;&lt;wsp:rsid wsp:val=&quot;00474FA0&quot;/&gt;&lt;wsp:rsid wsp:val=&quot;0049156D&quot;/&gt;&lt;wsp:rsid wsp:val=&quot;00492FDA&quot;/&gt;&lt;wsp:rsid wsp:val=&quot;00497809&quot;/&gt;&lt;wsp:rsid wsp:val=&quot;004A0D35&quot;/&gt;&lt;wsp:rsid wsp:val=&quot;004A17C7&quot;/&gt;&lt;wsp:rsid wsp:val=&quot;004A41BD&quot;/&gt;&lt;wsp:rsid wsp:val=&quot;004A782C&quot;/&gt;&lt;wsp:rsid wsp:val=&quot;004A7ADF&quot;/&gt;&lt;wsp:rsid wsp:val=&quot;004B03DA&quot;/&gt;&lt;wsp:rsid wsp:val=&quot;004B1EF8&quot;/&gt;&lt;wsp:rsid wsp:val=&quot;004B5CEC&quot;/&gt;&lt;wsp:rsid wsp:val=&quot;004B693D&quot;/&gt;&lt;wsp:rsid wsp:val=&quot;004B7715&quot;/&gt;&lt;wsp:rsid wsp:val=&quot;004B7C86&quot;/&gt;&lt;wsp:rsid wsp:val=&quot;004C58AD&quot;/&gt;&lt;wsp:rsid wsp:val=&quot;004C72B1&quot;/&gt;&lt;wsp:rsid wsp:val=&quot;004D072B&quot;/&gt;&lt;wsp:rsid wsp:val=&quot;004D0C02&quot;/&gt;&lt;wsp:rsid wsp:val=&quot;004D1DFD&quot;/&gt;&lt;wsp:rsid wsp:val=&quot;004D2B59&quot;/&gt;&lt;wsp:rsid wsp:val=&quot;004D3995&quot;/&gt;&lt;wsp:rsid wsp:val=&quot;004D3B52&quot;/&gt;&lt;wsp:rsid wsp:val=&quot;004D42E8&quot;/&gt;&lt;wsp:rsid wsp:val=&quot;004D521F&quot;/&gt;&lt;wsp:rsid wsp:val=&quot;004D77DD&quot;/&gt;&lt;wsp:rsid wsp:val=&quot;004D7E24&quot;/&gt;&lt;wsp:rsid wsp:val=&quot;004D7F48&quot;/&gt;&lt;wsp:rsid wsp:val=&quot;004E2E83&quot;/&gt;&lt;wsp:rsid wsp:val=&quot;004E73B0&quot;/&gt;&lt;wsp:rsid wsp:val=&quot;004F2F68&quot;/&gt;&lt;wsp:rsid wsp:val=&quot;004F6299&quot;/&gt;&lt;wsp:rsid wsp:val=&quot;004F7A3D&quot;/&gt;&lt;wsp:rsid wsp:val=&quot;00505026&quot;/&gt;&lt;wsp:rsid wsp:val=&quot;00505BFA&quot;/&gt;&lt;wsp:rsid wsp:val=&quot;00515234&quot;/&gt;&lt;wsp:rsid wsp:val=&quot;00517172&quot;/&gt;&lt;wsp:rsid wsp:val=&quot;00517307&quot;/&gt;&lt;wsp:rsid wsp:val=&quot;00521AAC&quot;/&gt;&lt;wsp:rsid wsp:val=&quot;00521B8C&quot;/&gt;&lt;wsp:rsid wsp:val=&quot;00526B6F&quot;/&gt;&lt;wsp:rsid wsp:val=&quot;0053142A&quot;/&gt;&lt;wsp:rsid wsp:val=&quot;005347FC&quot;/&gt;&lt;wsp:rsid wsp:val=&quot;00540A87&quot;/&gt;&lt;wsp:rsid wsp:val=&quot;005434D7&quot;/&gt;&lt;wsp:rsid wsp:val=&quot;005479F5&quot;/&gt;&lt;wsp:rsid wsp:val=&quot;00551B83&quot;/&gt;&lt;wsp:rsid wsp:val=&quot;005558CF&quot;/&gt;&lt;wsp:rsid wsp:val=&quot;00556E1D&quot;/&gt;&lt;wsp:rsid wsp:val=&quot;00557502&quot;/&gt;&lt;wsp:rsid wsp:val=&quot;00560492&quot;/&gt;&lt;wsp:rsid wsp:val=&quot;00561D8D&quot;/&gt;&lt;wsp:rsid wsp:val=&quot;005655DA&quot;/&gt;&lt;wsp:rsid wsp:val=&quot;0056763E&quot;/&gt;&lt;wsp:rsid wsp:val=&quot;00570EB9&quot;/&gt;&lt;wsp:rsid wsp:val=&quot;005713B7&quot;/&gt;&lt;wsp:rsid wsp:val=&quot;0057169E&quot;/&gt;&lt;wsp:rsid wsp:val=&quot;00577A52&quot;/&gt;&lt;wsp:rsid wsp:val=&quot;005811BC&quot;/&gt;&lt;wsp:rsid wsp:val=&quot;00586C80&quot;/&gt;&lt;wsp:rsid wsp:val=&quot;0058747E&quot;/&gt;&lt;wsp:rsid wsp:val=&quot;005910B3&quot;/&gt;&lt;wsp:rsid wsp:val=&quot;005927CF&quot;/&gt;&lt;wsp:rsid wsp:val=&quot;00592DE5&quot;/&gt;&lt;wsp:rsid wsp:val=&quot;005939A4&quot;/&gt;&lt;wsp:rsid wsp:val=&quot;00597DA3&quot;/&gt;&lt;wsp:rsid wsp:val=&quot;005A1864&quot;/&gt;&lt;wsp:rsid wsp:val=&quot;005A1B40&quot;/&gt;&lt;wsp:rsid wsp:val=&quot;005A718C&quot;/&gt;&lt;wsp:rsid wsp:val=&quot;005A7306&quot;/&gt;&lt;wsp:rsid wsp:val=&quot;005A7381&quot;/&gt;&lt;wsp:rsid wsp:val=&quot;005A772A&quot;/&gt;&lt;wsp:rsid wsp:val=&quot;005B207E&quot;/&gt;&lt;wsp:rsid wsp:val=&quot;005B41E8&quot;/&gt;&lt;wsp:rsid wsp:val=&quot;005B653A&quot;/&gt;&lt;wsp:rsid wsp:val=&quot;005B7115&quot;/&gt;&lt;wsp:rsid wsp:val=&quot;005C6516&quot;/&gt;&lt;wsp:rsid wsp:val=&quot;005D1F5B&quot;/&gt;&lt;wsp:rsid wsp:val=&quot;005D21ED&quot;/&gt;&lt;wsp:rsid wsp:val=&quot;005D2248&quot;/&gt;&lt;wsp:rsid wsp:val=&quot;005D23E2&quot;/&gt;&lt;wsp:rsid wsp:val=&quot;005D3F3A&quot;/&gt;&lt;wsp:rsid wsp:val=&quot;005D4B05&quot;/&gt;&lt;wsp:rsid wsp:val=&quot;005D6D26&quot;/&gt;&lt;wsp:rsid wsp:val=&quot;005D761F&quot;/&gt;&lt;wsp:rsid wsp:val=&quot;005E03A1&quot;/&gt;&lt;wsp:rsid wsp:val=&quot;005E624D&quot;/&gt;&lt;wsp:rsid wsp:val=&quot;005F4A7E&quot;/&gt;&lt;wsp:rsid wsp:val=&quot;005F4D2C&quot;/&gt;&lt;wsp:rsid wsp:val=&quot;005F7356&quot;/&gt;&lt;wsp:rsid wsp:val=&quot;00600AD8&quot;/&gt;&lt;wsp:rsid wsp:val=&quot;00602FBB&quot;/&gt;&lt;wsp:rsid wsp:val=&quot;00603C1C&quot;/&gt;&lt;wsp:rsid wsp:val=&quot;00603D80&quot;/&gt;&lt;wsp:rsid wsp:val=&quot;00610D3E&quot;/&gt;&lt;wsp:rsid wsp:val=&quot;00611D97&quot;/&gt;&lt;wsp:rsid wsp:val=&quot;00612402&quot;/&gt;&lt;wsp:rsid wsp:val=&quot;0061646C&quot;/&gt;&lt;wsp:rsid wsp:val=&quot;00621109&quot;/&gt;&lt;wsp:rsid wsp:val=&quot;006235EE&quot;/&gt;&lt;wsp:rsid wsp:val=&quot;0062498C&quot;/&gt;&lt;wsp:rsid wsp:val=&quot;006301BA&quot;/&gt;&lt;wsp:rsid wsp:val=&quot;0063232A&quot;/&gt;&lt;wsp:rsid wsp:val=&quot;00634095&quot;/&gt;&lt;wsp:rsid wsp:val=&quot;006362FF&quot;/&gt;&lt;wsp:rsid wsp:val=&quot;006416FA&quot;/&gt;&lt;wsp:rsid wsp:val=&quot;00642564&quot;/&gt;&lt;wsp:rsid wsp:val=&quot;00642ED4&quot;/&gt;&lt;wsp:rsid wsp:val=&quot;00644B23&quot;/&gt;&lt;wsp:rsid wsp:val=&quot;00645857&quot;/&gt;&lt;wsp:rsid wsp:val=&quot;00646E36&quot;/&gt;&lt;wsp:rsid wsp:val=&quot;006475B9&quot;/&gt;&lt;wsp:rsid wsp:val=&quot;00650609&quot;/&gt;&lt;wsp:rsid wsp:val=&quot;00651FDE&quot;/&gt;&lt;wsp:rsid wsp:val=&quot;006529B7&quot;/&gt;&lt;wsp:rsid wsp:val=&quot;00654E66&quot;/&gt;&lt;wsp:rsid wsp:val=&quot;006550A5&quot;/&gt;&lt;wsp:rsid wsp:val=&quot;006604A7&quot;/&gt;&lt;wsp:rsid wsp:val=&quot;006604E7&quot;/&gt;&lt;wsp:rsid wsp:val=&quot;0066272C&quot;/&gt;&lt;wsp:rsid wsp:val=&quot;00662AB0&quot;/&gt;&lt;wsp:rsid wsp:val=&quot;00665483&quot;/&gt;&lt;wsp:rsid wsp:val=&quot;006670DA&quot;/&gt;&lt;wsp:rsid wsp:val=&quot;00670916&quot;/&gt;&lt;wsp:rsid wsp:val=&quot;00671A88&quot;/&gt;&lt;wsp:rsid wsp:val=&quot;00671E20&quot;/&gt;&lt;wsp:rsid wsp:val=&quot;00673BA4&quot;/&gt;&lt;wsp:rsid wsp:val=&quot;00676D1F&quot;/&gt;&lt;wsp:rsid wsp:val=&quot;00680165&quot;/&gt;&lt;wsp:rsid wsp:val=&quot;0068235D&quot;/&gt;&lt;wsp:rsid wsp:val=&quot;0068302C&quot;/&gt;&lt;wsp:rsid wsp:val=&quot;00685642&quot;/&gt;&lt;wsp:rsid wsp:val=&quot;006856E5&quot;/&gt;&lt;wsp:rsid wsp:val=&quot;00685A73&quot;/&gt;&lt;wsp:rsid wsp:val=&quot;00686FBC&quot;/&gt;&lt;wsp:rsid wsp:val=&quot;00692130&quot;/&gt;&lt;wsp:rsid wsp:val=&quot;00696E9D&quot;/&gt;&lt;wsp:rsid wsp:val=&quot;0069720F&quot;/&gt;&lt;wsp:rsid wsp:val=&quot;006A019B&quot;/&gt;&lt;wsp:rsid wsp:val=&quot;006A18D4&quot;/&gt;&lt;wsp:rsid wsp:val=&quot;006A3282&quot;/&gt;&lt;wsp:rsid wsp:val=&quot;006B0D02&quot;/&gt;&lt;wsp:rsid wsp:val=&quot;006B1EDA&quot;/&gt;&lt;wsp:rsid wsp:val=&quot;006B3906&quot;/&gt;&lt;wsp:rsid wsp:val=&quot;006B463E&quot;/&gt;&lt;wsp:rsid wsp:val=&quot;006B46D8&quot;/&gt;&lt;wsp:rsid wsp:val=&quot;006B572C&quot;/&gt;&lt;wsp:rsid wsp:val=&quot;006B6A9B&quot;/&gt;&lt;wsp:rsid wsp:val=&quot;006B6FF1&quot;/&gt;&lt;wsp:rsid wsp:val=&quot;006B7B74&quot;/&gt;&lt;wsp:rsid wsp:val=&quot;006C3095&quot;/&gt;&lt;wsp:rsid wsp:val=&quot;006C674B&quot;/&gt;&lt;wsp:rsid wsp:val=&quot;006D4225&quot;/&gt;&lt;wsp:rsid wsp:val=&quot;006D47D2&quot;/&gt;&lt;wsp:rsid wsp:val=&quot;006D611D&quot;/&gt;&lt;wsp:rsid wsp:val=&quot;006D77BB&quot;/&gt;&lt;wsp:rsid wsp:val=&quot;006E1144&quot;/&gt;&lt;wsp:rsid wsp:val=&quot;006E1DC2&quot;/&gt;&lt;wsp:rsid wsp:val=&quot;006E1E48&quot;/&gt;&lt;wsp:rsid wsp:val=&quot;006E2345&quot;/&gt;&lt;wsp:rsid wsp:val=&quot;006E4E35&quot;/&gt;&lt;wsp:rsid wsp:val=&quot;006E4F62&quot;/&gt;&lt;wsp:rsid wsp:val=&quot;006F2B4E&quot;/&gt;&lt;wsp:rsid wsp:val=&quot;0070646B&quot;/&gt;&lt;wsp:rsid wsp:val=&quot;007066FA&quot;/&gt;&lt;wsp:rsid wsp:val=&quot;00707941&quot;/&gt;&lt;wsp:rsid wsp:val=&quot;00710CF4&quot;/&gt;&lt;wsp:rsid wsp:val=&quot;00712498&quot;/&gt;&lt;wsp:rsid wsp:val=&quot;007128E1&quot;/&gt;&lt;wsp:rsid wsp:val=&quot;00712B9A&quot;/&gt;&lt;wsp:rsid wsp:val=&quot;00712FE7&quot;/&gt;&lt;wsp:rsid wsp:val=&quot;00712FE9&quot;/&gt;&lt;wsp:rsid wsp:val=&quot;00713D69&quot;/&gt;&lt;wsp:rsid wsp:val=&quot;00715BCC&quot;/&gt;&lt;wsp:rsid wsp:val=&quot;00716E9F&quot;/&gt;&lt;wsp:rsid wsp:val=&quot;00721FC8&quot;/&gt;&lt;wsp:rsid wsp:val=&quot;00722F56&quot;/&gt;&lt;wsp:rsid wsp:val=&quot;00723BD0&quot;/&gt;&lt;wsp:rsid wsp:val=&quot;00724F51&quot;/&gt;&lt;wsp:rsid wsp:val=&quot;00726D4D&quot;/&gt;&lt;wsp:rsid wsp:val=&quot;00727982&quot;/&gt;&lt;wsp:rsid wsp:val=&quot;007366B9&quot;/&gt;&lt;wsp:rsid wsp:val=&quot;00736A92&quot;/&gt;&lt;wsp:rsid wsp:val=&quot;0074030B&quot;/&gt;&lt;wsp:rsid wsp:val=&quot;0074101D&quot;/&gt;&lt;wsp:rsid wsp:val=&quot;00741A10&quot;/&gt;&lt;wsp:rsid wsp:val=&quot;00742689&quot;/&gt;&lt;wsp:rsid wsp:val=&quot;00747A2C&quot;/&gt;&lt;wsp:rsid wsp:val=&quot;00750CEB&quot;/&gt;&lt;wsp:rsid wsp:val=&quot;00752857&quot;/&gt;&lt;wsp:rsid wsp:val=&quot;00762C4B&quot;/&gt;&lt;wsp:rsid wsp:val=&quot;007649DD&quot;/&gt;&lt;wsp:rsid wsp:val=&quot;0076572F&quot;/&gt;&lt;wsp:rsid wsp:val=&quot;00765FC8&quot;/&gt;&lt;wsp:rsid wsp:val=&quot;007661AA&quot;/&gt;&lt;wsp:rsid wsp:val=&quot;007664C6&quot;/&gt;&lt;wsp:rsid wsp:val=&quot;0076656E&quot;/&gt;&lt;wsp:rsid wsp:val=&quot;00770473&quot;/&gt;&lt;wsp:rsid wsp:val=&quot;00770490&quot;/&gt;&lt;wsp:rsid wsp:val=&quot;00774217&quot;/&gt;&lt;wsp:rsid wsp:val=&quot;00774B4C&quot;/&gt;&lt;wsp:rsid wsp:val=&quot;007755E7&quot;/&gt;&lt;wsp:rsid wsp:val=&quot;007808DE&quot;/&gt;&lt;wsp:rsid wsp:val=&quot;00780A03&quot;/&gt;&lt;wsp:rsid wsp:val=&quot;0078274A&quot;/&gt;&lt;wsp:rsid wsp:val=&quot;00782BF1&quot;/&gt;&lt;wsp:rsid wsp:val=&quot;007834B7&quot;/&gt;&lt;wsp:rsid wsp:val=&quot;00785196&quot;/&gt;&lt;wsp:rsid wsp:val=&quot;00785654&quot;/&gt;&lt;wsp:rsid wsp:val=&quot;00793494&quot;/&gt;&lt;wsp:rsid wsp:val=&quot;007A28DC&quot;/&gt;&lt;wsp:rsid wsp:val=&quot;007A29A0&quot;/&gt;&lt;wsp:rsid wsp:val=&quot;007A446F&quot;/&gt;&lt;wsp:rsid wsp:val=&quot;007A52C4&quot;/&gt;&lt;wsp:rsid wsp:val=&quot;007A6272&quot;/&gt;&lt;wsp:rsid wsp:val=&quot;007B0D50&quot;/&gt;&lt;wsp:rsid wsp:val=&quot;007B0E1D&quot;/&gt;&lt;wsp:rsid wsp:val=&quot;007B21C5&quot;/&gt;&lt;wsp:rsid wsp:val=&quot;007B319F&quot;/&gt;&lt;wsp:rsid wsp:val=&quot;007B3B93&quot;/&gt;&lt;wsp:rsid wsp:val=&quot;007B505C&quot;/&gt;&lt;wsp:rsid wsp:val=&quot;007C0B20&quot;/&gt;&lt;wsp:rsid wsp:val=&quot;007C2B61&quot;/&gt;&lt;wsp:rsid wsp:val=&quot;007C3B6C&quot;/&gt;&lt;wsp:rsid wsp:val=&quot;007C3C41&quot;/&gt;&lt;wsp:rsid wsp:val=&quot;007C742F&quot;/&gt;&lt;wsp:rsid wsp:val=&quot;007C772F&quot;/&gt;&lt;wsp:rsid wsp:val=&quot;007D4E54&quot;/&gt;&lt;wsp:rsid wsp:val=&quot;007D5A9E&quot;/&gt;&lt;wsp:rsid wsp:val=&quot;007D6048&quot;/&gt;&lt;wsp:rsid wsp:val=&quot;007D6C01&quot;/&gt;&lt;wsp:rsid wsp:val=&quot;007E1F3B&quot;/&gt;&lt;wsp:rsid wsp:val=&quot;007E4809&quot;/&gt;&lt;wsp:rsid wsp:val=&quot;007E56D8&quot;/&gt;&lt;wsp:rsid wsp:val=&quot;007E5C87&quot;/&gt;&lt;wsp:rsid wsp:val=&quot;007F015A&quot;/&gt;&lt;wsp:rsid wsp:val=&quot;007F0E1E&quot;/&gt;&lt;wsp:rsid wsp:val=&quot;007F13F5&quot;/&gt;&lt;wsp:rsid wsp:val=&quot;007F182F&quot;/&gt;&lt;wsp:rsid wsp:val=&quot;007F628B&quot;/&gt;&lt;wsp:rsid wsp:val=&quot;007F62EA&quot;/&gt;&lt;wsp:rsid wsp:val=&quot;007F700C&quot;/&gt;&lt;wsp:rsid wsp:val=&quot;00801967&quot;/&gt;&lt;wsp:rsid wsp:val=&quot;0080248E&quot;/&gt;&lt;wsp:rsid wsp:val=&quot;008031B5&quot;/&gt;&lt;wsp:rsid wsp:val=&quot;008072FF&quot;/&gt;&lt;wsp:rsid wsp:val=&quot;00810FB0&quot;/&gt;&lt;wsp:rsid wsp:val=&quot;0081689A&quot;/&gt;&lt;wsp:rsid wsp:val=&quot;008240E1&quot;/&gt;&lt;wsp:rsid wsp:val=&quot;0082583A&quot;/&gt;&lt;wsp:rsid wsp:val=&quot;00826532&quot;/&gt;&lt;wsp:rsid wsp:val=&quot;0083389F&quot;/&gt;&lt;wsp:rsid wsp:val=&quot;00835C3C&quot;/&gt;&lt;wsp:rsid wsp:val=&quot;00836C44&quot;/&gt;&lt;wsp:rsid wsp:val=&quot;00842B4F&quot;/&gt;&lt;wsp:rsid wsp:val=&quot;00843AAA&quot;/&gt;&lt;wsp:rsid wsp:val=&quot;008510F1&quot;/&gt;&lt;wsp:rsid wsp:val=&quot;00853D81&quot;/&gt;&lt;wsp:rsid wsp:val=&quot;008556A6&quot;/&gt;&lt;wsp:rsid wsp:val=&quot;00856FDC&quot;/&gt;&lt;wsp:rsid wsp:val=&quot;00861537&quot;/&gt;&lt;wsp:rsid wsp:val=&quot;008627A1&quot;/&gt;&lt;wsp:rsid wsp:val=&quot;00863EBB&quot;/&gt;&lt;wsp:rsid wsp:val=&quot;00864664&quot;/&gt;&lt;wsp:rsid wsp:val=&quot;00866314&quot;/&gt;&lt;wsp:rsid wsp:val=&quot;008671F5&quot;/&gt;&lt;wsp:rsid wsp:val=&quot;00871645&quot;/&gt;&lt;wsp:rsid wsp:val=&quot;00873715&quot;/&gt;&lt;wsp:rsid wsp:val=&quot;0087373E&quot;/&gt;&lt;wsp:rsid wsp:val=&quot;00874FE0&quot;/&gt;&lt;wsp:rsid wsp:val=&quot;00875CB4&quot;/&gt;&lt;wsp:rsid wsp:val=&quot;008764E7&quot;/&gt;&lt;wsp:rsid wsp:val=&quot;00884014&quot;/&gt;&lt;wsp:rsid wsp:val=&quot;00885543&quot;/&gt;&lt;wsp:rsid wsp:val=&quot;00885DDB&quot;/&gt;&lt;wsp:rsid wsp:val=&quot;008921D3&quot;/&gt;&lt;wsp:rsid wsp:val=&quot;00893454&quot;/&gt;&lt;wsp:rsid wsp:val=&quot;008A0249&quot;/&gt;&lt;wsp:rsid wsp:val=&quot;008A0996&quot;/&gt;&lt;wsp:rsid wsp:val=&quot;008A24BF&quot;/&gt;&lt;wsp:rsid wsp:val=&quot;008A4BA1&quot;/&gt;&lt;wsp:rsid wsp:val=&quot;008B24BB&quot;/&gt;&lt;wsp:rsid wsp:val=&quot;008B4235&quot;/&gt;&lt;wsp:rsid wsp:val=&quot;008B6A34&quot;/&gt;&lt;wsp:rsid wsp:val=&quot;008B6E98&quot;/&gt;&lt;wsp:rsid wsp:val=&quot;008B7DF8&quot;/&gt;&lt;wsp:rsid wsp:val=&quot;008C597F&quot;/&gt;&lt;wsp:rsid wsp:val=&quot;008C5EEC&quot;/&gt;&lt;wsp:rsid wsp:val=&quot;008C60E9&quot;/&gt;&lt;wsp:rsid wsp:val=&quot;008D1631&quot;/&gt;&lt;wsp:rsid wsp:val=&quot;008D73E1&quot;/&gt;&lt;wsp:rsid wsp:val=&quot;008E0A4B&quot;/&gt;&lt;wsp:rsid wsp:val=&quot;008E314F&quot;/&gt;&lt;wsp:rsid wsp:val=&quot;008E4A88&quot;/&gt;&lt;wsp:rsid wsp:val=&quot;008E715E&quot;/&gt;&lt;wsp:rsid wsp:val=&quot;008F2C5A&quot;/&gt;&lt;wsp:rsid wsp:val=&quot;008F616D&quot;/&gt;&lt;wsp:rsid wsp:val=&quot;008F6413&quot;/&gt;&lt;wsp:rsid wsp:val=&quot;008F68CF&quot;/&gt;&lt;wsp:rsid wsp:val=&quot;008F7D93&quot;/&gt;&lt;wsp:rsid wsp:val=&quot;0090028C&quot;/&gt;&lt;wsp:rsid wsp:val=&quot;00901ECE&quot;/&gt;&lt;wsp:rsid wsp:val=&quot;00904C88&quot;/&gt;&lt;wsp:rsid wsp:val=&quot;009050A8&quot;/&gt;&lt;wsp:rsid wsp:val=&quot;00906173&quot;/&gt;&lt;wsp:rsid wsp:val=&quot;00906356&quot;/&gt;&lt;wsp:rsid wsp:val=&quot;00906895&quot;/&gt;&lt;wsp:rsid wsp:val=&quot;0090773A&quot;/&gt;&lt;wsp:rsid wsp:val=&quot;009100AC&quot;/&gt;&lt;wsp:rsid wsp:val=&quot;009112A9&quot;/&gt;&lt;wsp:rsid wsp:val=&quot;00912016&quot;/&gt;&lt;wsp:rsid wsp:val=&quot;009147F7&quot;/&gt;&lt;wsp:rsid wsp:val=&quot;00922EBD&quot;/&gt;&lt;wsp:rsid wsp:val=&quot;00923B69&quot;/&gt;&lt;wsp:rsid wsp:val=&quot;00924953&quot;/&gt;&lt;wsp:rsid wsp:val=&quot;009308CF&quot;/&gt;&lt;wsp:rsid wsp:val=&quot;00930C81&quot;/&gt;&lt;wsp:rsid wsp:val=&quot;00930D32&quot;/&gt;&lt;wsp:rsid wsp:val=&quot;00931377&quot;/&gt;&lt;wsp:rsid wsp:val=&quot;00931702&quot;/&gt;&lt;wsp:rsid wsp:val=&quot;00931937&quot;/&gt;&lt;wsp:rsid wsp:val=&quot;00933D69&quot;/&gt;&lt;wsp:rsid wsp:val=&quot;00934967&quot;/&gt;&lt;wsp:rsid wsp:val=&quot;00934D4B&quot;/&gt;&lt;wsp:rsid wsp:val=&quot;00935866&quot;/&gt;&lt;wsp:rsid wsp:val=&quot;00937AEE&quot;/&gt;&lt;wsp:rsid wsp:val=&quot;009403DA&quot;/&gt;&lt;wsp:rsid wsp:val=&quot;00944AB4&quot;/&gt;&lt;wsp:rsid wsp:val=&quot;0094533F&quot;/&gt;&lt;wsp:rsid wsp:val=&quot;0095748C&quot;/&gt;&lt;wsp:rsid wsp:val=&quot;0096268B&quot;/&gt;&lt;wsp:rsid wsp:val=&quot;009626F8&quot;/&gt;&lt;wsp:rsid wsp:val=&quot;00965EC6&quot;/&gt;&lt;wsp:rsid wsp:val=&quot;00966889&quot;/&gt;&lt;wsp:rsid wsp:val=&quot;009733BF&quot;/&gt;&lt;wsp:rsid wsp:val=&quot;009776DE&quot;/&gt;&lt;wsp:rsid wsp:val=&quot;0098134C&quot;/&gt;&lt;wsp:rsid wsp:val=&quot;009819AE&quot;/&gt;&lt;wsp:rsid wsp:val=&quot;009829B0&quot;/&gt;&lt;wsp:rsid wsp:val=&quot;00983910&quot;/&gt;&lt;wsp:rsid wsp:val=&quot;00983A27&quot;/&gt;&lt;wsp:rsid wsp:val=&quot;00983FE9&quot;/&gt;&lt;wsp:rsid wsp:val=&quot;009928D4&quot;/&gt;&lt;wsp:rsid wsp:val=&quot;00996AC8&quot;/&gt;&lt;wsp:rsid wsp:val=&quot;009A04AF&quot;/&gt;&lt;wsp:rsid wsp:val=&quot;009A2280&quot;/&gt;&lt;wsp:rsid wsp:val=&quot;009A2C6C&quot;/&gt;&lt;wsp:rsid wsp:val=&quot;009A43A2&quot;/&gt;&lt;wsp:rsid wsp:val=&quot;009B1D86&quot;/&gt;&lt;wsp:rsid wsp:val=&quot;009B2CB0&quot;/&gt;&lt;wsp:rsid wsp:val=&quot;009B34E2&quot;/&gt;&lt;wsp:rsid wsp:val=&quot;009B39E0&quot;/&gt;&lt;wsp:rsid wsp:val=&quot;009B3D9F&quot;/&gt;&lt;wsp:rsid wsp:val=&quot;009B48F1&quot;/&gt;&lt;wsp:rsid wsp:val=&quot;009B6CC1&quot;/&gt;&lt;wsp:rsid wsp:val=&quot;009C0727&quot;/&gt;&lt;wsp:rsid wsp:val=&quot;009C1AD5&quot;/&gt;&lt;wsp:rsid wsp:val=&quot;009C2D1D&quot;/&gt;&lt;wsp:rsid wsp:val=&quot;009C3890&quot;/&gt;&lt;wsp:rsid wsp:val=&quot;009C40E1&quot;/&gt;&lt;wsp:rsid wsp:val=&quot;009C4A6F&quot;/&gt;&lt;wsp:rsid wsp:val=&quot;009C628D&quot;/&gt;&lt;wsp:rsid wsp:val=&quot;009D0348&quot;/&gt;&lt;wsp:rsid wsp:val=&quot;009D1BE4&quot;/&gt;&lt;wsp:rsid wsp:val=&quot;009D5DE0&quot;/&gt;&lt;wsp:rsid wsp:val=&quot;009D62B1&quot;/&gt;&lt;wsp:rsid wsp:val=&quot;009E0843&quot;/&gt;&lt;wsp:rsid wsp:val=&quot;009E09B3&quot;/&gt;&lt;wsp:rsid wsp:val=&quot;009E2929&quot;/&gt;&lt;wsp:rsid wsp:val=&quot;009E5870&quot;/&gt;&lt;wsp:rsid wsp:val=&quot;009F3F7E&quot;/&gt;&lt;wsp:rsid wsp:val=&quot;00A0219E&quot;/&gt;&lt;wsp:rsid wsp:val=&quot;00A0535F&quot;/&gt;&lt;wsp:rsid wsp:val=&quot;00A05FD2&quot;/&gt;&lt;wsp:rsid wsp:val=&quot;00A126D8&quot;/&gt;&lt;wsp:rsid wsp:val=&quot;00A15D47&quot;/&gt;&lt;wsp:rsid wsp:val=&quot;00A16E19&quot;/&gt;&lt;wsp:rsid wsp:val=&quot;00A17573&quot;/&gt;&lt;wsp:rsid wsp:val=&quot;00A25923&quot;/&gt;&lt;wsp:rsid wsp:val=&quot;00A33BED&quot;/&gt;&lt;wsp:rsid wsp:val=&quot;00A33FD3&quot;/&gt;&lt;wsp:rsid wsp:val=&quot;00A34818&quot;/&gt;&lt;wsp:rsid wsp:val=&quot;00A35A6B&quot;/&gt;&lt;wsp:rsid wsp:val=&quot;00A37125&quot;/&gt;&lt;wsp:rsid wsp:val=&quot;00A50244&quot;/&gt;&lt;wsp:rsid wsp:val=&quot;00A50E31&quot;/&gt;&lt;wsp:rsid wsp:val=&quot;00A525AA&quot;/&gt;&lt;wsp:rsid wsp:val=&quot;00A53DA9&quot;/&gt;&lt;wsp:rsid wsp:val=&quot;00A55F4E&quot;/&gt;&lt;wsp:rsid wsp:val=&quot;00A57448&quot;/&gt;&lt;wsp:rsid wsp:val=&quot;00A57ACE&quot;/&gt;&lt;wsp:rsid wsp:val=&quot;00A61831&quot;/&gt;&lt;wsp:rsid wsp:val=&quot;00A6446C&quot;/&gt;&lt;wsp:rsid wsp:val=&quot;00A653A6&quot;/&gt;&lt;wsp:rsid wsp:val=&quot;00A65439&quot;/&gt;&lt;wsp:rsid wsp:val=&quot;00A65BF6&quot;/&gt;&lt;wsp:rsid wsp:val=&quot;00A66640&quot;/&gt;&lt;wsp:rsid wsp:val=&quot;00A66F72&quot;/&gt;&lt;wsp:rsid wsp:val=&quot;00A67A2B&quot;/&gt;&lt;wsp:rsid wsp:val=&quot;00A72864&quot;/&gt;&lt;wsp:rsid wsp:val=&quot;00A73A6E&quot;/&gt;&lt;wsp:rsid wsp:val=&quot;00A73DDE&quot;/&gt;&lt;wsp:rsid wsp:val=&quot;00A81045&quot;/&gt;&lt;wsp:rsid wsp:val=&quot;00A81933&quot;/&gt;&lt;wsp:rsid wsp:val=&quot;00A81B15&quot;/&gt;&lt;wsp:rsid wsp:val=&quot;00A85234&quot;/&gt;&lt;wsp:rsid wsp:val=&quot;00A85DBC&quot;/&gt;&lt;wsp:rsid wsp:val=&quot;00A86D7E&quot;/&gt;&lt;wsp:rsid wsp:val=&quot;00A87366&quot;/&gt;&lt;wsp:rsid wsp:val=&quot;00A878EF&quot;/&gt;&lt;wsp:rsid wsp:val=&quot;00A9656B&quot;/&gt;&lt;wsp:rsid wsp:val=&quot;00AA24C1&quot;/&gt;&lt;wsp:rsid wsp:val=&quot;00AA4CA6&quot;/&gt;&lt;wsp:rsid wsp:val=&quot;00AA4DD5&quot;/&gt;&lt;wsp:rsid wsp:val=&quot;00AA5DEE&quot;/&gt;&lt;wsp:rsid wsp:val=&quot;00AB3F85&quot;/&gt;&lt;wsp:rsid wsp:val=&quot;00AB7F9E&quot;/&gt;&lt;wsp:rsid wsp:val=&quot;00AC04CD&quot;/&gt;&lt;wsp:rsid wsp:val=&quot;00AC0B13&quot;/&gt;&lt;wsp:rsid wsp:val=&quot;00AC0B5C&quot;/&gt;&lt;wsp:rsid wsp:val=&quot;00AC0EFF&quot;/&gt;&lt;wsp:rsid wsp:val=&quot;00AC12AF&quot;/&gt;&lt;wsp:rsid wsp:val=&quot;00AC2665&quot;/&gt;&lt;wsp:rsid wsp:val=&quot;00AC2EEB&quot;/&gt;&lt;wsp:rsid wsp:val=&quot;00AC306A&quot;/&gt;&lt;wsp:rsid wsp:val=&quot;00AC5005&quot;/&gt;&lt;wsp:rsid wsp:val=&quot;00AC654A&quot;/&gt;&lt;wsp:rsid wsp:val=&quot;00AC670F&quot;/&gt;&lt;wsp:rsid wsp:val=&quot;00AC6B3D&quot;/&gt;&lt;wsp:rsid wsp:val=&quot;00AC6DB8&quot;/&gt;&lt;wsp:rsid wsp:val=&quot;00AD19C3&quot;/&gt;&lt;wsp:rsid wsp:val=&quot;00AD2058&quot;/&gt;&lt;wsp:rsid wsp:val=&quot;00AD6613&quot;/&gt;&lt;wsp:rsid wsp:val=&quot;00AD6D86&quot;/&gt;&lt;wsp:rsid wsp:val=&quot;00AE2DD6&quot;/&gt;&lt;wsp:rsid wsp:val=&quot;00AE35E4&quot;/&gt;&lt;wsp:rsid wsp:val=&quot;00AE747D&quot;/&gt;&lt;wsp:rsid wsp:val=&quot;00AE77EC&quot;/&gt;&lt;wsp:rsid wsp:val=&quot;00AF1CC9&quot;/&gt;&lt;wsp:rsid wsp:val=&quot;00B01679&quot;/&gt;&lt;wsp:rsid wsp:val=&quot;00B02F68&quot;/&gt;&lt;wsp:rsid wsp:val=&quot;00B03CAE&quot;/&gt;&lt;wsp:rsid wsp:val=&quot;00B05546&quot;/&gt;&lt;wsp:rsid wsp:val=&quot;00B05946&quot;/&gt;&lt;wsp:rsid wsp:val=&quot;00B067A5&quot;/&gt;&lt;wsp:rsid wsp:val=&quot;00B06E27&quot;/&gt;&lt;wsp:rsid wsp:val=&quot;00B12421&quot;/&gt;&lt;wsp:rsid wsp:val=&quot;00B12FE2&quot;/&gt;&lt;wsp:rsid wsp:val=&quot;00B15E24&quot;/&gt;&lt;wsp:rsid wsp:val=&quot;00B226D0&quot;/&gt;&lt;wsp:rsid wsp:val=&quot;00B22E92&quot;/&gt;&lt;wsp:rsid wsp:val=&quot;00B30F2A&quot;/&gt;&lt;wsp:rsid wsp:val=&quot;00B31FB5&quot;/&gt;&lt;wsp:rsid wsp:val=&quot;00B3223D&quot;/&gt;&lt;wsp:rsid wsp:val=&quot;00B34988&quot;/&gt;&lt;wsp:rsid wsp:val=&quot;00B3698F&quot;/&gt;&lt;wsp:rsid wsp:val=&quot;00B406C1&quot;/&gt;&lt;wsp:rsid wsp:val=&quot;00B42372&quot;/&gt;&lt;wsp:rsid wsp:val=&quot;00B42C7A&quot;/&gt;&lt;wsp:rsid wsp:val=&quot;00B44009&quot;/&gt;&lt;wsp:rsid wsp:val=&quot;00B463E3&quot;/&gt;&lt;wsp:rsid wsp:val=&quot;00B47B48&quot;/&gt;&lt;wsp:rsid wsp:val=&quot;00B5001E&quot;/&gt;&lt;wsp:rsid wsp:val=&quot;00B52C8A&quot;/&gt;&lt;wsp:rsid wsp:val=&quot;00B5445A&quot;/&gt;&lt;wsp:rsid wsp:val=&quot;00B558AB&quot;/&gt;&lt;wsp:rsid wsp:val=&quot;00B606D9&quot;/&gt;&lt;wsp:rsid wsp:val=&quot;00B60991&quot;/&gt;&lt;wsp:rsid wsp:val=&quot;00B62D3B&quot;/&gt;&lt;wsp:rsid wsp:val=&quot;00B64ABD&quot;/&gt;&lt;wsp:rsid wsp:val=&quot;00B65225&quot;/&gt;&lt;wsp:rsid wsp:val=&quot;00B70989&quot;/&gt;&lt;wsp:rsid wsp:val=&quot;00B73543&quot;/&gt;&lt;wsp:rsid wsp:val=&quot;00B739BA&quot;/&gt;&lt;wsp:rsid wsp:val=&quot;00B73AE2&quot;/&gt;&lt;wsp:rsid wsp:val=&quot;00B73BFC&quot;/&gt;&lt;wsp:rsid wsp:val=&quot;00B80274&quot;/&gt;&lt;wsp:rsid wsp:val=&quot;00B8397B&quot;/&gt;&lt;wsp:rsid wsp:val=&quot;00B8446C&quot;/&gt;&lt;wsp:rsid wsp:val=&quot;00B84970&quot;/&gt;&lt;wsp:rsid wsp:val=&quot;00B876F0&quot;/&gt;&lt;wsp:rsid wsp:val=&quot;00B87ECE&quot;/&gt;&lt;wsp:rsid wsp:val=&quot;00B9181B&quot;/&gt;&lt;wsp:rsid wsp:val=&quot;00B925DD&quot;/&gt;&lt;wsp:rsid wsp:val=&quot;00B9543F&quot;/&gt;&lt;wsp:rsid wsp:val=&quot;00B95A46&quot;/&gt;&lt;wsp:rsid wsp:val=&quot;00BA146A&quot;/&gt;&lt;wsp:rsid wsp:val=&quot;00BA1CBC&quot;/&gt;&lt;wsp:rsid wsp:val=&quot;00BA1D66&quot;/&gt;&lt;wsp:rsid wsp:val=&quot;00BB087F&quot;/&gt;&lt;wsp:rsid wsp:val=&quot;00BB16F4&quot;/&gt;&lt;wsp:rsid wsp:val=&quot;00BB5FFE&quot;/&gt;&lt;wsp:rsid wsp:val=&quot;00BB6A38&quot;/&gt;&lt;wsp:rsid wsp:val=&quot;00BC40A6&quot;/&gt;&lt;wsp:rsid wsp:val=&quot;00BC4CBB&quot;/&gt;&lt;wsp:rsid wsp:val=&quot;00BC5AE7&quot;/&gt;&lt;wsp:rsid wsp:val=&quot;00BC7FED&quot;/&gt;&lt;wsp:rsid wsp:val=&quot;00BD14EA&quot;/&gt;&lt;wsp:rsid wsp:val=&quot;00BD3CDD&quot;/&gt;&lt;wsp:rsid wsp:val=&quot;00BD7B79&quot;/&gt;&lt;wsp:rsid wsp:val=&quot;00BE1672&quot;/&gt;&lt;wsp:rsid wsp:val=&quot;00BE31EA&quot;/&gt;&lt;wsp:rsid wsp:val=&quot;00BE3E00&quot;/&gt;&lt;wsp:rsid wsp:val=&quot;00BE48B6&quot;/&gt;&lt;wsp:rsid wsp:val=&quot;00BE7095&quot;/&gt;&lt;wsp:rsid wsp:val=&quot;00BE78BD&quot;/&gt;&lt;wsp:rsid wsp:val=&quot;00BF03BB&quot;/&gt;&lt;wsp:rsid wsp:val=&quot;00BF15F6&quot;/&gt;&lt;wsp:rsid wsp:val=&quot;00BF28CB&quot;/&gt;&lt;wsp:rsid wsp:val=&quot;00BF50DB&quot;/&gt;&lt;wsp:rsid wsp:val=&quot;00BF62CD&quot;/&gt;&lt;wsp:rsid wsp:val=&quot;00BF7F29&quot;/&gt;&lt;wsp:rsid wsp:val=&quot;00BF7F3A&quot;/&gt;&lt;wsp:rsid wsp:val=&quot;00C04118&quot;/&gt;&lt;wsp:rsid wsp:val=&quot;00C07A28&quot;/&gt;&lt;wsp:rsid wsp:val=&quot;00C16EAA&quot;/&gt;&lt;wsp:rsid wsp:val=&quot;00C20409&quot;/&gt;&lt;wsp:rsid wsp:val=&quot;00C26212&quot;/&gt;&lt;wsp:rsid wsp:val=&quot;00C26985&quot;/&gt;&lt;wsp:rsid wsp:val=&quot;00C3198F&quot;/&gt;&lt;wsp:rsid wsp:val=&quot;00C329CB&quot;/&gt;&lt;wsp:rsid wsp:val=&quot;00C34F14&quot;/&gt;&lt;wsp:rsid wsp:val=&quot;00C36435&quot;/&gt;&lt;wsp:rsid wsp:val=&quot;00C42EA1&quot;/&gt;&lt;wsp:rsid wsp:val=&quot;00C50891&quot;/&gt;&lt;wsp:rsid wsp:val=&quot;00C51228&quot;/&gt;&lt;wsp:rsid wsp:val=&quot;00C51ECB&quot;/&gt;&lt;wsp:rsid wsp:val=&quot;00C53A1A&quot;/&gt;&lt;wsp:rsid wsp:val=&quot;00C53B3C&quot;/&gt;&lt;wsp:rsid wsp:val=&quot;00C546CF&quot;/&gt;&lt;wsp:rsid wsp:val=&quot;00C56601&quot;/&gt;&lt;wsp:rsid wsp:val=&quot;00C575F0&quot;/&gt;&lt;wsp:rsid wsp:val=&quot;00C578B3&quot;/&gt;&lt;wsp:rsid wsp:val=&quot;00C70E7D&quot;/&gt;&lt;wsp:rsid wsp:val=&quot;00C73658&quot;/&gt;&lt;wsp:rsid wsp:val=&quot;00C80CB7&quot;/&gt;&lt;wsp:rsid wsp:val=&quot;00C816A2&quot;/&gt;&lt;wsp:rsid wsp:val=&quot;00C8176D&quot;/&gt;&lt;wsp:rsid wsp:val=&quot;00C81962&quot;/&gt;&lt;wsp:rsid wsp:val=&quot;00C82C1B&quot;/&gt;&lt;wsp:rsid wsp:val=&quot;00C83065&quot;/&gt;&lt;wsp:rsid wsp:val=&quot;00C8380C&quot;/&gt;&lt;wsp:rsid wsp:val=&quot;00C84376&quot;/&gt;&lt;wsp:rsid wsp:val=&quot;00C847AC&quot;/&gt;&lt;wsp:rsid wsp:val=&quot;00C91E2D&quot;/&gt;&lt;wsp:rsid wsp:val=&quot;00C93060&quot;/&gt;&lt;wsp:rsid wsp:val=&quot;00C94692&quot;/&gt;&lt;wsp:rsid wsp:val=&quot;00C96A24&quot;/&gt;&lt;wsp:rsid wsp:val=&quot;00C97B91&quot;/&gt;&lt;wsp:rsid wsp:val=&quot;00CA3229&quot;/&gt;&lt;wsp:rsid wsp:val=&quot;00CA32E8&quot;/&gt;&lt;wsp:rsid wsp:val=&quot;00CA40DE&quot;/&gt;&lt;wsp:rsid wsp:val=&quot;00CA559C&quot;/&gt;&lt;wsp:rsid wsp:val=&quot;00CA6520&quot;/&gt;&lt;wsp:rsid wsp:val=&quot;00CB1793&quot;/&gt;&lt;wsp:rsid wsp:val=&quot;00CB203F&quot;/&gt;&lt;wsp:rsid wsp:val=&quot;00CB2E29&quot;/&gt;&lt;wsp:rsid wsp:val=&quot;00CB3271&quot;/&gt;&lt;wsp:rsid wsp:val=&quot;00CB3746&quot;/&gt;&lt;wsp:rsid wsp:val=&quot;00CB5123&quot;/&gt;&lt;wsp:rsid wsp:val=&quot;00CB77C1&quot;/&gt;&lt;wsp:rsid wsp:val=&quot;00CC10BE&quot;/&gt;&lt;wsp:rsid wsp:val=&quot;00CC26C6&quot;/&gt;&lt;wsp:rsid wsp:val=&quot;00CC742C&quot;/&gt;&lt;wsp:rsid wsp:val=&quot;00CD03C9&quot;/&gt;&lt;wsp:rsid wsp:val=&quot;00CD2A32&quot;/&gt;&lt;wsp:rsid wsp:val=&quot;00CD4DC8&quot;/&gt;&lt;wsp:rsid wsp:val=&quot;00CD6473&quot;/&gt;&lt;wsp:rsid wsp:val=&quot;00CE0F68&quot;/&gt;&lt;wsp:rsid wsp:val=&quot;00CE5D2F&quot;/&gt;&lt;wsp:rsid wsp:val=&quot;00CE64A9&quot;/&gt;&lt;wsp:rsid wsp:val=&quot;00CE6621&quot;/&gt;&lt;wsp:rsid wsp:val=&quot;00CE6B6C&quot;/&gt;&lt;wsp:rsid wsp:val=&quot;00CF0B10&quot;/&gt;&lt;wsp:rsid wsp:val=&quot;00CF1288&quot;/&gt;&lt;wsp:rsid wsp:val=&quot;00CF1369&quot;/&gt;&lt;wsp:rsid wsp:val=&quot;00CF1BA7&quot;/&gt;&lt;wsp:rsid wsp:val=&quot;00CF21D8&quot;/&gt;&lt;wsp:rsid wsp:val=&quot;00CF3CC6&quot;/&gt;&lt;wsp:rsid wsp:val=&quot;00CF6D00&quot;/&gt;&lt;wsp:rsid wsp:val=&quot;00CF71D1&quot;/&gt;&lt;wsp:rsid wsp:val=&quot;00D0117C&quot;/&gt;&lt;wsp:rsid wsp:val=&quot;00D04B8B&quot;/&gt;&lt;wsp:rsid wsp:val=&quot;00D058C4&quot;/&gt;&lt;wsp:rsid wsp:val=&quot;00D072A2&quot;/&gt;&lt;wsp:rsid wsp:val=&quot;00D07CEE&quot;/&gt;&lt;wsp:rsid wsp:val=&quot;00D12280&quot;/&gt;&lt;wsp:rsid wsp:val=&quot;00D1300C&quot;/&gt;&lt;wsp:rsid wsp:val=&quot;00D150B1&quot;/&gt;&lt;wsp:rsid wsp:val=&quot;00D150DB&quot;/&gt;&lt;wsp:rsid wsp:val=&quot;00D1579D&quot;/&gt;&lt;wsp:rsid wsp:val=&quot;00D176E0&quot;/&gt;&lt;wsp:rsid wsp:val=&quot;00D17A79&quot;/&gt;&lt;wsp:rsid wsp:val=&quot;00D17F4D&quot;/&gt;&lt;wsp:rsid wsp:val=&quot;00D262B4&quot;/&gt;&lt;wsp:rsid wsp:val=&quot;00D264AA&quot;/&gt;&lt;wsp:rsid wsp:val=&quot;00D34921&quot;/&gt;&lt;wsp:rsid wsp:val=&quot;00D34A98&quot;/&gt;&lt;wsp:rsid wsp:val=&quot;00D34DA4&quot;/&gt;&lt;wsp:rsid wsp:val=&quot;00D36614&quot;/&gt;&lt;wsp:rsid wsp:val=&quot;00D37BD0&quot;/&gt;&lt;wsp:rsid wsp:val=&quot;00D40239&quot;/&gt;&lt;wsp:rsid wsp:val=&quot;00D40266&quot;/&gt;&lt;wsp:rsid wsp:val=&quot;00D40E06&quot;/&gt;&lt;wsp:rsid wsp:val=&quot;00D50D6E&quot;/&gt;&lt;wsp:rsid wsp:val=&quot;00D50DBD&quot;/&gt;&lt;wsp:rsid wsp:val=&quot;00D520E4&quot;/&gt;&lt;wsp:rsid wsp:val=&quot;00D526A5&quot;/&gt;&lt;wsp:rsid wsp:val=&quot;00D53BFB&quot;/&gt;&lt;wsp:rsid wsp:val=&quot;00D5415B&quot;/&gt;&lt;wsp:rsid wsp:val=&quot;00D55F77&quot;/&gt;&lt;wsp:rsid wsp:val=&quot;00D575F4&quot;/&gt;&lt;wsp:rsid wsp:val=&quot;00D5781D&quot;/&gt;&lt;wsp:rsid wsp:val=&quot;00D57DFA&quot;/&gt;&lt;wsp:rsid wsp:val=&quot;00D60B9E&quot;/&gt;&lt;wsp:rsid wsp:val=&quot;00D651AF&quot;/&gt;&lt;wsp:rsid wsp:val=&quot;00D66315&quot;/&gt;&lt;wsp:rsid wsp:val=&quot;00D70E88&quot;/&gt;&lt;wsp:rsid wsp:val=&quot;00D70F9D&quot;/&gt;&lt;wsp:rsid wsp:val=&quot;00D71D3B&quot;/&gt;&lt;wsp:rsid wsp:val=&quot;00D72253&quot;/&gt;&lt;wsp:rsid wsp:val=&quot;00D75D35&quot;/&gt;&lt;wsp:rsid wsp:val=&quot;00D80F86&quot;/&gt;&lt;wsp:rsid wsp:val=&quot;00D82619&quot;/&gt;&lt;wsp:rsid wsp:val=&quot;00D831F6&quot;/&gt;&lt;wsp:rsid wsp:val=&quot;00D839B8&quot;/&gt;&lt;wsp:rsid wsp:val=&quot;00D83AAD&quot;/&gt;&lt;wsp:rsid wsp:val=&quot;00D84411&quot;/&gt;&lt;wsp:rsid wsp:val=&quot;00D90132&quot;/&gt;&lt;wsp:rsid wsp:val=&quot;00D9135B&quot;/&gt;&lt;wsp:rsid wsp:val=&quot;00D91D89&quot;/&gt;&lt;wsp:rsid wsp:val=&quot;00DA025E&quot;/&gt;&lt;wsp:rsid wsp:val=&quot;00DA518A&quot;/&gt;&lt;wsp:rsid wsp:val=&quot;00DA706D&quot;/&gt;&lt;wsp:rsid wsp:val=&quot;00DB0073&quot;/&gt;&lt;wsp:rsid wsp:val=&quot;00DB0BA5&quot;/&gt;&lt;wsp:rsid wsp:val=&quot;00DC1331&quot;/&gt;&lt;wsp:rsid wsp:val=&quot;00DC39A9&quot;/&gt;&lt;wsp:rsid wsp:val=&quot;00DC53E7&quot;/&gt;&lt;wsp:rsid wsp:val=&quot;00DC756C&quot;/&gt;&lt;wsp:rsid wsp:val=&quot;00DC7BB8&quot;/&gt;&lt;wsp:rsid wsp:val=&quot;00DD00AF&quot;/&gt;&lt;wsp:rsid wsp:val=&quot;00DD0C2C&quot;/&gt;&lt;wsp:rsid wsp:val=&quot;00DD3142&quot;/&gt;&lt;wsp:rsid wsp:val=&quot;00DD576B&quot;/&gt;&lt;wsp:rsid wsp:val=&quot;00DE22B1&quot;/&gt;&lt;wsp:rsid wsp:val=&quot;00DE263D&quot;/&gt;&lt;wsp:rsid wsp:val=&quot;00DE283D&quot;/&gt;&lt;wsp:rsid wsp:val=&quot;00DE4455&quot;/&gt;&lt;wsp:rsid wsp:val=&quot;00DE60C1&quot;/&gt;&lt;wsp:rsid wsp:val=&quot;00DE67FC&quot;/&gt;&lt;wsp:rsid wsp:val=&quot;00DF0815&quot;/&gt;&lt;wsp:rsid wsp:val=&quot;00DF30DF&quot;/&gt;&lt;wsp:rsid wsp:val=&quot;00DF5A00&quot;/&gt;&lt;wsp:rsid wsp:val=&quot;00E02397&quot;/&gt;&lt;wsp:rsid wsp:val=&quot;00E064D0&quot;/&gt;&lt;wsp:rsid wsp:val=&quot;00E06B0C&quot;/&gt;&lt;wsp:rsid wsp:val=&quot;00E07B9A&quot;/&gt;&lt;wsp:rsid wsp:val=&quot;00E11534&quot;/&gt;&lt;wsp:rsid wsp:val=&quot;00E15F57&quot;/&gt;&lt;wsp:rsid wsp:val=&quot;00E22B3F&quot;/&gt;&lt;wsp:rsid wsp:val=&quot;00E237F4&quot;/&gt;&lt;wsp:rsid wsp:val=&quot;00E238E4&quot;/&gt;&lt;wsp:rsid wsp:val=&quot;00E23E48&quot;/&gt;&lt;wsp:rsid wsp:val=&quot;00E253B2&quot;/&gt;&lt;wsp:rsid wsp:val=&quot;00E26073&quot;/&gt;&lt;wsp:rsid wsp:val=&quot;00E26F58&quot;/&gt;&lt;wsp:rsid wsp:val=&quot;00E30FEC&quot;/&gt;&lt;wsp:rsid wsp:val=&quot;00E31CCF&quot;/&gt;&lt;wsp:rsid wsp:val=&quot;00E32A4A&quot;/&gt;&lt;wsp:rsid wsp:val=&quot;00E4069E&quot;/&gt;&lt;wsp:rsid wsp:val=&quot;00E4076B&quot;/&gt;&lt;wsp:rsid wsp:val=&quot;00E43552&quot;/&gt;&lt;wsp:rsid wsp:val=&quot;00E45EF3&quot;/&gt;&lt;wsp:rsid wsp:val=&quot;00E519C5&quot;/&gt;&lt;wsp:rsid wsp:val=&quot;00E52777&quot;/&gt;&lt;wsp:rsid wsp:val=&quot;00E5329C&quot;/&gt;&lt;wsp:rsid wsp:val=&quot;00E5363C&quot;/&gt;&lt;wsp:rsid wsp:val=&quot;00E539AC&quot;/&gt;&lt;wsp:rsid wsp:val=&quot;00E54AF8&quot;/&gt;&lt;wsp:rsid wsp:val=&quot;00E55ABC&quot;/&gt;&lt;wsp:rsid wsp:val=&quot;00E57518&quot;/&gt;&lt;wsp:rsid wsp:val=&quot;00E57B74&quot;/&gt;&lt;wsp:rsid wsp:val=&quot;00E6150C&quot;/&gt;&lt;wsp:rsid wsp:val=&quot;00E61DFE&quot;/&gt;&lt;wsp:rsid wsp:val=&quot;00E62283&quot;/&gt;&lt;wsp:rsid wsp:val=&quot;00E70031&quot;/&gt;&lt;wsp:rsid wsp:val=&quot;00E73617&quot;/&gt;&lt;wsp:rsid wsp:val=&quot;00E7460A&quot;/&gt;&lt;wsp:rsid wsp:val=&quot;00E75C57&quot;/&gt;&lt;wsp:rsid wsp:val=&quot;00E81E3D&quot;/&gt;&lt;wsp:rsid wsp:val=&quot;00E83BD8&quot;/&gt;&lt;wsp:rsid wsp:val=&quot;00E845C2&quot;/&gt;&lt;wsp:rsid wsp:val=&quot;00E852A0&quot;/&gt;&lt;wsp:rsid wsp:val=&quot;00E85872&quot;/&gt;&lt;wsp:rsid wsp:val=&quot;00E8629F&quot;/&gt;&lt;wsp:rsid wsp:val=&quot;00E86553&quot;/&gt;&lt;wsp:rsid wsp:val=&quot;00E902E8&quot;/&gt;&lt;wsp:rsid wsp:val=&quot;00E908D1&quot;/&gt;&lt;wsp:rsid wsp:val=&quot;00E90F26&quot;/&gt;&lt;wsp:rsid wsp:val=&quot;00E924F9&quot;/&gt;&lt;wsp:rsid wsp:val=&quot;00E977FD&quot;/&gt;&lt;wsp:rsid wsp:val=&quot;00EA1146&quot;/&gt;&lt;wsp:rsid wsp:val=&quot;00EA15EB&quot;/&gt;&lt;wsp:rsid wsp:val=&quot;00EA20D4&quot;/&gt;&lt;wsp:rsid wsp:val=&quot;00EA3C24&quot;/&gt;&lt;wsp:rsid wsp:val=&quot;00EA5C32&quot;/&gt;&lt;wsp:rsid wsp:val=&quot;00EA7566&quot;/&gt;&lt;wsp:rsid wsp:val=&quot;00EA7B28&quot;/&gt;&lt;wsp:rsid wsp:val=&quot;00EB2122&quot;/&gt;&lt;wsp:rsid wsp:val=&quot;00EB342C&quot;/&gt;&lt;wsp:rsid wsp:val=&quot;00EB47AD&quot;/&gt;&lt;wsp:rsid wsp:val=&quot;00EC2A82&quot;/&gt;&lt;wsp:rsid wsp:val=&quot;00EC44C8&quot;/&gt;&lt;wsp:rsid wsp:val=&quot;00EC556A&quot;/&gt;&lt;wsp:rsid wsp:val=&quot;00EC7140&quot;/&gt;&lt;wsp:rsid wsp:val=&quot;00EC722B&quot;/&gt;&lt;wsp:rsid wsp:val=&quot;00ED509A&quot;/&gt;&lt;wsp:rsid wsp:val=&quot;00ED5262&quot;/&gt;&lt;wsp:rsid wsp:val=&quot;00ED5719&quot;/&gt;&lt;wsp:rsid wsp:val=&quot;00ED5D0F&quot;/&gt;&lt;wsp:rsid wsp:val=&quot;00EE11B3&quot;/&gt;&lt;wsp:rsid wsp:val=&quot;00EE2E65&quot;/&gt;&lt;wsp:rsid wsp:val=&quot;00EE3C68&quot;/&gt;&lt;wsp:rsid wsp:val=&quot;00EF0A71&quot;/&gt;&lt;wsp:rsid wsp:val=&quot;00EF2D85&quot;/&gt;&lt;wsp:rsid wsp:val=&quot;00EF3549&quot;/&gt;&lt;wsp:rsid wsp:val=&quot;00EF3BAD&quot;/&gt;&lt;wsp:rsid wsp:val=&quot;00EF3D28&quot;/&gt;&lt;wsp:rsid wsp:val=&quot;00EF4968&quot;/&gt;&lt;wsp:rsid wsp:val=&quot;00EF5D37&quot;/&gt;&lt;wsp:rsid wsp:val=&quot;00EF74A9&quot;/&gt;&lt;wsp:rsid wsp:val=&quot;00EF7BA9&quot;/&gt;&lt;wsp:rsid wsp:val=&quot;00F00944&quot;/&gt;&lt;wsp:rsid wsp:val=&quot;00F023A9&quot;/&gt;&lt;wsp:rsid wsp:val=&quot;00F0343A&quot;/&gt;&lt;wsp:rsid wsp:val=&quot;00F06B98&quot;/&gt;&lt;wsp:rsid wsp:val=&quot;00F06C54&quot;/&gt;&lt;wsp:rsid wsp:val=&quot;00F06DD8&quot;/&gt;&lt;wsp:rsid wsp:val=&quot;00F072D8&quot;/&gt;&lt;wsp:rsid wsp:val=&quot;00F10825&quot;/&gt;&lt;wsp:rsid wsp:val=&quot;00F15C84&quot;/&gt;&lt;wsp:rsid wsp:val=&quot;00F16188&quot;/&gt;&lt;wsp:rsid wsp:val=&quot;00F176F7&quot;/&gt;&lt;wsp:rsid wsp:val=&quot;00F20B94&quot;/&gt;&lt;wsp:rsid wsp:val=&quot;00F21AA3&quot;/&gt;&lt;wsp:rsid wsp:val=&quot;00F21B36&quot;/&gt;&lt;wsp:rsid wsp:val=&quot;00F21FA0&quot;/&gt;&lt;wsp:rsid wsp:val=&quot;00F22AF9&quot;/&gt;&lt;wsp:rsid wsp:val=&quot;00F260BB&quot;/&gt;&lt;wsp:rsid wsp:val=&quot;00F262D7&quot;/&gt;&lt;wsp:rsid wsp:val=&quot;00F30B22&quot;/&gt;&lt;wsp:rsid wsp:val=&quot;00F31369&quot;/&gt;&lt;wsp:rsid wsp:val=&quot;00F31F73&quot;/&gt;&lt;wsp:rsid wsp:val=&quot;00F3281B&quot;/&gt;&lt;wsp:rsid wsp:val=&quot;00F33C35&quot;/&gt;&lt;wsp:rsid wsp:val=&quot;00F35313&quot;/&gt;&lt;wsp:rsid wsp:val=&quot;00F3578A&quot;/&gt;&lt;wsp:rsid wsp:val=&quot;00F43104&quot;/&gt;&lt;wsp:rsid wsp:val=&quot;00F44A61&quot;/&gt;&lt;wsp:rsid wsp:val=&quot;00F4734D&quot;/&gt;&lt;wsp:rsid wsp:val=&quot;00F47D81&quot;/&gt;&lt;wsp:rsid wsp:val=&quot;00F52F19&quot;/&gt;&lt;wsp:rsid wsp:val=&quot;00F55467&quot;/&gt;&lt;wsp:rsid wsp:val=&quot;00F56DD6&quot;/&gt;&lt;wsp:rsid wsp:val=&quot;00F63A09&quot;/&gt;&lt;wsp:rsid wsp:val=&quot;00F640C8&quot;/&gt;&lt;wsp:rsid wsp:val=&quot;00F64E51&quot;/&gt;&lt;wsp:rsid wsp:val=&quot;00F66A1B&quot;/&gt;&lt;wsp:rsid wsp:val=&quot;00F7146E&quot;/&gt;&lt;wsp:rsid wsp:val=&quot;00F739ED&quot;/&gt;&lt;wsp:rsid wsp:val=&quot;00F75DB0&quot;/&gt;&lt;wsp:rsid wsp:val=&quot;00F76FBE&quot;/&gt;&lt;wsp:rsid wsp:val=&quot;00F7778F&quot;/&gt;&lt;wsp:rsid wsp:val=&quot;00F77D34&quot;/&gt;&lt;wsp:rsid wsp:val=&quot;00F825CC&quot;/&gt;&lt;wsp:rsid wsp:val=&quot;00F835C1&quot;/&gt;&lt;wsp:rsid wsp:val=&quot;00F84B44&quot;/&gt;&lt;wsp:rsid wsp:val=&quot;00F84CC4&quot;/&gt;&lt;wsp:rsid wsp:val=&quot;00F86875&quot;/&gt;&lt;wsp:rsid wsp:val=&quot;00F8704F&quot;/&gt;&lt;wsp:rsid wsp:val=&quot;00F87B0C&quot;/&gt;&lt;wsp:rsid wsp:val=&quot;00F91E93&quot;/&gt;&lt;wsp:rsid wsp:val=&quot;00FA0423&quot;/&gt;&lt;wsp:rsid wsp:val=&quot;00FA2CF7&quot;/&gt;&lt;wsp:rsid wsp:val=&quot;00FA2E18&quot;/&gt;&lt;wsp:rsid wsp:val=&quot;00FA6851&quot;/&gt;&lt;wsp:rsid wsp:val=&quot;00FA76C0&quot;/&gt;&lt;wsp:rsid wsp:val=&quot;00FB0D2D&quot;/&gt;&lt;wsp:rsid wsp:val=&quot;00FB2CCA&quot;/&gt;&lt;wsp:rsid wsp:val=&quot;00FB52C2&quot;/&gt;&lt;wsp:rsid wsp:val=&quot;00FB58D3&quot;/&gt;&lt;wsp:rsid wsp:val=&quot;00FB6375&quot;/&gt;&lt;wsp:rsid wsp:val=&quot;00FC051F&quot;/&gt;&lt;wsp:rsid wsp:val=&quot;00FC542F&quot;/&gt;&lt;wsp:rsid wsp:val=&quot;00FC6C4B&quot;/&gt;&lt;wsp:rsid wsp:val=&quot;00FC7090&quot;/&gt;&lt;wsp:rsid wsp:val=&quot;00FC713E&quot;/&gt;&lt;wsp:rsid wsp:val=&quot;00FD2747&quot;/&gt;&lt;wsp:rsid wsp:val=&quot;00FD650F&quot;/&gt;&lt;wsp:rsid wsp:val=&quot;00FF2E3D&quot;/&gt;&lt;wsp:rsid wsp:val=&quot;00FF4D6B&quot;/&gt;&lt;wsp:rsid wsp:val=&quot;00FF68C6&quot;/&gt;&lt;/wsp:rsids&gt;&lt;/w:docPr&gt;&lt;w:body&gt;&lt;wx:sect&gt;&lt;w:p wsp:rsidR=&quot;00000000&quot; wsp:rsidRDefault=&quot;005E03A1&quot; wsp:rsidP=&quot;005E03A1&quot;&gt;&lt;m:oMathPara&gt;&lt;m:oMath&gt;&lt;m:r&gt;&lt;w:rPr&gt;&lt;w:rFonts w:ascii=&quot;Cambria Math&quot; w:fareast=&quot;Batang&quot; w:h-ansi=&quot;Cambria Math&quot;/&gt;&lt;wx:font wx:val=&quot;Cambria Math&quot;/&gt;&lt;w:i/&gt;&lt;/w:rPr&gt;&lt;m:t&gt;4__・144__&lt;/m:t&gt;&lt;/m:r&gt;&lt;/m:oMath&gt;&lt;/m:oMathPara&gt;&lt;/w:p&gt;&lt;w:sectPr wsp:rsidR=&quot;00000000&quot;&gt;&lt;w:pgSz w:w=&quot;12240&quot; w:h=&quot;15840&quot;/&gt;&lt;w:pgMar w:top=&quot;1985&quot; w:right=&quot;1701&quot; w:bottom=&quot;1701&quot; w:left=&quot;1701&quot; w:header=&quot;720&quot; MMMMMMMMMMM Mw:footer=&quot;720&quot; w:gutter=&quot;0&quot;/&gt;&lt;w:cols w:space=&quot;720&quot;/&gt;&lt;/w:sectPr&gt;&lt;/wx:sect&gt;&lt;/w:body&gt;&lt;/w:wordDocument&gt;">
                        <v:imagedata r:id="rId25" o:title="" chromakey="white"/>
                      </v:shape>
                    </w:pict>
                  </w:r>
                  <w:r w:rsidRPr="004031C1">
                    <w:rPr>
                      <w:rFonts w:eastAsia="Batang"/>
                    </w:rPr>
                    <w:instrText xml:space="preserve"> </w:instrText>
                  </w:r>
                  <w:r w:rsidRPr="004031C1">
                    <w:rPr>
                      <w:rFonts w:eastAsia="Batang"/>
                    </w:rPr>
                    <w:fldChar w:fldCharType="separate"/>
                  </w:r>
                  <w:r w:rsidR="00D14C1D">
                    <w:rPr>
                      <w:position w:val="-5"/>
                    </w:rPr>
                    <w:pict w14:anchorId="5F639075">
                      <v:shape id="_x0000_i1045" type="#_x0000_t75" style="width:36pt;height:7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38&quot;/&gt;&lt;w:printFractionalCharacterWidth/&gt;&lt;w:bordersDontSurroundHeader/&gt;&lt;w:bordersDontSurroundFooter/&gt;&lt;w:stylePaneFormatFilter w:val=&quot;3F2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validateAgainstSchema/&gt;&lt;w:saveInvalidXML w:val=&quot;off&quot;/&gt;&lt;w:ignoreMixedContent w:val=&quot;off&quot;/&gt;&lt;w:alwaysShowPlaceholderText w:val=&quot;off&quot;/&gt;&lt;w:footnotePr&gt;&lt;w:pos w:val=&quot;beneath-text&quot;/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282213&quot;/&gt;&lt;wsp:rsid wsp:val=&quot;000027ED&quot;/&gt;&lt;wsp:rsid wsp:val=&quot;0000379E&quot;/&gt;&lt;wsp:rsid wsp:val=&quot;000037AF&quot;/&gt;&lt;wsp:rsid wsp:val=&quot;00003C52&quot;/&gt;&lt;wsp:rsid wsp:val=&quot;00004537&quot;/&gt;&lt;wsp:rsid wsp:val=&quot;00007948&quot;/&gt;&lt;wsp:rsid wsp:val=&quot;000128F2&quot;/&gt;&lt;wsp:rsid wsp:val=&quot;00017799&quot;/&gt;&lt;wsp:rsid wsp:val=&quot;00017BDA&quot;/&gt;&lt;wsp:rsid wsp:val=&quot;0002036D&quot;/&gt;&lt;wsp:rsid wsp:val=&quot;00020852&quot;/&gt;&lt;wsp:rsid wsp:val=&quot;00020CB7&quot;/&gt;&lt;wsp:rsid wsp:val=&quot;0002191D&quot;/&gt;&lt;wsp:rsid wsp:val=&quot;00021E68&quot;/&gt;&lt;wsp:rsid wsp:val=&quot;000233B8&quot;/&gt;&lt;wsp:rsid wsp:val=&quot;000266A0&quot;/&gt;&lt;wsp:rsid wsp:val=&quot;00030E6C&quot;/&gt;&lt;wsp:rsid wsp:val=&quot;0003154D&quot;/&gt;&lt;wsp:rsid wsp:val=&quot;00031C1D&quot;/&gt;&lt;wsp:rsid wsp:val=&quot;000419BA&quot;/&gt;&lt;wsp:rsid wsp:val=&quot;00042E92&quot;/&gt;&lt;wsp:rsid wsp:val=&quot;0004483F&quot;/&gt;&lt;wsp:rsid wsp:val=&quot;00045666&quot;/&gt;&lt;wsp:rsid wsp:val=&quot;000456D7&quot;/&gt;&lt;wsp:rsid wsp:val=&quot;00045CBD&quot;/&gt;&lt;wsp:rsid wsp:val=&quot;00047943&quot;/&gt;&lt;wsp:rsid wsp:val=&quot;0005300E&quot;/&gt;&lt;wsp:rsid wsp:val=&quot;000612D1&quot;/&gt;&lt;wsp:rsid wsp:val=&quot;000621A8&quot;/&gt;&lt;wsp:rsid wsp:val=&quot;0006400E&quot;/&gt;&lt;wsp:rsid wsp:val=&quot;00064B3E&quot;/&gt;&lt;wsp:rsid wsp:val=&quot;00065F1C&quot;/&gt;&lt;wsp:rsid wsp:val=&quot;00066891&quot;/&gt;&lt;wsp:rsid wsp:val=&quot;0006768C&quot;/&gt;&lt;wsp:rsid wsp:val=&quot;00071032&quot;/&gt;&lt;wsp:rsid wsp:val=&quot;00073860&quot;/&gt;&lt;wsp:rsid wsp:val=&quot;00075B66&quot;/&gt;&lt;wsp:rsid wsp:val=&quot;000766B3&quot;/&gt;&lt;wsp:rsid wsp:val=&quot;000820DA&quot;/&gt;&lt;wsp:rsid wsp:val=&quot;0008313F&quot;/&gt;&lt;wsp:rsid wsp:val=&quot;000840C6&quot;/&gt;&lt;wsp:rsid wsp:val=&quot;00085F45&quot;/&gt;&lt;wsp:rsid wsp:val=&quot;00087322&quot;/&gt;&lt;wsp:rsid wsp:val=&quot;000911E4&quot;/&gt;&lt;wsp:rsid wsp:val=&quot;00093E7E&quot;/&gt;&lt;wsp:rsid wsp:val=&quot;00095795&quot;/&gt;&lt;wsp:rsid wsp:val=&quot;00097D22&quot;/&gt;&lt;wsp:rsid wsp:val=&quot;000A2C7E&quot;/&gt;&lt;wsp:rsid wsp:val=&quot;000A3F65&quot;/&gt;&lt;wsp:rsid wsp:val=&quot;000A45AC&quot;/&gt;&lt;wsp:rsid wsp:val=&quot;000A6235&quot;/&gt;&lt;wsp:rsid wsp:val=&quot;000A65BC&quot;/&gt;&lt;wsp:rsid wsp:val=&quot;000A7F9C&quot;/&gt;&lt;wsp:rsid wsp:val=&quot;000B0E72&quot;/&gt;&lt;wsp:rsid wsp:val=&quot;000B5813&quot;/&gt;&lt;wsp:rsid wsp:val=&quot;000B6115&quot;/&gt;&lt;wsp:rsid wsp:val=&quot;000B649E&quot;/&gt;&lt;wsp:rsid wsp:val=&quot;000B6723&quot;/&gt;&lt;wsp:rsid wsp:val=&quot;000C20DB&quot;/&gt;&lt;wsp:rsid wsp:val=&quot;000C2D28&quot;/&gt;&lt;wsp:rsid wsp:val=&quot;000C3691&quot;/&gt;&lt;wsp:rsid wsp:val=&quot;000C37E4&quot;/&gt;&lt;wsp:rsid wsp:val=&quot;000C5893&quot;/&gt;&lt;wsp:rsid wsp:val=&quot;000C7332&quot;/&gt;&lt;wsp:rsid wsp:val=&quot;000D0AFE&quot;/&gt;&lt;wsp:rsid wsp:val=&quot;000D1F67&quot;/&gt;&lt;wsp:rsid wsp:val=&quot;000D4510&quot;/&gt;&lt;wsp:rsid wsp:val=&quot;000D5153&quot;/&gt;&lt;wsp:rsid wsp:val=&quot;000D597F&quot;/&gt;&lt;wsp:rsid wsp:val=&quot;000D6CFC&quot;/&gt;&lt;wsp:rsid wsp:val=&quot;000E01D4&quot;/&gt;&lt;wsp:rsid wsp:val=&quot;000E198C&quot;/&gt;&lt;wsp:rsid wsp:val=&quot;000E1D6A&quot;/&gt;&lt;wsp:rsid wsp:val=&quot;000E434A&quot;/&gt;&lt;wsp:rsid wsp:val=&quot;000E441C&quot;/&gt;&lt;wsp:rsid wsp:val=&quot;000E6DEC&quot;/&gt;&lt;wsp:rsid wsp:val=&quot;000F0182&quot;/&gt;&lt;wsp:rsid wsp:val=&quot;000F22CE&quot;/&gt;&lt;wsp:rsid wsp:val=&quot;000F3C2A&quot;/&gt;&lt;wsp:rsid wsp:val=&quot;000F5102&quot;/&gt;&lt;wsp:rsid wsp:val=&quot;000F6F65&quot;/&gt;&lt;wsp:rsid wsp:val=&quot;0010127A&quot;/&gt;&lt;wsp:rsid wsp:val=&quot;00102AFA&quot;/&gt;&lt;wsp:rsid wsp:val=&quot;00106A9F&quot;/&gt;&lt;wsp:rsid wsp:val=&quot;001072A8&quot;/&gt;&lt;wsp:rsid wsp:val=&quot;0011424E&quot;/&gt;&lt;wsp:rsid wsp:val=&quot;00117291&quot;/&gt;&lt;wsp:rsid wsp:val=&quot;00123571&quot;/&gt;&lt;wsp:rsid wsp:val=&quot;00123B5C&quot;/&gt;&lt;wsp:rsid wsp:val=&quot;00124082&quot;/&gt;&lt;wsp:rsid wsp:val=&quot;001301B1&quot;/&gt;&lt;wsp:rsid wsp:val=&quot;00130E89&quot;/&gt;&lt;wsp:rsid wsp:val=&quot;00132D36&quot;/&gt;&lt;wsp:rsid wsp:val=&quot;00141A2F&quot;/&gt;&lt;wsp:rsid wsp:val=&quot;00142771&quot;/&gt;&lt;wsp:rsid wsp:val=&quot;00142831&quot;/&gt;&lt;wsp:rsid wsp:val=&quot;00142F43&quot;/&gt;&lt;wsp:rsid wsp:val=&quot;00143316&quot;/&gt;&lt;wsp:rsid wsp:val=&quot;00145505&quot;/&gt;&lt;wsp:rsid wsp:val=&quot;00152C33&quot;/&gt;&lt;wsp:rsid wsp:val=&quot;00153528&quot;/&gt;&lt;wsp:rsid wsp:val=&quot;00160A47&quot;/&gt;&lt;wsp:rsid wsp:val=&quot;00160B00&quot;/&gt;&lt;wsp:rsid wsp:val=&quot;00162698&quot;/&gt;&lt;wsp:rsid wsp:val=&quot;00162F78&quot;/&gt;&lt;wsp:rsid wsp:val=&quot;001643AC&quot;/&gt;&lt;wsp:rsid wsp:val=&quot;00171980&quot;/&gt;&lt;wsp:rsid wsp:val=&quot;00171D07&quot;/&gt;&lt;wsp:rsid wsp:val=&quot;0017516C&quot;/&gt;&lt;wsp:rsid wsp:val=&quot;00175AB9&quot;/&gt;&lt;wsp:rsid wsp:val=&quot;00181060&quot;/&gt;&lt;wsp:rsid wsp:val=&quot;00181490&quot;/&gt;&lt;wsp:rsid wsp:val=&quot;00182304&quot;/&gt;&lt;wsp:rsid wsp:val=&quot;0018379B&quot;/&gt;&lt;wsp:rsid wsp:val=&quot;0018585B&quot;/&gt;&lt;wsp:rsid wsp:val=&quot;00192CE3&quot;/&gt;&lt;wsp:rsid wsp:val=&quot;00193116&quot;/&gt;&lt;wsp:rsid wsp:val=&quot;001A08AA&quot;/&gt;&lt;wsp:rsid wsp:val=&quot;001A1DAC&quot;/&gt;&lt;wsp:rsid wsp:val=&quot;001A3120&quot;/&gt;&lt;wsp:rsid wsp:val=&quot;001B0237&quot;/&gt;&lt;wsp:rsid wsp:val=&quot;001B1C3C&quot;/&gt;&lt;wsp:rsid wsp:val=&quot;001B32BC&quot;/&gt;&lt;wsp:rsid wsp:val=&quot;001C3A35&quot;/&gt;&lt;wsp:rsid wsp:val=&quot;001C602C&quot;/&gt;&lt;wsp:rsid wsp:val=&quot;001C67F1&quot;/&gt;&lt;wsp:rsid wsp:val=&quot;001C7645&quot;/&gt;&lt;wsp:rsid wsp:val=&quot;001D17FE&quot;/&gt;&lt;wsp:rsid wsp:val=&quot;001D5FAC&quot;/&gt;&lt;wsp:rsid wsp:val=&quot;001D61DA&quot;/&gt;&lt;wsp:rsid wsp:val=&quot;001D6D1A&quot;/&gt;&lt;wsp:rsid wsp:val=&quot;001D7B96&quot;/&gt;&lt;wsp:rsid wsp:val=&quot;001E0240&quot;/&gt;&lt;wsp:rsid wsp:val=&quot;001E290B&quot;/&gt;&lt;wsp:rsid wsp:val=&quot;001E7AB9&quot;/&gt;&lt;wsp:rsid wsp:val=&quot;001F2D35&quot;/&gt;&lt;wsp:rsid wsp:val=&quot;001F2F6B&quot;/&gt;&lt;wsp:rsid wsp:val=&quot;001F4D0D&quot;/&gt;&lt;wsp:rsid wsp:val=&quot;001F51BB&quot;/&gt;&lt;wsp:rsid wsp:val=&quot;001F64A0&quot;/&gt;&lt;wsp:rsid wsp:val=&quot;002029A6&quot;/&gt;&lt;wsp:rsid wsp:val=&quot;0020352D&quot;/&gt;&lt;wsp:rsid wsp:val=&quot;0020374C&quot;/&gt;&lt;wsp:rsid wsp:val=&quot;002041AB&quot;/&gt;&lt;wsp:rsid wsp:val=&quot;002045C1&quot;/&gt;&lt;wsp:rsid wsp:val=&quot;00205968&quot;/&gt;&lt;wsp:rsid wsp:val=&quot;00207DB7&quot;/&gt;&lt;wsp:rsid wsp:val=&quot;002106C8&quot;/&gt;&lt;wsp:rsid wsp:val=&quot;00212373&quot;/&gt;&lt;wsp:rsid wsp:val=&quot;002138EA&quot;/&gt;&lt;wsp:rsid wsp:val=&quot;00214FBD&quot;/&gt;&lt;wsp:rsid wsp:val=&quot;00222897&quot;/&gt;&lt;wsp:rsid wsp:val=&quot;00222AD3&quot;/&gt;&lt;wsp:rsid wsp:val=&quot;00230C68&quot;/&gt;&lt;wsp:rsid wsp:val=&quot;00231775&quot;/&gt;&lt;wsp:rsid wsp:val=&quot;00231866&quot;/&gt;&lt;wsp:rsid wsp:val=&quot;00232268&quot;/&gt;&lt;wsp:rsid wsp:val=&quot;00232B45&quot;/&gt;&lt;wsp:rsid wsp:val=&quot;00234306&quot;/&gt;&lt;wsp:rsid wsp:val=&quot;0023446F&quot;/&gt;&lt;wsp:rsid wsp:val=&quot;00235127&quot;/&gt;&lt;wsp:rsid wsp:val=&quot;00235394&quot;/&gt;&lt;wsp:rsid wsp:val=&quot;002363F5&quot;/&gt;&lt;wsp:rsid wsp:val=&quot;00242DD8&quot;/&gt;&lt;wsp:rsid wsp:val=&quot;002447F0&quot;/&gt;&lt;wsp:rsid wsp:val=&quot;00245B6B&quot;/&gt;&lt;wsp:rsid wsp:val=&quot;00247295&quot;/&gt;&lt;wsp:rsid wsp:val=&quot;0025035E&quot;/&gt;&lt;wsp:rsid wsp:val=&quot;0025345F&quot;/&gt;&lt;wsp:rsid wsp:val=&quot;00254DE6&quot;/&gt;&lt;wsp:rsid wsp:val=&quot;00257632&quot;/&gt;&lt;wsp:rsid wsp:val=&quot;00260476&quot;/&gt;&lt;wsp:rsid wsp:val=&quot;00260D4B&quot;/&gt;&lt;wsp:rsid wsp:val=&quot;0026179F&quot;/&gt;&lt;wsp:rsid wsp:val=&quot;00261EF2&quot;/&gt;&lt;wsp:rsid wsp:val=&quot;00262278&quot;/&gt;&lt;wsp:rsid wsp:val=&quot;00265053&quot;/&gt;&lt;wsp:rsid wsp:val=&quot;002715D3&quot;/&gt;&lt;wsp:rsid wsp:val=&quot;002716E7&quot;/&gt;&lt;wsp:rsid wsp:val=&quot;00272BC8&quot;/&gt;&lt;wsp:rsid wsp:val=&quot;00274E1A&quot;/&gt;&lt;wsp:rsid wsp:val=&quot;0027582B&quot;/&gt;&lt;wsp:rsid wsp:val=&quot;00275B3C&quot;/&gt;&lt;wsp:rsid wsp:val=&quot;0027745D&quot;/&gt;&lt;wsp:rsid wsp:val=&quot;00280799&quot;/&gt;&lt;wsp:rsid wsp:val=&quot;00282213&quot;/&gt;&lt;wsp:rsid wsp:val=&quot;00283084&quot;/&gt;&lt;wsp:rsid wsp:val=&quot;0028309A&quot;/&gt;&lt;wsp:rsid wsp:val=&quot;00285046&quot;/&gt;&lt;wsp:rsid wsp:val=&quot;0028522B&quot;/&gt;&lt;wsp:rsid wsp:val=&quot;00290654&quot;/&gt;&lt;wsp:rsid wsp:val=&quot;00290810&quot;/&gt;&lt;wsp:rsid wsp:val=&quot;0029188D&quot;/&gt;&lt;wsp:rsid wsp:val=&quot;00291A21&quot;/&gt;&lt;wsp:rsid wsp:val=&quot;00294905&quot;/&gt;&lt;wsp:rsid wsp:val=&quot;00294FEF&quot;/&gt;&lt;wsp:rsid wsp:val=&quot;00296B3D&quot;/&gt;&lt;wsp:rsid wsp:val=&quot;002A05B0&quot;/&gt;&lt;wsp:rsid wsp:val=&quot;002A0EAF&quot;/&gt;&lt;wsp:rsid wsp:val=&quot;002A1FF0&quot;/&gt;&lt;wsp:rsid wsp:val=&quot;002A4F2C&quot;/&gt;&lt;wsp:rsid wsp:val=&quot;002A4F8E&quot;/&gt;&lt;wsp:rsid wsp:val=&quot;002A59D3&quot;/&gt;&lt;wsp:rsid wsp:val=&quot;002A5B17&quot;/&gt;&lt;wsp:rsid wsp:val=&quot;002B091A&quot;/&gt;&lt;wsp:rsid wsp:val=&quot;002B10A5&quot;/&gt;&lt;wsp:rsid wsp:val=&quot;002B3853&quot;/&gt;&lt;wsp:rsid wsp:val=&quot;002B4609&quot;/&gt;&lt;wsp:rsid wsp:val=&quot;002B6E44&quot;/&gt;&lt;wsp:rsid wsp:val=&quot;002C1FC4&quot;/&gt;&lt;wsp:rsid wsp:val=&quot;002C4696&quot;/&gt;&lt;wsp:rsid wsp:val=&quot;002D05DD&quot;/&gt;&lt;wsp:rsid wsp:val=&quot;002D44CF&quot;/&gt;&lt;wsp:rsid wsp:val=&quot;002D4648&quot;/&gt;&lt;wsp:rsid wsp:val=&quot;002E08A7&quot;/&gt;&lt;wsp:rsid wsp:val=&quot;002E12A7&quot;/&gt;&lt;wsp:rsid wsp:val=&quot;002E775B&quot;/&gt;&lt;wsp:rsid wsp:val=&quot;002F2CFB&quot;/&gt;&lt;wsp:rsid wsp:val=&quot;002F4093&quot;/&gt;&lt;wsp:rsid wsp:val=&quot;002F53BE&quot;/&gt;&lt;wsp:rsid wsp:val=&quot;002F6C9B&quot;/&gt;&lt;wsp:rsid wsp:val=&quot;002F6EF4&quot;/&gt;&lt;wsp:rsid wsp:val=&quot;002F796C&quot;/&gt;&lt;wsp:rsid wsp:val=&quot;00300C95&quot;/&gt;&lt;wsp:rsid wsp:val=&quot;003040AA&quot;/&gt;&lt;wsp:rsid wsp:val=&quot;00304E3F&quot;/&gt;&lt;wsp:rsid wsp:val=&quot;0030631E&quot;/&gt;&lt;wsp:rsid wsp:val=&quot;00306331&quot;/&gt;&lt;wsp:rsid wsp:val=&quot;00312538&quot;/&gt;&lt;wsp:rsid wsp:val=&quot;00312E62&quot;/&gt;&lt;wsp:rsid wsp:val=&quot;003140D7&quot;/&gt;&lt;wsp:rsid wsp:val=&quot;00314AF6&quot;/&gt;&lt;wsp:rsid wsp:val=&quot;003253ED&quot;/&gt;&lt;wsp:rsid wsp:val=&quot;00331476&quot;/&gt;&lt;wsp:rsid wsp:val=&quot;00341E05&quot;/&gt;&lt;wsp:rsid wsp:val=&quot;00341EE1&quot;/&gt;&lt;wsp:rsid wsp:val=&quot;003449E6&quot;/&gt;&lt;wsp:rsid wsp:val=&quot;003466ED&quot;/&gt;&lt;wsp:rsid wsp:val=&quot;003543FA&quot;/&gt;&lt;wsp:rsid wsp:val=&quot;00356B37&quot;/&gt;&lt;wsp:rsid wsp:val=&quot;00361187&quot;/&gt;&lt;wsp:rsid wsp:val=&quot;00361491&quot;/&gt;&lt;wsp:rsid wsp:val=&quot;003626D4&quot;/&gt;&lt;wsp:rsid wsp:val=&quot;003667FF&quot;/&gt;&lt;wsp:rsid wsp:val=&quot;00367724&quot;/&gt;&lt;wsp:rsid wsp:val=&quot;00372085&quot;/&gt;&lt;wsp:rsid wsp:val=&quot;00372B4D&quot;/&gt;&lt;wsp:rsid wsp:val=&quot;0037533A&quot;/&gt;&lt;wsp:rsid wsp:val=&quot;00376440&quot;/&gt;&lt;wsp:rsid wsp:val=&quot;003772F3&quot;/&gt;&lt;wsp:rsid wsp:val=&quot;00381C9C&quot;/&gt;&lt;wsp:rsid wsp:val=&quot;003823D1&quot;/&gt;&lt;wsp:rsid wsp:val=&quot;003919B6&quot;/&gt;&lt;wsp:rsid wsp:val=&quot;00394970&quot;/&gt;&lt;wsp:rsid wsp:val=&quot;00395673&quot;/&gt;&lt;wsp:rsid wsp:val=&quot;00396A8B&quot;/&gt;&lt;wsp:rsid wsp:val=&quot;003A0B5D&quot;/&gt;&lt;wsp:rsid wsp:val=&quot;003A1829&quot;/&gt;&lt;wsp:rsid wsp:val=&quot;003A377C&quot;/&gt;&lt;wsp:rsid wsp:val=&quot;003A4CB3&quot;/&gt;&lt;wsp:rsid wsp:val=&quot;003A665A&quot;/&gt;&lt;wsp:rsid wsp:val=&quot;003B3F20&quot;/&gt;&lt;wsp:rsid wsp:val=&quot;003B6D17&quot;/&gt;&lt;wsp:rsid wsp:val=&quot;003B7DAB&quot;/&gt;&lt;wsp:rsid wsp:val=&quot;003C05A5&quot;/&gt;&lt;wsp:rsid wsp:val=&quot;003C3DD0&quot;/&gt;&lt;wsp:rsid wsp:val=&quot;003C5577&quot;/&gt;&lt;wsp:rsid wsp:val=&quot;003C55D3&quot;/&gt;&lt;wsp:rsid wsp:val=&quot;003C7323&quot;/&gt;&lt;wsp:rsid wsp:val=&quot;003C74E2&quot;/&gt;&lt;wsp:rsid wsp:val=&quot;003C785B&quot;/&gt;&lt;wsp:rsid wsp:val=&quot;003D299E&quot;/&gt;&lt;wsp:rsid wsp:val=&quot;003D2B31&quot;/&gt;&lt;wsp:rsid wsp:val=&quot;003D44E8&quot;/&gt;&lt;wsp:rsid wsp:val=&quot;003D4EAA&quot;/&gt;&lt;wsp:rsid wsp:val=&quot;003D50A9&quot;/&gt;&lt;wsp:rsid wsp:val=&quot;003D56C3&quot;/&gt;&lt;wsp:rsid wsp:val=&quot;003E1394&quot;/&gt;&lt;wsp:rsid wsp:val=&quot;003E2BDE&quot;/&gt;&lt;wsp:rsid wsp:val=&quot;003E369A&quot;/&gt;&lt;wsp:rsid wsp:val=&quot;003E3A7C&quot;/&gt;&lt;wsp:rsid wsp:val=&quot;003E3CD8&quot;/&gt;&lt;wsp:rsid wsp:val=&quot;003E604E&quot;/&gt;&lt;wsp:rsid wsp:val=&quot;003F038E&quot;/&gt;&lt;wsp:rsid wsp:val=&quot;003F1D9E&quot;/&gt;&lt;wsp:rsid wsp:val=&quot;003F2E02&quot;/&gt;&lt;wsp:rsid wsp:val=&quot;003F41C4&quot;/&gt;&lt;wsp:rsid wsp:val=&quot;003F4CA1&quot;/&gt;&lt;wsp:rsid wsp:val=&quot;003F51B5&quot;/&gt;&lt;wsp:rsid wsp:val=&quot;003F6038&quot;/&gt;&lt;wsp:rsid wsp:val=&quot;00400263&quot;/&gt;&lt;wsp:rsid wsp:val=&quot;00400ADD&quot;/&gt;&lt;wsp:rsid wsp:val=&quot;004017C2&quot;/&gt;&lt;wsp:rsid wsp:val=&quot;004031C1&quot;/&gt;&lt;wsp:rsid wsp:val=&quot;0040419A&quot;/&gt;&lt;wsp:rsid wsp:val=&quot;00406887&quot;/&gt;&lt;wsp:rsid wsp:val=&quot;0040756A&quot;/&gt;&lt;wsp:rsid wsp:val=&quot;00415B46&quot;/&gt;&lt;wsp:rsid wsp:val=&quot;004217AC&quot;/&gt;&lt;wsp:rsid wsp:val=&quot;00421A46&quot;/&gt;&lt;wsp:rsid wsp:val=&quot;00422BAA&quot;/&gt;&lt;wsp:rsid wsp:val=&quot;004237D4&quot;/&gt;&lt;wsp:rsid wsp:val=&quot;00430E86&quot;/&gt;&lt;wsp:rsid wsp:val=&quot;00431856&quot;/&gt;&lt;wsp:rsid wsp:val=&quot;00432377&quot;/&gt;&lt;wsp:rsid wsp:val=&quot;00433282&quot;/&gt;&lt;wsp:rsid wsp:val=&quot;004361B4&quot;/&gt;&lt;wsp:rsid wsp:val=&quot;00440E4B&quot;/&gt;&lt;wsp:rsid wsp:val=&quot;00441C2A&quot;/&gt;&lt;wsp:rsid wsp:val=&quot;00441C6D&quot;/&gt;&lt;wsp:rsid wsp:val=&quot;00442568&quot;/&gt;&lt;wsp:rsid wsp:val=&quot;004430CF&quot;/&gt;&lt;wsp:rsid wsp:val=&quot;00443CC6&quot;/&gt;&lt;wsp:rsid wsp:val=&quot;00444225&quot;/&gt;&lt;wsp:rsid wsp:val=&quot;00444D6C&quot;/&gt;&lt;wsp:rsid wsp:val=&quot;004453BB&quot;/&gt;&lt;wsp:rsid wsp:val=&quot;00450EF8&quot;/&gt;&lt;wsp:rsid wsp:val=&quot;004543ED&quot;/&gt;&lt;wsp:rsid wsp:val=&quot;0046402B&quot;/&gt;&lt;wsp:rsid wsp:val=&quot;004645B3&quot;/&gt;&lt;wsp:rsid wsp:val=&quot;00465F13&quot;/&gt;&lt;wsp:rsid wsp:val=&quot;0046699D&quot;/&gt;&lt;wsp:rsid wsp:val=&quot;00474FA0&quot;/&gt;&lt;wsp:rsid wsp:val=&quot;0049156D&quot;/&gt;&lt;wsp:rsid wsp:val=&quot;00492FDA&quot;/&gt;&lt;wsp:rsid wsp:val=&quot;00497809&quot;/&gt;&lt;wsp:rsid wsp:val=&quot;004A0D35&quot;/&gt;&lt;wsp:rsid wsp:val=&quot;004A17C7&quot;/&gt;&lt;wsp:rsid wsp:val=&quot;004A41BD&quot;/&gt;&lt;wsp:rsid wsp:val=&quot;004A782C&quot;/&gt;&lt;wsp:rsid wsp:val=&quot;004A7ADF&quot;/&gt;&lt;wsp:rsid wsp:val=&quot;004B03DA&quot;/&gt;&lt;wsp:rsid wsp:val=&quot;004B1EF8&quot;/&gt;&lt;wsp:rsid wsp:val=&quot;004B5CEC&quot;/&gt;&lt;wsp:rsid wsp:val=&quot;004B693D&quot;/&gt;&lt;wsp:rsid wsp:val=&quot;004B7715&quot;/&gt;&lt;wsp:rsid wsp:val=&quot;004B7C86&quot;/&gt;&lt;wsp:rsid wsp:val=&quot;004C58AD&quot;/&gt;&lt;wsp:rsid wsp:val=&quot;004C72B1&quot;/&gt;&lt;wsp:rsid wsp:val=&quot;004D072B&quot;/&gt;&lt;wsp:rsid wsp:val=&quot;004D0C02&quot;/&gt;&lt;wsp:rsid wsp:val=&quot;004D1DFD&quot;/&gt;&lt;wsp:rsid wsp:val=&quot;004D2B59&quot;/&gt;&lt;wsp:rsid wsp:val=&quot;004D3995&quot;/&gt;&lt;wsp:rsid wsp:val=&quot;004D3B52&quot;/&gt;&lt;wsp:rsid wsp:val=&quot;004D42E8&quot;/&gt;&lt;wsp:rsid wsp:val=&quot;004D521F&quot;/&gt;&lt;wsp:rsid wsp:val=&quot;004D77DD&quot;/&gt;&lt;wsp:rsid wsp:val=&quot;004D7E24&quot;/&gt;&lt;wsp:rsid wsp:val=&quot;004D7F48&quot;/&gt;&lt;wsp:rsid wsp:val=&quot;004E2E83&quot;/&gt;&lt;wsp:rsid wsp:val=&quot;004E73B0&quot;/&gt;&lt;wsp:rsid wsp:val=&quot;004F2F68&quot;/&gt;&lt;wsp:rsid wsp:val=&quot;004F6299&quot;/&gt;&lt;wsp:rsid wsp:val=&quot;004F7A3D&quot;/&gt;&lt;wsp:rsid wsp:val=&quot;00505026&quot;/&gt;&lt;wsp:rsid wsp:val=&quot;00505BFA&quot;/&gt;&lt;wsp:rsid wsp:val=&quot;00515234&quot;/&gt;&lt;wsp:rsid wsp:val=&quot;00517172&quot;/&gt;&lt;wsp:rsid wsp:val=&quot;00517307&quot;/&gt;&lt;wsp:rsid wsp:val=&quot;00521AAC&quot;/&gt;&lt;wsp:rsid wsp:val=&quot;00521B8C&quot;/&gt;&lt;wsp:rsid wsp:val=&quot;00526B6F&quot;/&gt;&lt;wsp:rsid wsp:val=&quot;0053142A&quot;/&gt;&lt;wsp:rsid wsp:val=&quot;005347FC&quot;/&gt;&lt;wsp:rsid wsp:val=&quot;00540A87&quot;/&gt;&lt;wsp:rsid wsp:val=&quot;005434D7&quot;/&gt;&lt;wsp:rsid wsp:val=&quot;005479F5&quot;/&gt;&lt;wsp:rsid wsp:val=&quot;00551B83&quot;/&gt;&lt;wsp:rsid wsp:val=&quot;005558CF&quot;/&gt;&lt;wsp:rsid wsp:val=&quot;00556E1D&quot;/&gt;&lt;wsp:rsid wsp:val=&quot;00557502&quot;/&gt;&lt;wsp:rsid wsp:val=&quot;00560492&quot;/&gt;&lt;wsp:rsid wsp:val=&quot;00561D8D&quot;/&gt;&lt;wsp:rsid wsp:val=&quot;005655DA&quot;/&gt;&lt;wsp:rsid wsp:val=&quot;0056763E&quot;/&gt;&lt;wsp:rsid wsp:val=&quot;00570EB9&quot;/&gt;&lt;wsp:rsid wsp:val=&quot;005713B7&quot;/&gt;&lt;wsp:rsid wsp:val=&quot;0057169E&quot;/&gt;&lt;wsp:rsid wsp:val=&quot;00577A52&quot;/&gt;&lt;wsp:rsid wsp:val=&quot;005811BC&quot;/&gt;&lt;wsp:rsid wsp:val=&quot;00586C80&quot;/&gt;&lt;wsp:rsid wsp:val=&quot;0058747E&quot;/&gt;&lt;wsp:rsid wsp:val=&quot;005910B3&quot;/&gt;&lt;wsp:rsid wsp:val=&quot;005927CF&quot;/&gt;&lt;wsp:rsid wsp:val=&quot;00592DE5&quot;/&gt;&lt;wsp:rsid wsp:val=&quot;005939A4&quot;/&gt;&lt;wsp:rsid wsp:val=&quot;00597DA3&quot;/&gt;&lt;wsp:rsid wsp:val=&quot;005A1864&quot;/&gt;&lt;wsp:rsid wsp:val=&quot;005A1B40&quot;/&gt;&lt;wsp:rsid wsp:val=&quot;005A718C&quot;/&gt;&lt;wsp:rsid wsp:val=&quot;005A7306&quot;/&gt;&lt;wsp:rsid wsp:val=&quot;005A7381&quot;/&gt;&lt;wsp:rsid wsp:val=&quot;005A772A&quot;/&gt;&lt;wsp:rsid wsp:val=&quot;005B207E&quot;/&gt;&lt;wsp:rsid wsp:val=&quot;005B41E8&quot;/&gt;&lt;wsp:rsid wsp:val=&quot;005B653A&quot;/&gt;&lt;wsp:rsid wsp:val=&quot;005B7115&quot;/&gt;&lt;wsp:rsid wsp:val=&quot;005C6516&quot;/&gt;&lt;wsp:rsid wsp:val=&quot;005D1F5B&quot;/&gt;&lt;wsp:rsid wsp:val=&quot;005D21ED&quot;/&gt;&lt;wsp:rsid wsp:val=&quot;005D2248&quot;/&gt;&lt;wsp:rsid wsp:val=&quot;005D23E2&quot;/&gt;&lt;wsp:rsid wsp:val=&quot;005D3F3A&quot;/&gt;&lt;wsp:rsid wsp:val=&quot;005D4B05&quot;/&gt;&lt;wsp:rsid wsp:val=&quot;005D6D26&quot;/&gt;&lt;wsp:rsid wsp:val=&quot;005D761F&quot;/&gt;&lt;wsp:rsid wsp:val=&quot;005E03A1&quot;/&gt;&lt;wsp:rsid wsp:val=&quot;005E624D&quot;/&gt;&lt;wsp:rsid wsp:val=&quot;005F4A7E&quot;/&gt;&lt;wsp:rsid wsp:val=&quot;005F4D2C&quot;/&gt;&lt;wsp:rsid wsp:val=&quot;005F7356&quot;/&gt;&lt;wsp:rsid wsp:val=&quot;00600AD8&quot;/&gt;&lt;wsp:rsid wsp:val=&quot;00602FBB&quot;/&gt;&lt;wsp:rsid wsp:val=&quot;00603C1C&quot;/&gt;&lt;wsp:rsid wsp:val=&quot;00603D80&quot;/&gt;&lt;wsp:rsid wsp:val=&quot;00610D3E&quot;/&gt;&lt;wsp:rsid wsp:val=&quot;00611D97&quot;/&gt;&lt;wsp:rsid wsp:val=&quot;00612402&quot;/&gt;&lt;wsp:rsid wsp:val=&quot;0061646C&quot;/&gt;&lt;wsp:rsid wsp:val=&quot;00621109&quot;/&gt;&lt;wsp:rsid wsp:val=&quot;006235EE&quot;/&gt;&lt;wsp:rsid wsp:val=&quot;0062498C&quot;/&gt;&lt;wsp:rsid wsp:val=&quot;006301BA&quot;/&gt;&lt;wsp:rsid wsp:val=&quot;0063232A&quot;/&gt;&lt;wsp:rsid wsp:val=&quot;00634095&quot;/&gt;&lt;wsp:rsid wsp:val=&quot;006362FF&quot;/&gt;&lt;wsp:rsid wsp:val=&quot;006416FA&quot;/&gt;&lt;wsp:rsid wsp:val=&quot;00642564&quot;/&gt;&lt;wsp:rsid wsp:val=&quot;00642ED4&quot;/&gt;&lt;wsp:rsid wsp:val=&quot;00644B23&quot;/&gt;&lt;wsp:rsid wsp:val=&quot;00645857&quot;/&gt;&lt;wsp:rsid wsp:val=&quot;00646E36&quot;/&gt;&lt;wsp:rsid wsp:val=&quot;006475B9&quot;/&gt;&lt;wsp:rsid wsp:val=&quot;00650609&quot;/&gt;&lt;wsp:rsid wsp:val=&quot;00651FDE&quot;/&gt;&lt;wsp:rsid wsp:val=&quot;006529B7&quot;/&gt;&lt;wsp:rsid wsp:val=&quot;00654E66&quot;/&gt;&lt;wsp:rsid wsp:val=&quot;006550A5&quot;/&gt;&lt;wsp:rsid wsp:val=&quot;006604A7&quot;/&gt;&lt;wsp:rsid wsp:val=&quot;006604E7&quot;/&gt;&lt;wsp:rsid wsp:val=&quot;0066272C&quot;/&gt;&lt;wsp:rsid wsp:val=&quot;00662AB0&quot;/&gt;&lt;wsp:rsid wsp:val=&quot;00665483&quot;/&gt;&lt;wsp:rsid wsp:val=&quot;006670DA&quot;/&gt;&lt;wsp:rsid wsp:val=&quot;00670916&quot;/&gt;&lt;wsp:rsid wsp:val=&quot;00671A88&quot;/&gt;&lt;wsp:rsid wsp:val=&quot;00671E20&quot;/&gt;&lt;wsp:rsid wsp:val=&quot;00673BA4&quot;/&gt;&lt;wsp:rsid wsp:val=&quot;00676D1F&quot;/&gt;&lt;wsp:rsid wsp:val=&quot;00680165&quot;/&gt;&lt;wsp:rsid wsp:val=&quot;0068235D&quot;/&gt;&lt;wsp:rsid wsp:val=&quot;0068302C&quot;/&gt;&lt;wsp:rsid wsp:val=&quot;00685642&quot;/&gt;&lt;wsp:rsid wsp:val=&quot;006856E5&quot;/&gt;&lt;wsp:rsid wsp:val=&quot;00685A73&quot;/&gt;&lt;wsp:rsid wsp:val=&quot;00686FBC&quot;/&gt;&lt;wsp:rsid wsp:val=&quot;00692130&quot;/&gt;&lt;wsp:rsid wsp:val=&quot;00696E9D&quot;/&gt;&lt;wsp:rsid wsp:val=&quot;0069720F&quot;/&gt;&lt;wsp:rsid wsp:val=&quot;006A019B&quot;/&gt;&lt;wsp:rsid wsp:val=&quot;006A18D4&quot;/&gt;&lt;wsp:rsid wsp:val=&quot;006A3282&quot;/&gt;&lt;wsp:rsid wsp:val=&quot;006B0D02&quot;/&gt;&lt;wsp:rsid wsp:val=&quot;006B1EDA&quot;/&gt;&lt;wsp:rsid wsp:val=&quot;006B3906&quot;/&gt;&lt;wsp:rsid wsp:val=&quot;006B463E&quot;/&gt;&lt;wsp:rsid wsp:val=&quot;006B46D8&quot;/&gt;&lt;wsp:rsid wsp:val=&quot;006B572C&quot;/&gt;&lt;wsp:rsid wsp:val=&quot;006B6A9B&quot;/&gt;&lt;wsp:rsid wsp:val=&quot;006B6FF1&quot;/&gt;&lt;wsp:rsid wsp:val=&quot;006B7B74&quot;/&gt;&lt;wsp:rsid wsp:val=&quot;006C3095&quot;/&gt;&lt;wsp:rsid wsp:val=&quot;006C674B&quot;/&gt;&lt;wsp:rsid wsp:val=&quot;006D4225&quot;/&gt;&lt;wsp:rsid wsp:val=&quot;006D47D2&quot;/&gt;&lt;wsp:rsid wsp:val=&quot;006D611D&quot;/&gt;&lt;wsp:rsid wsp:val=&quot;006D77BB&quot;/&gt;&lt;wsp:rsid wsp:val=&quot;006E1144&quot;/&gt;&lt;wsp:rsid wsp:val=&quot;006E1DC2&quot;/&gt;&lt;wsp:rsid wsp:val=&quot;006E1E48&quot;/&gt;&lt;wsp:rsid wsp:val=&quot;006E2345&quot;/&gt;&lt;wsp:rsid wsp:val=&quot;006E4E35&quot;/&gt;&lt;wsp:rsid wsp:val=&quot;006E4F62&quot;/&gt;&lt;wsp:rsid wsp:val=&quot;006F2B4E&quot;/&gt;&lt;wsp:rsid wsp:val=&quot;0070646B&quot;/&gt;&lt;wsp:rsid wsp:val=&quot;007066FA&quot;/&gt;&lt;wsp:rsid wsp:val=&quot;00707941&quot;/&gt;&lt;wsp:rsid wsp:val=&quot;00710CF4&quot;/&gt;&lt;wsp:rsid wsp:val=&quot;00712498&quot;/&gt;&lt;wsp:rsid wsp:val=&quot;007128E1&quot;/&gt;&lt;wsp:rsid wsp:val=&quot;00712B9A&quot;/&gt;&lt;wsp:rsid wsp:val=&quot;00712FE7&quot;/&gt;&lt;wsp:rsid wsp:val=&quot;00712FE9&quot;/&gt;&lt;wsp:rsid wsp:val=&quot;00713D69&quot;/&gt;&lt;wsp:rsid wsp:val=&quot;00715BCC&quot;/&gt;&lt;wsp:rsid wsp:val=&quot;00716E9F&quot;/&gt;&lt;wsp:rsid wsp:val=&quot;00721FC8&quot;/&gt;&lt;wsp:rsid wsp:val=&quot;00722F56&quot;/&gt;&lt;wsp:rsid wsp:val=&quot;00723BD0&quot;/&gt;&lt;wsp:rsid wsp:val=&quot;00724F51&quot;/&gt;&lt;wsp:rsid wsp:val=&quot;00726D4D&quot;/&gt;&lt;wsp:rsid wsp:val=&quot;00727982&quot;/&gt;&lt;wsp:rsid wsp:val=&quot;007366B9&quot;/&gt;&lt;wsp:rsid wsp:val=&quot;00736A92&quot;/&gt;&lt;wsp:rsid wsp:val=&quot;0074030B&quot;/&gt;&lt;wsp:rsid wsp:val=&quot;0074101D&quot;/&gt;&lt;wsp:rsid wsp:val=&quot;00741A10&quot;/&gt;&lt;wsp:rsid wsp:val=&quot;00742689&quot;/&gt;&lt;wsp:rsid wsp:val=&quot;00747A2C&quot;/&gt;&lt;wsp:rsid wsp:val=&quot;00750CEB&quot;/&gt;&lt;wsp:rsid wsp:val=&quot;00752857&quot;/&gt;&lt;wsp:rsid wsp:val=&quot;00762C4B&quot;/&gt;&lt;wsp:rsid wsp:val=&quot;007649DD&quot;/&gt;&lt;wsp:rsid wsp:val=&quot;0076572F&quot;/&gt;&lt;wsp:rsid wsp:val=&quot;00765FC8&quot;/&gt;&lt;wsp:rsid wsp:val=&quot;007661AA&quot;/&gt;&lt;wsp:rsid wsp:val=&quot;007664C6&quot;/&gt;&lt;wsp:rsid wsp:val=&quot;0076656E&quot;/&gt;&lt;wsp:rsid wsp:val=&quot;00770473&quot;/&gt;&lt;wsp:rsid wsp:val=&quot;00770490&quot;/&gt;&lt;wsp:rsid wsp:val=&quot;00774217&quot;/&gt;&lt;wsp:rsid wsp:val=&quot;00774B4C&quot;/&gt;&lt;wsp:rsid wsp:val=&quot;007755E7&quot;/&gt;&lt;wsp:rsid wsp:val=&quot;007808DE&quot;/&gt;&lt;wsp:rsid wsp:val=&quot;00780A03&quot;/&gt;&lt;wsp:rsid wsp:val=&quot;0078274A&quot;/&gt;&lt;wsp:rsid wsp:val=&quot;00782BF1&quot;/&gt;&lt;wsp:rsid wsp:val=&quot;007834B7&quot;/&gt;&lt;wsp:rsid wsp:val=&quot;00785196&quot;/&gt;&lt;wsp:rsid wsp:val=&quot;00785654&quot;/&gt;&lt;wsp:rsid wsp:val=&quot;00793494&quot;/&gt;&lt;wsp:rsid wsp:val=&quot;007A28DC&quot;/&gt;&lt;wsp:rsid wsp:val=&quot;007A29A0&quot;/&gt;&lt;wsp:rsid wsp:val=&quot;007A446F&quot;/&gt;&lt;wsp:rsid wsp:val=&quot;007A52C4&quot;/&gt;&lt;wsp:rsid wsp:val=&quot;007A6272&quot;/&gt;&lt;wsp:rsid wsp:val=&quot;007B0D50&quot;/&gt;&lt;wsp:rsid wsp:val=&quot;007B0E1D&quot;/&gt;&lt;wsp:rsid wsp:val=&quot;007B21C5&quot;/&gt;&lt;wsp:rsid wsp:val=&quot;007B319F&quot;/&gt;&lt;wsp:rsid wsp:val=&quot;007B3B93&quot;/&gt;&lt;wsp:rsid wsp:val=&quot;007B505C&quot;/&gt;&lt;wsp:rsid wsp:val=&quot;007C0B20&quot;/&gt;&lt;wsp:rsid wsp:val=&quot;007C2B61&quot;/&gt;&lt;wsp:rsid wsp:val=&quot;007C3B6C&quot;/&gt;&lt;wsp:rsid wsp:val=&quot;007C3C41&quot;/&gt;&lt;wsp:rsid wsp:val=&quot;007C742F&quot;/&gt;&lt;wsp:rsid wsp:val=&quot;007C772F&quot;/&gt;&lt;wsp:rsid wsp:val=&quot;007D4E54&quot;/&gt;&lt;wsp:rsid wsp:val=&quot;007D5A9E&quot;/&gt;&lt;wsp:rsid wsp:val=&quot;007D6048&quot;/&gt;&lt;wsp:rsid wsp:val=&quot;007D6C01&quot;/&gt;&lt;wsp:rsid wsp:val=&quot;007E1F3B&quot;/&gt;&lt;wsp:rsid wsp:val=&quot;007E4809&quot;/&gt;&lt;wsp:rsid wsp:val=&quot;007E56D8&quot;/&gt;&lt;wsp:rsid wsp:val=&quot;007E5C87&quot;/&gt;&lt;wsp:rsid wsp:val=&quot;007F015A&quot;/&gt;&lt;wsp:rsid wsp:val=&quot;007F0E1E&quot;/&gt;&lt;wsp:rsid wsp:val=&quot;007F13F5&quot;/&gt;&lt;wsp:rsid wsp:val=&quot;007F182F&quot;/&gt;&lt;wsp:rsid wsp:val=&quot;007F628B&quot;/&gt;&lt;wsp:rsid wsp:val=&quot;007F62EA&quot;/&gt;&lt;wsp:rsid wsp:val=&quot;007F700C&quot;/&gt;&lt;wsp:rsid wsp:val=&quot;00801967&quot;/&gt;&lt;wsp:rsid wsp:val=&quot;0080248E&quot;/&gt;&lt;wsp:rsid wsp:val=&quot;008031B5&quot;/&gt;&lt;wsp:rsid wsp:val=&quot;008072FF&quot;/&gt;&lt;wsp:rsid wsp:val=&quot;00810FB0&quot;/&gt;&lt;wsp:rsid wsp:val=&quot;0081689A&quot;/&gt;&lt;wsp:rsid wsp:val=&quot;008240E1&quot;/&gt;&lt;wsp:rsid wsp:val=&quot;0082583A&quot;/&gt;&lt;wsp:rsid wsp:val=&quot;00826532&quot;/&gt;&lt;wsp:rsid wsp:val=&quot;0083389F&quot;/&gt;&lt;wsp:rsid wsp:val=&quot;00835C3C&quot;/&gt;&lt;wsp:rsid wsp:val=&quot;00836C44&quot;/&gt;&lt;wsp:rsid wsp:val=&quot;00842B4F&quot;/&gt;&lt;wsp:rsid wsp:val=&quot;00843AAA&quot;/&gt;&lt;wsp:rsid wsp:val=&quot;008510F1&quot;/&gt;&lt;wsp:rsid wsp:val=&quot;00853D81&quot;/&gt;&lt;wsp:rsid wsp:val=&quot;008556A6&quot;/&gt;&lt;wsp:rsid wsp:val=&quot;00856FDC&quot;/&gt;&lt;wsp:rsid wsp:val=&quot;00861537&quot;/&gt;&lt;wsp:rsid wsp:val=&quot;008627A1&quot;/&gt;&lt;wsp:rsid wsp:val=&quot;00863EBB&quot;/&gt;&lt;wsp:rsid wsp:val=&quot;00864664&quot;/&gt;&lt;wsp:rsid wsp:val=&quot;00866314&quot;/&gt;&lt;wsp:rsid wsp:val=&quot;008671F5&quot;/&gt;&lt;wsp:rsid wsp:val=&quot;00871645&quot;/&gt;&lt;wsp:rsid wsp:val=&quot;00873715&quot;/&gt;&lt;wsp:rsid wsp:val=&quot;0087373E&quot;/&gt;&lt;wsp:rsid wsp:val=&quot;00874FE0&quot;/&gt;&lt;wsp:rsid wsp:val=&quot;00875CB4&quot;/&gt;&lt;wsp:rsid wsp:val=&quot;008764E7&quot;/&gt;&lt;wsp:rsid wsp:val=&quot;00884014&quot;/&gt;&lt;wsp:rsid wsp:val=&quot;00885543&quot;/&gt;&lt;wsp:rsid wsp:val=&quot;00885DDB&quot;/&gt;&lt;wsp:rsid wsp:val=&quot;008921D3&quot;/&gt;&lt;wsp:rsid wsp:val=&quot;00893454&quot;/&gt;&lt;wsp:rsid wsp:val=&quot;008A0249&quot;/&gt;&lt;wsp:rsid wsp:val=&quot;008A0996&quot;/&gt;&lt;wsp:rsid wsp:val=&quot;008A24BF&quot;/&gt;&lt;wsp:rsid wsp:val=&quot;008A4BA1&quot;/&gt;&lt;wsp:rsid wsp:val=&quot;008B24BB&quot;/&gt;&lt;wsp:rsid wsp:val=&quot;008B4235&quot;/&gt;&lt;wsp:rsid wsp:val=&quot;008B6A34&quot;/&gt;&lt;wsp:rsid wsp:val=&quot;008B6E98&quot;/&gt;&lt;wsp:rsid wsp:val=&quot;008B7DF8&quot;/&gt;&lt;wsp:rsid wsp:val=&quot;008C597F&quot;/&gt;&lt;wsp:rsid wsp:val=&quot;008C5EEC&quot;/&gt;&lt;wsp:rsid wsp:val=&quot;008C60E9&quot;/&gt;&lt;wsp:rsid wsp:val=&quot;008D1631&quot;/&gt;&lt;wsp:rsid wsp:val=&quot;008D73E1&quot;/&gt;&lt;wsp:rsid wsp:val=&quot;008E0A4B&quot;/&gt;&lt;wsp:rsid wsp:val=&quot;008E314F&quot;/&gt;&lt;wsp:rsid wsp:val=&quot;008E4A88&quot;/&gt;&lt;wsp:rsid wsp:val=&quot;008E715E&quot;/&gt;&lt;wsp:rsid wsp:val=&quot;008F2C5A&quot;/&gt;&lt;wsp:rsid wsp:val=&quot;008F616D&quot;/&gt;&lt;wsp:rsid wsp:val=&quot;008F6413&quot;/&gt;&lt;wsp:rsid wsp:val=&quot;008F68CF&quot;/&gt;&lt;wsp:rsid wsp:val=&quot;008F7D93&quot;/&gt;&lt;wsp:rsid wsp:val=&quot;0090028C&quot;/&gt;&lt;wsp:rsid wsp:val=&quot;00901ECE&quot;/&gt;&lt;wsp:rsid wsp:val=&quot;00904C88&quot;/&gt;&lt;wsp:rsid wsp:val=&quot;009050A8&quot;/&gt;&lt;wsp:rsid wsp:val=&quot;00906173&quot;/&gt;&lt;wsp:rsid wsp:val=&quot;00906356&quot;/&gt;&lt;wsp:rsid wsp:val=&quot;00906895&quot;/&gt;&lt;wsp:rsid wsp:val=&quot;0090773A&quot;/&gt;&lt;wsp:rsid wsp:val=&quot;009100AC&quot;/&gt;&lt;wsp:rsid wsp:val=&quot;009112A9&quot;/&gt;&lt;wsp:rsid wsp:val=&quot;00912016&quot;/&gt;&lt;wsp:rsid wsp:val=&quot;009147F7&quot;/&gt;&lt;wsp:rsid wsp:val=&quot;00922EBD&quot;/&gt;&lt;wsp:rsid wsp:val=&quot;00923B69&quot;/&gt;&lt;wsp:rsid wsp:val=&quot;00924953&quot;/&gt;&lt;wsp:rsid wsp:val=&quot;009308CF&quot;/&gt;&lt;wsp:rsid wsp:val=&quot;00930C81&quot;/&gt;&lt;wsp:rsid wsp:val=&quot;00930D32&quot;/&gt;&lt;wsp:rsid wsp:val=&quot;00931377&quot;/&gt;&lt;wsp:rsid wsp:val=&quot;00931702&quot;/&gt;&lt;wsp:rsid wsp:val=&quot;00931937&quot;/&gt;&lt;wsp:rsid wsp:val=&quot;00933D69&quot;/&gt;&lt;wsp:rsid wsp:val=&quot;00934967&quot;/&gt;&lt;wsp:rsid wsp:val=&quot;00934D4B&quot;/&gt;&lt;wsp:rsid wsp:val=&quot;00935866&quot;/&gt;&lt;wsp:rsid wsp:val=&quot;00937AEE&quot;/&gt;&lt;wsp:rsid wsp:val=&quot;009403DA&quot;/&gt;&lt;wsp:rsid wsp:val=&quot;00944AB4&quot;/&gt;&lt;wsp:rsid wsp:val=&quot;0094533F&quot;/&gt;&lt;wsp:rsid wsp:val=&quot;0095748C&quot;/&gt;&lt;wsp:rsid wsp:val=&quot;0096268B&quot;/&gt;&lt;wsp:rsid wsp:val=&quot;009626F8&quot;/&gt;&lt;wsp:rsid wsp:val=&quot;00965EC6&quot;/&gt;&lt;wsp:rsid wsp:val=&quot;00966889&quot;/&gt;&lt;wsp:rsid wsp:val=&quot;009733BF&quot;/&gt;&lt;wsp:rsid wsp:val=&quot;009776DE&quot;/&gt;&lt;wsp:rsid wsp:val=&quot;0098134C&quot;/&gt;&lt;wsp:rsid wsp:val=&quot;009819AE&quot;/&gt;&lt;wsp:rsid wsp:val=&quot;009829B0&quot;/&gt;&lt;wsp:rsid wsp:val=&quot;00983910&quot;/&gt;&lt;wsp:rsid wsp:val=&quot;00983A27&quot;/&gt;&lt;wsp:rsid wsp:val=&quot;00983FE9&quot;/&gt;&lt;wsp:rsid wsp:val=&quot;009928D4&quot;/&gt;&lt;wsp:rsid wsp:val=&quot;00996AC8&quot;/&gt;&lt;wsp:rsid wsp:val=&quot;009A04AF&quot;/&gt;&lt;wsp:rsid wsp:val=&quot;009A2280&quot;/&gt;&lt;wsp:rsid wsp:val=&quot;009A2C6C&quot;/&gt;&lt;wsp:rsid wsp:val=&quot;009A43A2&quot;/&gt;&lt;wsp:rsid wsp:val=&quot;009B1D86&quot;/&gt;&lt;wsp:rsid wsp:val=&quot;009B2CB0&quot;/&gt;&lt;wsp:rsid wsp:val=&quot;009B34E2&quot;/&gt;&lt;wsp:rsid wsp:val=&quot;009B39E0&quot;/&gt;&lt;wsp:rsid wsp:val=&quot;009B3D9F&quot;/&gt;&lt;wsp:rsid wsp:val=&quot;009B48F1&quot;/&gt;&lt;wsp:rsid wsp:val=&quot;009B6CC1&quot;/&gt;&lt;wsp:rsid wsp:val=&quot;009C0727&quot;/&gt;&lt;wsp:rsid wsp:val=&quot;009C1AD5&quot;/&gt;&lt;wsp:rsid wsp:val=&quot;009C2D1D&quot;/&gt;&lt;wsp:rsid wsp:val=&quot;009C3890&quot;/&gt;&lt;wsp:rsid wsp:val=&quot;009C40E1&quot;/&gt;&lt;wsp:rsid wsp:val=&quot;009C4A6F&quot;/&gt;&lt;wsp:rsid wsp:val=&quot;009C628D&quot;/&gt;&lt;wsp:rsid wsp:val=&quot;009D0348&quot;/&gt;&lt;wsp:rsid wsp:val=&quot;009D1BE4&quot;/&gt;&lt;wsp:rsid wsp:val=&quot;009D5DE0&quot;/&gt;&lt;wsp:rsid wsp:val=&quot;009D62B1&quot;/&gt;&lt;wsp:rsid wsp:val=&quot;009E0843&quot;/&gt;&lt;wsp:rsid wsp:val=&quot;009E09B3&quot;/&gt;&lt;wsp:rsid wsp:val=&quot;009E2929&quot;/&gt;&lt;wsp:rsid wsp:val=&quot;009E5870&quot;/&gt;&lt;wsp:rsid wsp:val=&quot;009F3F7E&quot;/&gt;&lt;wsp:rsid wsp:val=&quot;00A0219E&quot;/&gt;&lt;wsp:rsid wsp:val=&quot;00A0535F&quot;/&gt;&lt;wsp:rsid wsp:val=&quot;00A05FD2&quot;/&gt;&lt;wsp:rsid wsp:val=&quot;00A126D8&quot;/&gt;&lt;wsp:rsid wsp:val=&quot;00A15D47&quot;/&gt;&lt;wsp:rsid wsp:val=&quot;00A16E19&quot;/&gt;&lt;wsp:rsid wsp:val=&quot;00A17573&quot;/&gt;&lt;wsp:rsid wsp:val=&quot;00A25923&quot;/&gt;&lt;wsp:rsid wsp:val=&quot;00A33BED&quot;/&gt;&lt;wsp:rsid wsp:val=&quot;00A33FD3&quot;/&gt;&lt;wsp:rsid wsp:val=&quot;00A34818&quot;/&gt;&lt;wsp:rsid wsp:val=&quot;00A35A6B&quot;/&gt;&lt;wsp:rsid wsp:val=&quot;00A37125&quot;/&gt;&lt;wsp:rsid wsp:val=&quot;00A50244&quot;/&gt;&lt;wsp:rsid wsp:val=&quot;00A50E31&quot;/&gt;&lt;wsp:rsid wsp:val=&quot;00A525AA&quot;/&gt;&lt;wsp:rsid wsp:val=&quot;00A53DA9&quot;/&gt;&lt;wsp:rsid wsp:val=&quot;00A55F4E&quot;/&gt;&lt;wsp:rsid wsp:val=&quot;00A57448&quot;/&gt;&lt;wsp:rsid wsp:val=&quot;00A57ACE&quot;/&gt;&lt;wsp:rsid wsp:val=&quot;00A61831&quot;/&gt;&lt;wsp:rsid wsp:val=&quot;00A6446C&quot;/&gt;&lt;wsp:rsid wsp:val=&quot;00A653A6&quot;/&gt;&lt;wsp:rsid wsp:val=&quot;00A65439&quot;/&gt;&lt;wsp:rsid wsp:val=&quot;00A65BF6&quot;/&gt;&lt;wsp:rsid wsp:val=&quot;00A66640&quot;/&gt;&lt;wsp:rsid wsp:val=&quot;00A66F72&quot;/&gt;&lt;wsp:rsid wsp:val=&quot;00A67A2B&quot;/&gt;&lt;wsp:rsid wsp:val=&quot;00A72864&quot;/&gt;&lt;wsp:rsid wsp:val=&quot;00A73A6E&quot;/&gt;&lt;wsp:rsid wsp:val=&quot;00A73DDE&quot;/&gt;&lt;wsp:rsid wsp:val=&quot;00A81045&quot;/&gt;&lt;wsp:rsid wsp:val=&quot;00A81933&quot;/&gt;&lt;wsp:rsid wsp:val=&quot;00A81B15&quot;/&gt;&lt;wsp:rsid wsp:val=&quot;00A85234&quot;/&gt;&lt;wsp:rsid wsp:val=&quot;00A85DBC&quot;/&gt;&lt;wsp:rsid wsp:val=&quot;00A86D7E&quot;/&gt;&lt;wsp:rsid wsp:val=&quot;00A87366&quot;/&gt;&lt;wsp:rsid wsp:val=&quot;00A878EF&quot;/&gt;&lt;wsp:rsid wsp:val=&quot;00A9656B&quot;/&gt;&lt;wsp:rsid wsp:val=&quot;00AA24C1&quot;/&gt;&lt;wsp:rsid wsp:val=&quot;00AA4CA6&quot;/&gt;&lt;wsp:rsid wsp:val=&quot;00AA4DD5&quot;/&gt;&lt;wsp:rsid wsp:val=&quot;00AA5DEE&quot;/&gt;&lt;wsp:rsid wsp:val=&quot;00AB3F85&quot;/&gt;&lt;wsp:rsid wsp:val=&quot;00AB7F9E&quot;/&gt;&lt;wsp:rsid wsp:val=&quot;00AC04CD&quot;/&gt;&lt;wsp:rsid wsp:val=&quot;00AC0B13&quot;/&gt;&lt;wsp:rsid wsp:val=&quot;00AC0B5C&quot;/&gt;&lt;wsp:rsid wsp:val=&quot;00AC0EFF&quot;/&gt;&lt;wsp:rsid wsp:val=&quot;00AC12AF&quot;/&gt;&lt;wsp:rsid wsp:val=&quot;00AC2665&quot;/&gt;&lt;wsp:rsid wsp:val=&quot;00AC2EEB&quot;/&gt;&lt;wsp:rsid wsp:val=&quot;00AC306A&quot;/&gt;&lt;wsp:rsid wsp:val=&quot;00AC5005&quot;/&gt;&lt;wsp:rsid wsp:val=&quot;00AC654A&quot;/&gt;&lt;wsp:rsid wsp:val=&quot;00AC670F&quot;/&gt;&lt;wsp:rsid wsp:val=&quot;00AC6B3D&quot;/&gt;&lt;wsp:rsid wsp:val=&quot;00AC6DB8&quot;/&gt;&lt;wsp:rsid wsp:val=&quot;00AD19C3&quot;/&gt;&lt;wsp:rsid wsp:val=&quot;00AD2058&quot;/&gt;&lt;wsp:rsid wsp:val=&quot;00AD6613&quot;/&gt;&lt;wsp:rsid wsp:val=&quot;00AD6D86&quot;/&gt;&lt;wsp:rsid wsp:val=&quot;00AE2DD6&quot;/&gt;&lt;wsp:rsid wsp:val=&quot;00AE35E4&quot;/&gt;&lt;wsp:rsid wsp:val=&quot;00AE747D&quot;/&gt;&lt;wsp:rsid wsp:val=&quot;00AE77EC&quot;/&gt;&lt;wsp:rsid wsp:val=&quot;00AF1CC9&quot;/&gt;&lt;wsp:rsid wsp:val=&quot;00B01679&quot;/&gt;&lt;wsp:rsid wsp:val=&quot;00B02F68&quot;/&gt;&lt;wsp:rsid wsp:val=&quot;00B03CAE&quot;/&gt;&lt;wsp:rsid wsp:val=&quot;00B05546&quot;/&gt;&lt;wsp:rsid wsp:val=&quot;00B05946&quot;/&gt;&lt;wsp:rsid wsp:val=&quot;00B067A5&quot;/&gt;&lt;wsp:rsid wsp:val=&quot;00B06E27&quot;/&gt;&lt;wsp:rsid wsp:val=&quot;00B12421&quot;/&gt;&lt;wsp:rsid wsp:val=&quot;00B12FE2&quot;/&gt;&lt;wsp:rsid wsp:val=&quot;00B15E24&quot;/&gt;&lt;wsp:rsid wsp:val=&quot;00B226D0&quot;/&gt;&lt;wsp:rsid wsp:val=&quot;00B22E92&quot;/&gt;&lt;wsp:rsid wsp:val=&quot;00B30F2A&quot;/&gt;&lt;wsp:rsid wsp:val=&quot;00B31FB5&quot;/&gt;&lt;wsp:rsid wsp:val=&quot;00B3223D&quot;/&gt;&lt;wsp:rsid wsp:val=&quot;00B34988&quot;/&gt;&lt;wsp:rsid wsp:val=&quot;00B3698F&quot;/&gt;&lt;wsp:rsid wsp:val=&quot;00B406C1&quot;/&gt;&lt;wsp:rsid wsp:val=&quot;00B42372&quot;/&gt;&lt;wsp:rsid wsp:val=&quot;00B42C7A&quot;/&gt;&lt;wsp:rsid wsp:val=&quot;00B44009&quot;/&gt;&lt;wsp:rsid wsp:val=&quot;00B463E3&quot;/&gt;&lt;wsp:rsid wsp:val=&quot;00B47B48&quot;/&gt;&lt;wsp:rsid wsp:val=&quot;00B5001E&quot;/&gt;&lt;wsp:rsid wsp:val=&quot;00B52C8A&quot;/&gt;&lt;wsp:rsid wsp:val=&quot;00B5445A&quot;/&gt;&lt;wsp:rsid wsp:val=&quot;00B558AB&quot;/&gt;&lt;wsp:rsid wsp:val=&quot;00B606D9&quot;/&gt;&lt;wsp:rsid wsp:val=&quot;00B60991&quot;/&gt;&lt;wsp:rsid wsp:val=&quot;00B62D3B&quot;/&gt;&lt;wsp:rsid wsp:val=&quot;00B64ABD&quot;/&gt;&lt;wsp:rsid wsp:val=&quot;00B65225&quot;/&gt;&lt;wsp:rsid wsp:val=&quot;00B70989&quot;/&gt;&lt;wsp:rsid wsp:val=&quot;00B73543&quot;/&gt;&lt;wsp:rsid wsp:val=&quot;00B739BA&quot;/&gt;&lt;wsp:rsid wsp:val=&quot;00B73AE2&quot;/&gt;&lt;wsp:rsid wsp:val=&quot;00B73BFC&quot;/&gt;&lt;wsp:rsid wsp:val=&quot;00B80274&quot;/&gt;&lt;wsp:rsid wsp:val=&quot;00B8397B&quot;/&gt;&lt;wsp:rsid wsp:val=&quot;00B8446C&quot;/&gt;&lt;wsp:rsid wsp:val=&quot;00B84970&quot;/&gt;&lt;wsp:rsid wsp:val=&quot;00B876F0&quot;/&gt;&lt;wsp:rsid wsp:val=&quot;00B87ECE&quot;/&gt;&lt;wsp:rsid wsp:val=&quot;00B9181B&quot;/&gt;&lt;wsp:rsid wsp:val=&quot;00B925DD&quot;/&gt;&lt;wsp:rsid wsp:val=&quot;00B9543F&quot;/&gt;&lt;wsp:rsid wsp:val=&quot;00B95A46&quot;/&gt;&lt;wsp:rsid wsp:val=&quot;00BA146A&quot;/&gt;&lt;wsp:rsid wsp:val=&quot;00BA1CBC&quot;/&gt;&lt;wsp:rsid wsp:val=&quot;00BA1D66&quot;/&gt;&lt;wsp:rsid wsp:val=&quot;00BB087F&quot;/&gt;&lt;wsp:rsid wsp:val=&quot;00BB16F4&quot;/&gt;&lt;wsp:rsid wsp:val=&quot;00BB5FFE&quot;/&gt;&lt;wsp:rsid wsp:val=&quot;00BB6A38&quot;/&gt;&lt;wsp:rsid wsp:val=&quot;00BC40A6&quot;/&gt;&lt;wsp:rsid wsp:val=&quot;00BC4CBB&quot;/&gt;&lt;wsp:rsid wsp:val=&quot;00BC5AE7&quot;/&gt;&lt;wsp:rsid wsp:val=&quot;00BC7FED&quot;/&gt;&lt;wsp:rsid wsp:val=&quot;00BD14EA&quot;/&gt;&lt;wsp:rsid wsp:val=&quot;00BD3CDD&quot;/&gt;&lt;wsp:rsid wsp:val=&quot;00BD7B79&quot;/&gt;&lt;wsp:rsid wsp:val=&quot;00BE1672&quot;/&gt;&lt;wsp:rsid wsp:val=&quot;00BE31EA&quot;/&gt;&lt;wsp:rsid wsp:val=&quot;00BE3E00&quot;/&gt;&lt;wsp:rsid wsp:val=&quot;00BE48B6&quot;/&gt;&lt;wsp:rsid wsp:val=&quot;00BE7095&quot;/&gt;&lt;wsp:rsid wsp:val=&quot;00BE78BD&quot;/&gt;&lt;wsp:rsid wsp:val=&quot;00BF03BB&quot;/&gt;&lt;wsp:rsid wsp:val=&quot;00BF15F6&quot;/&gt;&lt;wsp:rsid wsp:val=&quot;00BF28CB&quot;/&gt;&lt;wsp:rsid wsp:val=&quot;00BF50DB&quot;/&gt;&lt;wsp:rsid wsp:val=&quot;00BF62CD&quot;/&gt;&lt;wsp:rsid wsp:val=&quot;00BF7F29&quot;/&gt;&lt;wsp:rsid wsp:val=&quot;00BF7F3A&quot;/&gt;&lt;wsp:rsid wsp:val=&quot;00C04118&quot;/&gt;&lt;wsp:rsid wsp:val=&quot;00C07A28&quot;/&gt;&lt;wsp:rsid wsp:val=&quot;00C16EAA&quot;/&gt;&lt;wsp:rsid wsp:val=&quot;00C20409&quot;/&gt;&lt;wsp:rsid wsp:val=&quot;00C26212&quot;/&gt;&lt;wsp:rsid wsp:val=&quot;00C26985&quot;/&gt;&lt;wsp:rsid wsp:val=&quot;00C3198F&quot;/&gt;&lt;wsp:rsid wsp:val=&quot;00C329CB&quot;/&gt;&lt;wsp:rsid wsp:val=&quot;00C34F14&quot;/&gt;&lt;wsp:rsid wsp:val=&quot;00C36435&quot;/&gt;&lt;wsp:rsid wsp:val=&quot;00C42EA1&quot;/&gt;&lt;wsp:rsid wsp:val=&quot;00C50891&quot;/&gt;&lt;wsp:rsid wsp:val=&quot;00C51228&quot;/&gt;&lt;wsp:rsid wsp:val=&quot;00C51ECB&quot;/&gt;&lt;wsp:rsid wsp:val=&quot;00C53A1A&quot;/&gt;&lt;wsp:rsid wsp:val=&quot;00C53B3C&quot;/&gt;&lt;wsp:rsid wsp:val=&quot;00C546CF&quot;/&gt;&lt;wsp:rsid wsp:val=&quot;00C56601&quot;/&gt;&lt;wsp:rsid wsp:val=&quot;00C575F0&quot;/&gt;&lt;wsp:rsid wsp:val=&quot;00C578B3&quot;/&gt;&lt;wsp:rsid wsp:val=&quot;00C70E7D&quot;/&gt;&lt;wsp:rsid wsp:val=&quot;00C73658&quot;/&gt;&lt;wsp:rsid wsp:val=&quot;00C80CB7&quot;/&gt;&lt;wsp:rsid wsp:val=&quot;00C816A2&quot;/&gt;&lt;wsp:rsid wsp:val=&quot;00C8176D&quot;/&gt;&lt;wsp:rsid wsp:val=&quot;00C81962&quot;/&gt;&lt;wsp:rsid wsp:val=&quot;00C82C1B&quot;/&gt;&lt;wsp:rsid wsp:val=&quot;00C83065&quot;/&gt;&lt;wsp:rsid wsp:val=&quot;00C8380C&quot;/&gt;&lt;wsp:rsid wsp:val=&quot;00C84376&quot;/&gt;&lt;wsp:rsid wsp:val=&quot;00C847AC&quot;/&gt;&lt;wsp:rsid wsp:val=&quot;00C91E2D&quot;/&gt;&lt;wsp:rsid wsp:val=&quot;00C93060&quot;/&gt;&lt;wsp:rsid wsp:val=&quot;00C94692&quot;/&gt;&lt;wsp:rsid wsp:val=&quot;00C96A24&quot;/&gt;&lt;wsp:rsid wsp:val=&quot;00C97B91&quot;/&gt;&lt;wsp:rsid wsp:val=&quot;00CA3229&quot;/&gt;&lt;wsp:rsid wsp:val=&quot;00CA32E8&quot;/&gt;&lt;wsp:rsid wsp:val=&quot;00CA40DE&quot;/&gt;&lt;wsp:rsid wsp:val=&quot;00CA559C&quot;/&gt;&lt;wsp:rsid wsp:val=&quot;00CA6520&quot;/&gt;&lt;wsp:rsid wsp:val=&quot;00CB1793&quot;/&gt;&lt;wsp:rsid wsp:val=&quot;00CB203F&quot;/&gt;&lt;wsp:rsid wsp:val=&quot;00CB2E29&quot;/&gt;&lt;wsp:rsid wsp:val=&quot;00CB3271&quot;/&gt;&lt;wsp:rsid wsp:val=&quot;00CB3746&quot;/&gt;&lt;wsp:rsid wsp:val=&quot;00CB5123&quot;/&gt;&lt;wsp:rsid wsp:val=&quot;00CB77C1&quot;/&gt;&lt;wsp:rsid wsp:val=&quot;00CC10BE&quot;/&gt;&lt;wsp:rsid wsp:val=&quot;00CC26C6&quot;/&gt;&lt;wsp:rsid wsp:val=&quot;00CC742C&quot;/&gt;&lt;wsp:rsid wsp:val=&quot;00CD03C9&quot;/&gt;&lt;wsp:rsid wsp:val=&quot;00CD2A32&quot;/&gt;&lt;wsp:rsid wsp:val=&quot;00CD4DC8&quot;/&gt;&lt;wsp:rsid wsp:val=&quot;00CD6473&quot;/&gt;&lt;wsp:rsid wsp:val=&quot;00CE0F68&quot;/&gt;&lt;wsp:rsid wsp:val=&quot;00CE5D2F&quot;/&gt;&lt;wsp:rsid wsp:val=&quot;00CE64A9&quot;/&gt;&lt;wsp:rsid wsp:val=&quot;00CE6621&quot;/&gt;&lt;wsp:rsid wsp:val=&quot;00CE6B6C&quot;/&gt;&lt;wsp:rsid wsp:val=&quot;00CF0B10&quot;/&gt;&lt;wsp:rsid wsp:val=&quot;00CF1288&quot;/&gt;&lt;wsp:rsid wsp:val=&quot;00CF1369&quot;/&gt;&lt;wsp:rsid wsp:val=&quot;00CF1BA7&quot;/&gt;&lt;wsp:rsid wsp:val=&quot;00CF21D8&quot;/&gt;&lt;wsp:rsid wsp:val=&quot;00CF3CC6&quot;/&gt;&lt;wsp:rsid wsp:val=&quot;00CF6D00&quot;/&gt;&lt;wsp:rsid wsp:val=&quot;00CF71D1&quot;/&gt;&lt;wsp:rsid wsp:val=&quot;00D0117C&quot;/&gt;&lt;wsp:rsid wsp:val=&quot;00D04B8B&quot;/&gt;&lt;wsp:rsid wsp:val=&quot;00D058C4&quot;/&gt;&lt;wsp:rsid wsp:val=&quot;00D072A2&quot;/&gt;&lt;wsp:rsid wsp:val=&quot;00D07CEE&quot;/&gt;&lt;wsp:rsid wsp:val=&quot;00D12280&quot;/&gt;&lt;wsp:rsid wsp:val=&quot;00D1300C&quot;/&gt;&lt;wsp:rsid wsp:val=&quot;00D150B1&quot;/&gt;&lt;wsp:rsid wsp:val=&quot;00D150DB&quot;/&gt;&lt;wsp:rsid wsp:val=&quot;00D1579D&quot;/&gt;&lt;wsp:rsid wsp:val=&quot;00D176E0&quot;/&gt;&lt;wsp:rsid wsp:val=&quot;00D17A79&quot;/&gt;&lt;wsp:rsid wsp:val=&quot;00D17F4D&quot;/&gt;&lt;wsp:rsid wsp:val=&quot;00D262B4&quot;/&gt;&lt;wsp:rsid wsp:val=&quot;00D264AA&quot;/&gt;&lt;wsp:rsid wsp:val=&quot;00D34921&quot;/&gt;&lt;wsp:rsid wsp:val=&quot;00D34A98&quot;/&gt;&lt;wsp:rsid wsp:val=&quot;00D34DA4&quot;/&gt;&lt;wsp:rsid wsp:val=&quot;00D36614&quot;/&gt;&lt;wsp:rsid wsp:val=&quot;00D37BD0&quot;/&gt;&lt;wsp:rsid wsp:val=&quot;00D40239&quot;/&gt;&lt;wsp:rsid wsp:val=&quot;00D40266&quot;/&gt;&lt;wsp:rsid wsp:val=&quot;00D40E06&quot;/&gt;&lt;wsp:rsid wsp:val=&quot;00D50D6E&quot;/&gt;&lt;wsp:rsid wsp:val=&quot;00D50DBD&quot;/&gt;&lt;wsp:rsid wsp:val=&quot;00D520E4&quot;/&gt;&lt;wsp:rsid wsp:val=&quot;00D526A5&quot;/&gt;&lt;wsp:rsid wsp:val=&quot;00D53BFB&quot;/&gt;&lt;wsp:rsid wsp:val=&quot;00D5415B&quot;/&gt;&lt;wsp:rsid wsp:val=&quot;00D55F77&quot;/&gt;&lt;wsp:rsid wsp:val=&quot;00D575F4&quot;/&gt;&lt;wsp:rsid wsp:val=&quot;00D5781D&quot;/&gt;&lt;wsp:rsid wsp:val=&quot;00D57DFA&quot;/&gt;&lt;wsp:rsid wsp:val=&quot;00D60B9E&quot;/&gt;&lt;wsp:rsid wsp:val=&quot;00D651AF&quot;/&gt;&lt;wsp:rsid wsp:val=&quot;00D66315&quot;/&gt;&lt;wsp:rsid wsp:val=&quot;00D70E88&quot;/&gt;&lt;wsp:rsid wsp:val=&quot;00D70F9D&quot;/&gt;&lt;wsp:rsid wsp:val=&quot;00D71D3B&quot;/&gt;&lt;wsp:rsid wsp:val=&quot;00D72253&quot;/&gt;&lt;wsp:rsid wsp:val=&quot;00D75D35&quot;/&gt;&lt;wsp:rsid wsp:val=&quot;00D80F86&quot;/&gt;&lt;wsp:rsid wsp:val=&quot;00D82619&quot;/&gt;&lt;wsp:rsid wsp:val=&quot;00D831F6&quot;/&gt;&lt;wsp:rsid wsp:val=&quot;00D839B8&quot;/&gt;&lt;wsp:rsid wsp:val=&quot;00D83AAD&quot;/&gt;&lt;wsp:rsid wsp:val=&quot;00D84411&quot;/&gt;&lt;wsp:rsid wsp:val=&quot;00D90132&quot;/&gt;&lt;wsp:rsid wsp:val=&quot;00D9135B&quot;/&gt;&lt;wsp:rsid wsp:val=&quot;00D91D89&quot;/&gt;&lt;wsp:rsid wsp:val=&quot;00DA025E&quot;/&gt;&lt;wsp:rsid wsp:val=&quot;00DA518A&quot;/&gt;&lt;wsp:rsid wsp:val=&quot;00DA706D&quot;/&gt;&lt;wsp:rsid wsp:val=&quot;00DB0073&quot;/&gt;&lt;wsp:rsid wsp:val=&quot;00DB0BA5&quot;/&gt;&lt;wsp:rsid wsp:val=&quot;00DC1331&quot;/&gt;&lt;wsp:rsid wsp:val=&quot;00DC39A9&quot;/&gt;&lt;wsp:rsid wsp:val=&quot;00DC53E7&quot;/&gt;&lt;wsp:rsid wsp:val=&quot;00DC756C&quot;/&gt;&lt;wsp:rsid wsp:val=&quot;00DC7BB8&quot;/&gt;&lt;wsp:rsid wsp:val=&quot;00DD00AF&quot;/&gt;&lt;wsp:rsid wsp:val=&quot;00DD0C2C&quot;/&gt;&lt;wsp:rsid wsp:val=&quot;00DD3142&quot;/&gt;&lt;wsp:rsid wsp:val=&quot;00DD576B&quot;/&gt;&lt;wsp:rsid wsp:val=&quot;00DE22B1&quot;/&gt;&lt;wsp:rsid wsp:val=&quot;00DE263D&quot;/&gt;&lt;wsp:rsid wsp:val=&quot;00DE283D&quot;/&gt;&lt;wsp:rsid wsp:val=&quot;00DE4455&quot;/&gt;&lt;wsp:rsid wsp:val=&quot;00DE60C1&quot;/&gt;&lt;wsp:rsid wsp:val=&quot;00DE67FC&quot;/&gt;&lt;wsp:rsid wsp:val=&quot;00DF0815&quot;/&gt;&lt;wsp:rsid wsp:val=&quot;00DF30DF&quot;/&gt;&lt;wsp:rsid wsp:val=&quot;00DF5A00&quot;/&gt;&lt;wsp:rsid wsp:val=&quot;00E02397&quot;/&gt;&lt;wsp:rsid wsp:val=&quot;00E064D0&quot;/&gt;&lt;wsp:rsid wsp:val=&quot;00E06B0C&quot;/&gt;&lt;wsp:rsid wsp:val=&quot;00E07B9A&quot;/&gt;&lt;wsp:rsid wsp:val=&quot;00E11534&quot;/&gt;&lt;wsp:rsid wsp:val=&quot;00E15F57&quot;/&gt;&lt;wsp:rsid wsp:val=&quot;00E22B3F&quot;/&gt;&lt;wsp:rsid wsp:val=&quot;00E237F4&quot;/&gt;&lt;wsp:rsid wsp:val=&quot;00E238E4&quot;/&gt;&lt;wsp:rsid wsp:val=&quot;00E23E48&quot;/&gt;&lt;wsp:rsid wsp:val=&quot;00E253B2&quot;/&gt;&lt;wsp:rsid wsp:val=&quot;00E26073&quot;/&gt;&lt;wsp:rsid wsp:val=&quot;00E26F58&quot;/&gt;&lt;wsp:rsid wsp:val=&quot;00E30FEC&quot;/&gt;&lt;wsp:rsid wsp:val=&quot;00E31CCF&quot;/&gt;&lt;wsp:rsid wsp:val=&quot;00E32A4A&quot;/&gt;&lt;wsp:rsid wsp:val=&quot;00E4069E&quot;/&gt;&lt;wsp:rsid wsp:val=&quot;00E4076B&quot;/&gt;&lt;wsp:rsid wsp:val=&quot;00E43552&quot;/&gt;&lt;wsp:rsid wsp:val=&quot;00E45EF3&quot;/&gt;&lt;wsp:rsid wsp:val=&quot;00E519C5&quot;/&gt;&lt;wsp:rsid wsp:val=&quot;00E52777&quot;/&gt;&lt;wsp:rsid wsp:val=&quot;00E5329C&quot;/&gt;&lt;wsp:rsid wsp:val=&quot;00E5363C&quot;/&gt;&lt;wsp:rsid wsp:val=&quot;00E539AC&quot;/&gt;&lt;wsp:rsid wsp:val=&quot;00E54AF8&quot;/&gt;&lt;wsp:rsid wsp:val=&quot;00E55ABC&quot;/&gt;&lt;wsp:rsid wsp:val=&quot;00E57518&quot;/&gt;&lt;wsp:rsid wsp:val=&quot;00E57B74&quot;/&gt;&lt;wsp:rsid wsp:val=&quot;00E6150C&quot;/&gt;&lt;wsp:rsid wsp:val=&quot;00E61DFE&quot;/&gt;&lt;wsp:rsid wsp:val=&quot;00E62283&quot;/&gt;&lt;wsp:rsid wsp:val=&quot;00E70031&quot;/&gt;&lt;wsp:rsid wsp:val=&quot;00E73617&quot;/&gt;&lt;wsp:rsid wsp:val=&quot;00E7460A&quot;/&gt;&lt;wsp:rsid wsp:val=&quot;00E75C57&quot;/&gt;&lt;wsp:rsid wsp:val=&quot;00E81E3D&quot;/&gt;&lt;wsp:rsid wsp:val=&quot;00E83BD8&quot;/&gt;&lt;wsp:rsid wsp:val=&quot;00E845C2&quot;/&gt;&lt;wsp:rsid wsp:val=&quot;00E852A0&quot;/&gt;&lt;wsp:rsid wsp:val=&quot;00E85872&quot;/&gt;&lt;wsp:rsid wsp:val=&quot;00E8629F&quot;/&gt;&lt;wsp:rsid wsp:val=&quot;00E86553&quot;/&gt;&lt;wsp:rsid wsp:val=&quot;00E902E8&quot;/&gt;&lt;wsp:rsid wsp:val=&quot;00E908D1&quot;/&gt;&lt;wsp:rsid wsp:val=&quot;00E90F26&quot;/&gt;&lt;wsp:rsid wsp:val=&quot;00E924F9&quot;/&gt;&lt;wsp:rsid wsp:val=&quot;00E977FD&quot;/&gt;&lt;wsp:rsid wsp:val=&quot;00EA1146&quot;/&gt;&lt;wsp:rsid wsp:val=&quot;00EA15EB&quot;/&gt;&lt;wsp:rsid wsp:val=&quot;00EA20D4&quot;/&gt;&lt;wsp:rsid wsp:val=&quot;00EA3C24&quot;/&gt;&lt;wsp:rsid wsp:val=&quot;00EA5C32&quot;/&gt;&lt;wsp:rsid wsp:val=&quot;00EA7566&quot;/&gt;&lt;wsp:rsid wsp:val=&quot;00EA7B28&quot;/&gt;&lt;wsp:rsid wsp:val=&quot;00EB2122&quot;/&gt;&lt;wsp:rsid wsp:val=&quot;00EB342C&quot;/&gt;&lt;wsp:rsid wsp:val=&quot;00EB47AD&quot;/&gt;&lt;wsp:rsid wsp:val=&quot;00EC2A82&quot;/&gt;&lt;wsp:rsid wsp:val=&quot;00EC44C8&quot;/&gt;&lt;wsp:rsid wsp:val=&quot;00EC556A&quot;/&gt;&lt;wsp:rsid wsp:val=&quot;00EC7140&quot;/&gt;&lt;wsp:rsid wsp:val=&quot;00EC722B&quot;/&gt;&lt;wsp:rsid wsp:val=&quot;00ED509A&quot;/&gt;&lt;wsp:rsid wsp:val=&quot;00ED5262&quot;/&gt;&lt;wsp:rsid wsp:val=&quot;00ED5719&quot;/&gt;&lt;wsp:rsid wsp:val=&quot;00ED5D0F&quot;/&gt;&lt;wsp:rsid wsp:val=&quot;00EE11B3&quot;/&gt;&lt;wsp:rsid wsp:val=&quot;00EE2E65&quot;/&gt;&lt;wsp:rsid wsp:val=&quot;00EE3C68&quot;/&gt;&lt;wsp:rsid wsp:val=&quot;00EF0A71&quot;/&gt;&lt;wsp:rsid wsp:val=&quot;00EF2D85&quot;/&gt;&lt;wsp:rsid wsp:val=&quot;00EF3549&quot;/&gt;&lt;wsp:rsid wsp:val=&quot;00EF3BAD&quot;/&gt;&lt;wsp:rsid wsp:val=&quot;00EF3D28&quot;/&gt;&lt;wsp:rsid wsp:val=&quot;00EF4968&quot;/&gt;&lt;wsp:rsid wsp:val=&quot;00EF5D37&quot;/&gt;&lt;wsp:rsid wsp:val=&quot;00EF74A9&quot;/&gt;&lt;wsp:rsid wsp:val=&quot;00EF7BA9&quot;/&gt;&lt;wsp:rsid wsp:val=&quot;00F00944&quot;/&gt;&lt;wsp:rsid wsp:val=&quot;00F023A9&quot;/&gt;&lt;wsp:rsid wsp:val=&quot;00F0343A&quot;/&gt;&lt;wsp:rsid wsp:val=&quot;00F06B98&quot;/&gt;&lt;wsp:rsid wsp:val=&quot;00F06C54&quot;/&gt;&lt;wsp:rsid wsp:val=&quot;00F06DD8&quot;/&gt;&lt;wsp:rsid wsp:val=&quot;00F072D8&quot;/&gt;&lt;wsp:rsid wsp:val=&quot;00F10825&quot;/&gt;&lt;wsp:rsid wsp:val=&quot;00F15C84&quot;/&gt;&lt;wsp:rsid wsp:val=&quot;00F16188&quot;/&gt;&lt;wsp:rsid wsp:val=&quot;00F176F7&quot;/&gt;&lt;wsp:rsid wsp:val=&quot;00F20B94&quot;/&gt;&lt;wsp:rsid wsp:val=&quot;00F21AA3&quot;/&gt;&lt;wsp:rsid wsp:val=&quot;00F21B36&quot;/&gt;&lt;wsp:rsid wsp:val=&quot;00F21FA0&quot;/&gt;&lt;wsp:rsid wsp:val=&quot;00F22AF9&quot;/&gt;&lt;wsp:rsid wsp:val=&quot;00F260BB&quot;/&gt;&lt;wsp:rsid wsp:val=&quot;00F262D7&quot;/&gt;&lt;wsp:rsid wsp:val=&quot;00F30B22&quot;/&gt;&lt;wsp:rsid wsp:val=&quot;00F31369&quot;/&gt;&lt;wsp:rsid wsp:val=&quot;00F31F73&quot;/&gt;&lt;wsp:rsid wsp:val=&quot;00F3281B&quot;/&gt;&lt;wsp:rsid wsp:val=&quot;00F33C35&quot;/&gt;&lt;wsp:rsid wsp:val=&quot;00F35313&quot;/&gt;&lt;wsp:rsid wsp:val=&quot;00F3578A&quot;/&gt;&lt;wsp:rsid wsp:val=&quot;00F43104&quot;/&gt;&lt;wsp:rsid wsp:val=&quot;00F44A61&quot;/&gt;&lt;wsp:rsid wsp:val=&quot;00F4734D&quot;/&gt;&lt;wsp:rsid wsp:val=&quot;00F47D81&quot;/&gt;&lt;wsp:rsid wsp:val=&quot;00F52F19&quot;/&gt;&lt;wsp:rsid wsp:val=&quot;00F55467&quot;/&gt;&lt;wsp:rsid wsp:val=&quot;00F56DD6&quot;/&gt;&lt;wsp:rsid wsp:val=&quot;00F63A09&quot;/&gt;&lt;wsp:rsid wsp:val=&quot;00F640C8&quot;/&gt;&lt;wsp:rsid wsp:val=&quot;00F64E51&quot;/&gt;&lt;wsp:rsid wsp:val=&quot;00F66A1B&quot;/&gt;&lt;wsp:rsid wsp:val=&quot;00F7146E&quot;/&gt;&lt;wsp:rsid wsp:val=&quot;00F739ED&quot;/&gt;&lt;wsp:rsid wsp:val=&quot;00F75DB0&quot;/&gt;&lt;wsp:rsid wsp:val=&quot;00F76FBE&quot;/&gt;&lt;wsp:rsid wsp:val=&quot;00F7778F&quot;/&gt;&lt;wsp:rsid wsp:val=&quot;00F77D34&quot;/&gt;&lt;wsp:rsid wsp:val=&quot;00F825CC&quot;/&gt;&lt;wsp:rsid wsp:val=&quot;00F835C1&quot;/&gt;&lt;wsp:rsid wsp:val=&quot;00F84B44&quot;/&gt;&lt;wsp:rsid wsp:val=&quot;00F84CC4&quot;/&gt;&lt;wsp:rsid wsp:val=&quot;00F86875&quot;/&gt;&lt;wsp:rsid wsp:val=&quot;00F8704F&quot;/&gt;&lt;wsp:rsid wsp:val=&quot;00F87B0C&quot;/&gt;&lt;wsp:rsid wsp:val=&quot;00F91E93&quot;/&gt;&lt;wsp:rsid wsp:val=&quot;00FA0423&quot;/&gt;&lt;wsp:rsid wsp:val=&quot;00FA2CF7&quot;/&gt;&lt;wsp:rsid wsp:val=&quot;00FA2E18&quot;/&gt;&lt;wsp:rsid wsp:val=&quot;00FA6851&quot;/&gt;&lt;wsp:rsid wsp:val=&quot;00FA76C0&quot;/&gt;&lt;wsp:rsid wsp:val=&quot;00FB0D2D&quot;/&gt;&lt;wsp:rsid wsp:val=&quot;00FB2CCA&quot;/&gt;&lt;wsp:rsid wsp:val=&quot;00FB52C2&quot;/&gt;&lt;wsp:rsid wsp:val=&quot;00FB58D3&quot;/&gt;&lt;wsp:rsid wsp:val=&quot;00FB6375&quot;/&gt;&lt;wsp:rsid wsp:val=&quot;00FC051F&quot;/&gt;&lt;wsp:rsid wsp:val=&quot;00FC542F&quot;/&gt;&lt;wsp:rsid wsp:val=&quot;00FC6C4B&quot;/&gt;&lt;wsp:rsid wsp:val=&quot;00FC7090&quot;/&gt;&lt;wsp:rsid wsp:val=&quot;00FC713E&quot;/&gt;&lt;wsp:rsid wsp:val=&quot;00FD2747&quot;/&gt;&lt;wsp:rsid wsp:val=&quot;00FD650F&quot;/&gt;&lt;wsp:rsid wsp:val=&quot;00FF2E3D&quot;/&gt;&lt;wsp:rsid wsp:val=&quot;00FF4D6B&quot;/&gt;&lt;wsp:rsid wsp:val=&quot;00FF68C6&quot;/&gt;&lt;/wsp:rsids&gt;&lt;/w:docPr&gt;&lt;w:body&gt;&lt;wx:sect&gt;&lt;w:p wsp:rsidR=&quot;00000000&quot; wsp:rsidRDefault=&quot;005E03A1&quot; wsp:rsidP=&quot;005E03A1&quot;&gt;&lt;m:oMathPara&gt;&lt;m:oMath&gt;&lt;m:r&gt;&lt;w:rPr&gt;&lt;w:rFonts w:ascii=&quot;Cambria Math&quot; w:fareast=&quot;Batang&quot; w:h-ansi=&quot;Cambria Math&quot;/&gt;&lt;wx:font wx:val=&quot;Cambria Math&quot;/&gt;&lt;w:i/&gt;&lt;/w:rPr&gt;&lt;m:t&gt;4__・144__&lt;/m:t&gt;&lt;/m:r&gt;&lt;/m:oMath&gt;&lt;/m:oMathPara&gt;&lt;/w:p&gt;&lt;w:sectPr wsp:rsidR=&quot;00000000&quot;&gt;&lt;w:pgSz w:w=&quot;12240&quot; w:h=&quot;15840&quot;/&gt;&lt;w:pgMar w:top=&quot;1985&quot; w:right=&quot;1701&quot; w:bottom=&quot;1701&quot; w:left=&quot;1701&quot; w:header=&quot;720&quot; MMMMMMMMMMM Mw:footer=&quot;720&quot; w:gutter=&quot;0&quot;/&gt;&lt;w:cols w:space=&quot;720&quot;/&gt;&lt;/w:sectPr&gt;&lt;/wx:sect&gt;&lt;/w:body&gt;&lt;/w:wordDocument&gt;">
                        <v:imagedata r:id="rId25" o:title="" chromakey="white"/>
                      </v:shape>
                    </w:pict>
                  </w:r>
                  <w:r w:rsidRPr="004031C1">
                    <w:rPr>
                      <w:rFonts w:eastAsia="Batang"/>
                    </w:rPr>
                    <w:fldChar w:fldCharType="end"/>
                  </w:r>
                  <w:r>
                    <w:rPr>
                      <w:rFonts w:eastAsia="Batang"/>
                    </w:rPr>
                    <w:t xml:space="preserve"> </w:t>
                  </w:r>
                </w:p>
              </w:tc>
              <w:tc>
                <w:tcPr>
                  <w:tcW w:w="1215" w:type="dxa"/>
                  <w:shd w:val="clear" w:color="auto" w:fill="auto"/>
                </w:tcPr>
                <w:p w:rsidR="004031C1" w:rsidRPr="002C4341" w:rsidRDefault="004031C1" w:rsidP="00CD3208">
                  <w:pPr>
                    <w:pStyle w:val="TAR"/>
                    <w:rPr>
                      <w:rFonts w:eastAsia="Batang"/>
                    </w:rPr>
                  </w:pPr>
                  <w:r w:rsidRPr="004031C1">
                    <w:rPr>
                      <w:rFonts w:eastAsia="Batang"/>
                    </w:rPr>
                    <w:fldChar w:fldCharType="begin"/>
                  </w:r>
                  <w:r w:rsidRPr="004031C1">
                    <w:rPr>
                      <w:rFonts w:eastAsia="Batang"/>
                    </w:rPr>
                    <w:instrText xml:space="preserve"> QUOTE </w:instrText>
                  </w:r>
                  <w:r w:rsidR="00D14C1D">
                    <w:rPr>
                      <w:position w:val="-5"/>
                    </w:rPr>
                    <w:pict w14:anchorId="09A9BB1D">
                      <v:shape id="_x0000_i1046" type="#_x0000_t75" style="width:25.5pt;height:10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38&quot;/&gt;&lt;w:printFractionalCharacterWidth/&gt;&lt;w:bordersDontSurroundHeader/&gt;&lt;w:bordersDontSurroundFooter/&gt;&lt;w:stylePaneFormatFilter w:val=&quot;3F2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validateAgainstSchema/&gt;&lt;w:saveInvalidXML w:val=&quot;off&quot;/&gt;&lt;w:ignoreMixedContent w:val=&quot;off&quot;/&gt;&lt;w:alwaysShowPlaceholderText w:val=&quot;off&quot;/&gt;&lt;w:footnotePr&gt;&lt;w:pos w:val=&quot;beneath-text&quot;/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282213&quot;/&gt;&lt;wsp:rsid wsp:val=&quot;000027ED&quot;/&gt;&lt;wsp:rsid wsp:val=&quot;0000379E&quot;/&gt;&lt;wsp:rsid wsp:val=&quot;000037AF&quot;/&gt;&lt;wsp:rsid wsp:val=&quot;00003C52&quot;/&gt;&lt;wsp:rsid wsp:val=&quot;00004537&quot;/&gt;&lt;wsp:rsid wsp:val=&quot;00007948&quot;/&gt;&lt;wsp:rsid wsp:val=&quot;000128F2&quot;/&gt;&lt;wsp:rsid wsp:val=&quot;00017799&quot;/&gt;&lt;wsp:rsid wsp:val=&quot;00017BDA&quot;/&gt;&lt;wsp:rsid wsp:val=&quot;0002036D&quot;/&gt;&lt;wsp:rsid wsp:val=&quot;00020852&quot;/&gt;&lt;wsp:rsid wsp:val=&quot;00020CB7&quot;/&gt;&lt;wsp:rsid wsp:val=&quot;0002191D&quot;/&gt;&lt;wsp:rsid wsp:val=&quot;00021E68&quot;/&gt;&lt;wsp:rsid wsp:val=&quot;000233B8&quot;/&gt;&lt;wsp:rsid wsp:val=&quot;000266A0&quot;/&gt;&lt;wsp:rsid wsp:val=&quot;00030E6C&quot;/&gt;&lt;wsp:rsid wsp:val=&quot;0003154D&quot;/&gt;&lt;wsp:rsid wsp:val=&quot;00031C1D&quot;/&gt;&lt;wsp:rsid wsp:val=&quot;000419BA&quot;/&gt;&lt;wsp:rsid wsp:val=&quot;00042E92&quot;/&gt;&lt;wsp:rsid wsp:val=&quot;0004483F&quot;/&gt;&lt;wsp:rsid wsp:val=&quot;00045666&quot;/&gt;&lt;wsp:rsid wsp:val=&quot;000456D7&quot;/&gt;&lt;wsp:rsid wsp:val=&quot;00045CBD&quot;/&gt;&lt;wsp:rsid wsp:val=&quot;00047943&quot;/&gt;&lt;wsp:rsid wsp:val=&quot;0005300E&quot;/&gt;&lt;wsp:rsid wsp:val=&quot;000612D1&quot;/&gt;&lt;wsp:rsid wsp:val=&quot;000621A8&quot;/&gt;&lt;wsp:rsid wsp:val=&quot;0006400E&quot;/&gt;&lt;wsp:rsid wsp:val=&quot;00064B3E&quot;/&gt;&lt;wsp:rsid wsp:val=&quot;00065F1C&quot;/&gt;&lt;wsp:rsid wsp:val=&quot;00066891&quot;/&gt;&lt;wsp:rsid wsp:val=&quot;0006768C&quot;/&gt;&lt;wsp:rsid wsp:val=&quot;00071032&quot;/&gt;&lt;wsp:rsid wsp:val=&quot;00073860&quot;/&gt;&lt;wsp:rsid wsp:val=&quot;00075B66&quot;/&gt;&lt;wsp:rsid wsp:val=&quot;000766B3&quot;/&gt;&lt;wsp:rsid wsp:val=&quot;000820DA&quot;/&gt;&lt;wsp:rsid wsp:val=&quot;0008313F&quot;/&gt;&lt;wsp:rsid wsp:val=&quot;000840C6&quot;/&gt;&lt;wsp:rsid wsp:val=&quot;00085F45&quot;/&gt;&lt;wsp:rsid wsp:val=&quot;00087322&quot;/&gt;&lt;wsp:rsid wsp:val=&quot;000911E4&quot;/&gt;&lt;wsp:rsid wsp:val=&quot;00093E7E&quot;/&gt;&lt;wsp:rsid wsp:val=&quot;00095795&quot;/&gt;&lt;wsp:rsid wsp:val=&quot;00097D22&quot;/&gt;&lt;wsp:rsid wsp:val=&quot;000A2C7E&quot;/&gt;&lt;wsp:rsid wsp:val=&quot;000A3F65&quot;/&gt;&lt;wsp:rsid wsp:val=&quot;000A45AC&quot;/&gt;&lt;wsp:rsid wsp:val=&quot;000A6235&quot;/&gt;&lt;wsp:rsid wsp:val=&quot;000A65BC&quot;/&gt;&lt;wsp:rsid wsp:val=&quot;000A7F9C&quot;/&gt;&lt;wsp:rsid wsp:val=&quot;000B0E72&quot;/&gt;&lt;wsp:rsid wsp:val=&quot;000B5813&quot;/&gt;&lt;wsp:rsid wsp:val=&quot;000B6115&quot;/&gt;&lt;wsp:rsid wsp:val=&quot;000B649E&quot;/&gt;&lt;wsp:rsid wsp:val=&quot;000B6723&quot;/&gt;&lt;wsp:rsid wsp:val=&quot;000C20DB&quot;/&gt;&lt;wsp:rsid wsp:val=&quot;000C2D28&quot;/&gt;&lt;wsp:rsid wsp:val=&quot;000C3691&quot;/&gt;&lt;wsp:rsid wsp:val=&quot;000C37E4&quot;/&gt;&lt;wsp:rsid wsp:val=&quot;000C5893&quot;/&gt;&lt;wsp:rsid wsp:val=&quot;000C7332&quot;/&gt;&lt;wsp:rsid wsp:val=&quot;000D0AFE&quot;/&gt;&lt;wsp:rsid wsp:val=&quot;000D1F67&quot;/&gt;&lt;wsp:rsid wsp:val=&quot;000D4510&quot;/&gt;&lt;wsp:rsid wsp:val=&quot;000D5153&quot;/&gt;&lt;wsp:rsid wsp:val=&quot;000D597F&quot;/&gt;&lt;wsp:rsid wsp:val=&quot;000D6CFC&quot;/&gt;&lt;wsp:rsid wsp:val=&quot;000E01D4&quot;/&gt;&lt;wsp:rsid wsp:val=&quot;000E198C&quot;/&gt;&lt;wsp:rsid wsp:val=&quot;000E1D6A&quot;/&gt;&lt;wsp:rsid wsp:val=&quot;000E434A&quot;/&gt;&lt;wsp:rsid wsp:val=&quot;000E441C&quot;/&gt;&lt;wsp:rsid wsp:val=&quot;000E6DEC&quot;/&gt;&lt;wsp:rsid wsp:val=&quot;000F0182&quot;/&gt;&lt;wsp:rsid wsp:val=&quot;000F22CE&quot;/&gt;&lt;wsp:rsid wsp:val=&quot;000F3C2A&quot;/&gt;&lt;wsp:rsid wsp:val=&quot;000F5102&quot;/&gt;&lt;wsp:rsid wsp:val=&quot;000F6F65&quot;/&gt;&lt;wsp:rsid wsp:val=&quot;0010127A&quot;/&gt;&lt;wsp:rsid wsp:val=&quot;00102AFA&quot;/&gt;&lt;wsp:rsid wsp:val=&quot;00106A9F&quot;/&gt;&lt;wsp:rsid wsp:val=&quot;001072A8&quot;/&gt;&lt;wsp:rsid wsp:val=&quot;0011424E&quot;/&gt;&lt;wsp:rsid wsp:val=&quot;00117291&quot;/&gt;&lt;wsp:rsid wsp:val=&quot;00123571&quot;/&gt;&lt;wsp:rsid wsp:val=&quot;00123B5C&quot;/&gt;&lt;wsp:rsid wsp:val=&quot;00124082&quot;/&gt;&lt;wsp:rsid wsp:val=&quot;001301B1&quot;/&gt;&lt;wsp:rsid wsp:val=&quot;00130E89&quot;/&gt;&lt;wsp:rsid wsp:val=&quot;00132D36&quot;/&gt;&lt;wsp:rsid wsp:val=&quot;00141A2F&quot;/&gt;&lt;wsp:rsid wsp:val=&quot;00142771&quot;/&gt;&lt;wsp:rsid wsp:val=&quot;00142831&quot;/&gt;&lt;wsp:rsid wsp:val=&quot;00142F43&quot;/&gt;&lt;wsp:rsid wsp:val=&quot;00143316&quot;/&gt;&lt;wsp:rsid wsp:val=&quot;00145505&quot;/&gt;&lt;wsp:rsid wsp:val=&quot;00152C33&quot;/&gt;&lt;wsp:rsid wsp:val=&quot;00153528&quot;/&gt;&lt;wsp:rsid wsp:val=&quot;00160A47&quot;/&gt;&lt;wsp:rsid wsp:val=&quot;00160B00&quot;/&gt;&lt;wsp:rsid wsp:val=&quot;00162698&quot;/&gt;&lt;wsp:rsid wsp:val=&quot;00162F78&quot;/&gt;&lt;wsp:rsid wsp:val=&quot;001643AC&quot;/&gt;&lt;wsp:rsid wsp:val=&quot;00171980&quot;/&gt;&lt;wsp:rsid wsp:val=&quot;00171D07&quot;/&gt;&lt;wsp:rsid wsp:val=&quot;0017516C&quot;/&gt;&lt;wsp:rsid wsp:val=&quot;00175AB9&quot;/&gt;&lt;wsp:rsid wsp:val=&quot;00181060&quot;/&gt;&lt;wsp:rsid wsp:val=&quot;00181490&quot;/&gt;&lt;wsp:rsid wsp:val=&quot;00182304&quot;/&gt;&lt;wsp:rsid wsp:val=&quot;0018379B&quot;/&gt;&lt;wsp:rsid wsp:val=&quot;0018585B&quot;/&gt;&lt;wsp:rsid wsp:val=&quot;00192CE3&quot;/&gt;&lt;wsp:rsid wsp:val=&quot;00193116&quot;/&gt;&lt;wsp:rsid wsp:val=&quot;001A08AA&quot;/&gt;&lt;wsp:rsid wsp:val=&quot;001A1DAC&quot;/&gt;&lt;wsp:rsid wsp:val=&quot;001A3120&quot;/&gt;&lt;wsp:rsid wsp:val=&quot;001B0237&quot;/&gt;&lt;wsp:rsid wsp:val=&quot;001B1C3C&quot;/&gt;&lt;wsp:rsid wsp:val=&quot;001B32BC&quot;/&gt;&lt;wsp:rsid wsp:val=&quot;001C3A35&quot;/&gt;&lt;wsp:rsid wsp:val=&quot;001C602C&quot;/&gt;&lt;wsp:rsid wsp:val=&quot;001C67F1&quot;/&gt;&lt;wsp:rsid wsp:val=&quot;001C7645&quot;/&gt;&lt;wsp:rsid wsp:val=&quot;001D17FE&quot;/&gt;&lt;wsp:rsid wsp:val=&quot;001D5FAC&quot;/&gt;&lt;wsp:rsid wsp:val=&quot;001D61DA&quot;/&gt;&lt;wsp:rsid wsp:val=&quot;001D6D1A&quot;/&gt;&lt;wsp:rsid wsp:val=&quot;001D7B96&quot;/&gt;&lt;wsp:rsid wsp:val=&quot;001E0240&quot;/&gt;&lt;wsp:rsid wsp:val=&quot;001E290B&quot;/&gt;&lt;wsp:rsid wsp:val=&quot;001E7AB9&quot;/&gt;&lt;wsp:rsid wsp:val=&quot;001F2D35&quot;/&gt;&lt;wsp:rsid wsp:val=&quot;001F2F6B&quot;/&gt;&lt;wsp:rsid wsp:val=&quot;001F4D0D&quot;/&gt;&lt;wsp:rsid wsp:val=&quot;001F51BB&quot;/&gt;&lt;wsp:rsid wsp:val=&quot;001F64A0&quot;/&gt;&lt;wsp:rsid wsp:val=&quot;002029A6&quot;/&gt;&lt;wsp:rsid wsp:val=&quot;0020352D&quot;/&gt;&lt;wsp:rsid wsp:val=&quot;0020374C&quot;/&gt;&lt;wsp:rsid wsp:val=&quot;002041AB&quot;/&gt;&lt;wsp:rsid wsp:val=&quot;002045C1&quot;/&gt;&lt;wsp:rsid wsp:val=&quot;00205968&quot;/&gt;&lt;wsp:rsid wsp:val=&quot;00207DB7&quot;/&gt;&lt;wsp:rsid wsp:val=&quot;002106C8&quot;/&gt;&lt;wsp:rsid wsp:val=&quot;00212373&quot;/&gt;&lt;wsp:rsid wsp:val=&quot;002138EA&quot;/&gt;&lt;wsp:rsid wsp:val=&quot;00214FBD&quot;/&gt;&lt;wsp:rsid wsp:val=&quot;00222897&quot;/&gt;&lt;wsp:rsid wsp:val=&quot;00222AD3&quot;/&gt;&lt;wsp:rsid wsp:val=&quot;00230C68&quot;/&gt;&lt;wsp:rsid wsp:val=&quot;00231775&quot;/&gt;&lt;wsp:rsid wsp:val=&quot;00231866&quot;/&gt;&lt;wsp:rsid wsp:val=&quot;00232268&quot;/&gt;&lt;wsp:rsid wsp:val=&quot;00232B45&quot;/&gt;&lt;wsp:rsid wsp:val=&quot;00234306&quot;/&gt;&lt;wsp:rsid wsp:val=&quot;0023446F&quot;/&gt;&lt;wsp:rsid wsp:val=&quot;00235127&quot;/&gt;&lt;wsp:rsid wsp:val=&quot;00235394&quot;/&gt;&lt;wsp:rsid wsp:val=&quot;002363F5&quot;/&gt;&lt;wsp:rsid wsp:val=&quot;00242DD8&quot;/&gt;&lt;wsp:rsid wsp:val=&quot;002447F0&quot;/&gt;&lt;wsp:rsid wsp:val=&quot;00245B6B&quot;/&gt;&lt;wsp:rsid wsp:val=&quot;00247295&quot;/&gt;&lt;wsp:rsid wsp:val=&quot;0025035E&quot;/&gt;&lt;wsp:rsid wsp:val=&quot;0025345F&quot;/&gt;&lt;wsp:rsid wsp:val=&quot;00254DE6&quot;/&gt;&lt;wsp:rsid wsp:val=&quot;00257632&quot;/&gt;&lt;wsp:rsid wsp:val=&quot;00260476&quot;/&gt;&lt;wsp:rsid wsp:val=&quot;00260D4B&quot;/&gt;&lt;wsp:rsid wsp:val=&quot;0026179F&quot;/&gt;&lt;wsp:rsid wsp:val=&quot;00261EF2&quot;/&gt;&lt;wsp:rsid wsp:val=&quot;00262278&quot;/&gt;&lt;wsp:rsid wsp:val=&quot;00265053&quot;/&gt;&lt;wsp:rsid wsp:val=&quot;002715D3&quot;/&gt;&lt;wsp:rsid wsp:val=&quot;002716E7&quot;/&gt;&lt;wsp:rsid wsp:val=&quot;00272BC8&quot;/&gt;&lt;wsp:rsid wsp:val=&quot;00274E1A&quot;/&gt;&lt;wsp:rsid wsp:val=&quot;0027582B&quot;/&gt;&lt;wsp:rsid wsp:val=&quot;00275B3C&quot;/&gt;&lt;wsp:rsid wsp:val=&quot;0027745D&quot;/&gt;&lt;wsp:rsid wsp:val=&quot;00280799&quot;/&gt;&lt;wsp:rsid wsp:val=&quot;00282213&quot;/&gt;&lt;wsp:rsid wsp:val=&quot;00283084&quot;/&gt;&lt;wsp:rsid wsp:val=&quot;0028309A&quot;/&gt;&lt;wsp:rsid wsp:val=&quot;00285046&quot;/&gt;&lt;wsp:rsid wsp:val=&quot;0028522B&quot;/&gt;&lt;wsp:rsid wsp:val=&quot;00290654&quot;/&gt;&lt;wsp:rsid wsp:val=&quot;00290810&quot;/&gt;&lt;wsp:rsid wsp:val=&quot;0029188D&quot;/&gt;&lt;wsp:rsid wsp:val=&quot;00291A21&quot;/&gt;&lt;wsp:rsid wsp:val=&quot;00294905&quot;/&gt;&lt;wsp:rsid wsp:val=&quot;00294FEF&quot;/&gt;&lt;wsp:rsid wsp:val=&quot;00296B3D&quot;/&gt;&lt;wsp:rsid wsp:val=&quot;002A05B0&quot;/&gt;&lt;wsp:rsid wsp:val=&quot;002A0EAF&quot;/&gt;&lt;wsp:rsid wsp:val=&quot;002A1FF0&quot;/&gt;&lt;wsp:rsid wsp:val=&quot;002A4F2C&quot;/&gt;&lt;wsp:rsid wsp:val=&quot;002A4F8E&quot;/&gt;&lt;wsp:rsid wsp:val=&quot;002A59D3&quot;/&gt;&lt;wsp:rsid wsp:val=&quot;002A5B17&quot;/&gt;&lt;wsp:rsid wsp:val=&quot;002B091A&quot;/&gt;&lt;wsp:rsid wsp:val=&quot;002B10A5&quot;/&gt;&lt;wsp:rsid wsp:val=&quot;002B3853&quot;/&gt;&lt;wsp:rsid wsp:val=&quot;002B4609&quot;/&gt;&lt;wsp:rsid wsp:val=&quot;002B6E44&quot;/&gt;&lt;wsp:rsid wsp:val=&quot;002C1FC4&quot;/&gt;&lt;wsp:rsid wsp:val=&quot;002C4696&quot;/&gt;&lt;wsp:rsid wsp:val=&quot;002D05DD&quot;/&gt;&lt;wsp:rsid wsp:val=&quot;002D44CF&quot;/&gt;&lt;wsp:rsid wsp:val=&quot;002D4648&quot;/&gt;&lt;wsp:rsid wsp:val=&quot;002E08A7&quot;/&gt;&lt;wsp:rsid wsp:val=&quot;002E12A7&quot;/&gt;&lt;wsp:rsid wsp:val=&quot;002E775B&quot;/&gt;&lt;wsp:rsid wsp:val=&quot;002F2CFB&quot;/&gt;&lt;wsp:rsid wsp:val=&quot;002F4093&quot;/&gt;&lt;wsp:rsid wsp:val=&quot;002F53BE&quot;/&gt;&lt;wsp:rsid wsp:val=&quot;002F6C9B&quot;/&gt;&lt;wsp:rsid wsp:val=&quot;002F6EF4&quot;/&gt;&lt;wsp:rsid wsp:val=&quot;002F796C&quot;/&gt;&lt;wsp:rsid wsp:val=&quot;00300C95&quot;/&gt;&lt;wsp:rsid wsp:val=&quot;003040AA&quot;/&gt;&lt;wsp:rsid wsp:val=&quot;00304E3F&quot;/&gt;&lt;wsp:rsid wsp:val=&quot;0030631E&quot;/&gt;&lt;wsp:rsid wsp:val=&quot;00306331&quot;/&gt;&lt;wsp:rsid wsp:val=&quot;00312538&quot;/&gt;&lt;wsp:rsid wsp:val=&quot;00312E62&quot;/&gt;&lt;wsp:rsid wsp:val=&quot;003140D7&quot;/&gt;&lt;wsp:rsid wsp:val=&quot;00314AF6&quot;/&gt;&lt;wsp:rsid wsp:val=&quot;003253ED&quot;/&gt;&lt;wsp:rsid wsp:val=&quot;00331476&quot;/&gt;&lt;wsp:rsid wsp:val=&quot;00341E05&quot;/&gt;&lt;wsp:rsid wsp:val=&quot;00341EE1&quot;/&gt;&lt;wsp:rsid wsp:val=&quot;003449E6&quot;/&gt;&lt;wsp:rsid wsp:val=&quot;003466ED&quot;/&gt;&lt;wsp:rsid wsp:val=&quot;003543FA&quot;/&gt;&lt;wsp:rsid wsp:val=&quot;00356B37&quot;/&gt;&lt;wsp:rsid wsp:val=&quot;00361187&quot;/&gt;&lt;wsp:rsid wsp:val=&quot;00361491&quot;/&gt;&lt;wsp:rsid wsp:val=&quot;003626D4&quot;/&gt;&lt;wsp:rsid wsp:val=&quot;003667FF&quot;/&gt;&lt;wsp:rsid wsp:val=&quot;00367724&quot;/&gt;&lt;wsp:rsid wsp:val=&quot;00372085&quot;/&gt;&lt;wsp:rsid wsp:val=&quot;00372B4D&quot;/&gt;&lt;wsp:rsid wsp:val=&quot;0037533A&quot;/&gt;&lt;wsp:rsid wsp:val=&quot;00376440&quot;/&gt;&lt;wsp:rsid wsp:val=&quot;003772F3&quot;/&gt;&lt;wsp:rsid wsp:val=&quot;00381C9C&quot;/&gt;&lt;wsp:rsid wsp:val=&quot;003823D1&quot;/&gt;&lt;wsp:rsid wsp:val=&quot;003919B6&quot;/&gt;&lt;wsp:rsid wsp:val=&quot;00394970&quot;/&gt;&lt;wsp:rsid wsp:val=&quot;00395673&quot;/&gt;&lt;wsp:rsid wsp:val=&quot;00396A8B&quot;/&gt;&lt;wsp:rsid wsp:val=&quot;003A0B5D&quot;/&gt;&lt;wsp:rsid wsp:val=&quot;003A1829&quot;/&gt;&lt;wsp:rsid wsp:val=&quot;003A377C&quot;/&gt;&lt;wsp:rsid wsp:val=&quot;003A4CB3&quot;/&gt;&lt;wsp:rsid wsp:val=&quot;003A665A&quot;/&gt;&lt;wsp:rsid wsp:val=&quot;003B3F20&quot;/&gt;&lt;wsp:rsid wsp:val=&quot;003B6D17&quot;/&gt;&lt;wsp:rsid wsp:val=&quot;003B7DAB&quot;/&gt;&lt;wsp:rsid wsp:val=&quot;003C05A5&quot;/&gt;&lt;wsp:rsid wsp:val=&quot;003C3DD0&quot;/&gt;&lt;wsp:rsid wsp:val=&quot;003C5577&quot;/&gt;&lt;wsp:rsid wsp:val=&quot;003C55D3&quot;/&gt;&lt;wsp:rsid wsp:val=&quot;003C7323&quot;/&gt;&lt;wsp:rsid wsp:val=&quot;003C74E2&quot;/&gt;&lt;wsp:rsid wsp:val=&quot;003C785B&quot;/&gt;&lt;wsp:rsid wsp:val=&quot;003D299E&quot;/&gt;&lt;wsp:rsid wsp:val=&quot;003D2B31&quot;/&gt;&lt;wsp:rsid wsp:val=&quot;003D44E8&quot;/&gt;&lt;wsp:rsid wsp:val=&quot;003D4EAA&quot;/&gt;&lt;wsp:rsid wsp:val=&quot;003D50A9&quot;/&gt;&lt;wsp:rsid wsp:val=&quot;003D56C3&quot;/&gt;&lt;wsp:rsid wsp:val=&quot;003E1394&quot;/&gt;&lt;wsp:rsid wsp:val=&quot;003E2BDE&quot;/&gt;&lt;wsp:rsid wsp:val=&quot;003E369A&quot;/&gt;&lt;wsp:rsid wsp:val=&quot;003E3A7C&quot;/&gt;&lt;wsp:rsid wsp:val=&quot;003E3CD8&quot;/&gt;&lt;wsp:rsid wsp:val=&quot;003E604E&quot;/&gt;&lt;wsp:rsid wsp:val=&quot;003F038E&quot;/&gt;&lt;wsp:rsid wsp:val=&quot;003F1D9E&quot;/&gt;&lt;wsp:rsid wsp:val=&quot;003F2E02&quot;/&gt;&lt;wsp:rsid wsp:val=&quot;003F41C4&quot;/&gt;&lt;wsp:rsid wsp:val=&quot;003F4CA1&quot;/&gt;&lt;wsp:rsid wsp:val=&quot;003F51B5&quot;/&gt;&lt;wsp:rsid wsp:val=&quot;003F6038&quot;/&gt;&lt;wsp:rsid wsp:val=&quot;00400263&quot;/&gt;&lt;wsp:rsid wsp:val=&quot;00400ADD&quot;/&gt;&lt;wsp:rsid wsp:val=&quot;004017C2&quot;/&gt;&lt;wsp:rsid wsp:val=&quot;004031C1&quot;/&gt;&lt;wsp:rsid wsp:val=&quot;0040419A&quot;/&gt;&lt;wsp:rsid wsp:val=&quot;00406887&quot;/&gt;&lt;wsp:rsid wsp:val=&quot;0040756A&quot;/&gt;&lt;wsp:rsid wsp:val=&quot;00415B46&quot;/&gt;&lt;wsp:rsid wsp:val=&quot;004217AC&quot;/&gt;&lt;wsp:rsid wsp:val=&quot;00421A46&quot;/&gt;&lt;wsp:rsid wsp:val=&quot;00422BAA&quot;/&gt;&lt;wsp:rsid wsp:val=&quot;004237D4&quot;/&gt;&lt;wsp:rsid wsp:val=&quot;00430E86&quot;/&gt;&lt;wsp:rsid wsp:val=&quot;00431856&quot;/&gt;&lt;wsp:rsid wsp:val=&quot;00432377&quot;/&gt;&lt;wsp:rsid wsp:val=&quot;00433282&quot;/&gt;&lt;wsp:rsid wsp:val=&quot;004361B4&quot;/&gt;&lt;wsp:rsid wsp:val=&quot;00440E4B&quot;/&gt;&lt;wsp:rsid wsp:val=&quot;00441C2A&quot;/&gt;&lt;wsp:rsid wsp:val=&quot;00441C6D&quot;/&gt;&lt;wsp:rsid wsp:val=&quot;00442568&quot;/&gt;&lt;wsp:rsid wsp:val=&quot;004430CF&quot;/&gt;&lt;wsp:rsid wsp:val=&quot;00443CC6&quot;/&gt;&lt;wsp:rsid wsp:val=&quot;00444225&quot;/&gt;&lt;wsp:rsid wsp:val=&quot;00444D6C&quot;/&gt;&lt;wsp:rsid wsp:val=&quot;004453BB&quot;/&gt;&lt;wsp:rsid wsp:val=&quot;00450EF8&quot;/&gt;&lt;wsp:rsid wsp:val=&quot;004543ED&quot;/&gt;&lt;wsp:rsid wsp:val=&quot;0046402B&quot;/&gt;&lt;wsp:rsid wsp:val=&quot;004645B3&quot;/&gt;&lt;wsp:rsid wsp:val=&quot;00465F13&quot;/&gt;&lt;wsp:rsid wsp:val=&quot;0046699D&quot;/&gt;&lt;wsp:rsid wsp:val=&quot;00474FA0&quot;/&gt;&lt;wsp:rsid wsp:val=&quot;0049156D&quot;/&gt;&lt;wsp:rsid wsp:val=&quot;00492FDA&quot;/&gt;&lt;wsp:rsid wsp:val=&quot;00497809&quot;/&gt;&lt;wsp:rsid wsp:val=&quot;004A0D35&quot;/&gt;&lt;wsp:rsid wsp:val=&quot;004A17C7&quot;/&gt;&lt;wsp:rsid wsp:val=&quot;004A41BD&quot;/&gt;&lt;wsp:rsid wsp:val=&quot;004A782C&quot;/&gt;&lt;wsp:rsid wsp:val=&quot;004A7ADF&quot;/&gt;&lt;wsp:rsid wsp:val=&quot;004B03DA&quot;/&gt;&lt;wsp:rsid wsp:val=&quot;004B1EF8&quot;/&gt;&lt;wsp:rsid wsp:val=&quot;004B5CEC&quot;/&gt;&lt;wsp:rsid wsp:val=&quot;004B693D&quot;/&gt;&lt;wsp:rsid wsp:val=&quot;004B7715&quot;/&gt;&lt;wsp:rsid wsp:val=&quot;004B7C86&quot;/&gt;&lt;wsp:rsid wsp:val=&quot;004C58AD&quot;/&gt;&lt;wsp:rsid wsp:val=&quot;004C72B1&quot;/&gt;&lt;wsp:rsid wsp:val=&quot;004D072B&quot;/&gt;&lt;wsp:rsid wsp:val=&quot;004D0C02&quot;/&gt;&lt;wsp:rsid wsp:val=&quot;004D1DFD&quot;/&gt;&lt;wsp:rsid wsp:val=&quot;004D2B59&quot;/&gt;&lt;wsp:rsid wsp:val=&quot;004D3995&quot;/&gt;&lt;wsp:rsid wsp:val=&quot;004D3B52&quot;/&gt;&lt;wsp:rsid wsp:val=&quot;004D42E8&quot;/&gt;&lt;wsp:rsid wsp:val=&quot;004D521F&quot;/&gt;&lt;wsp:rsid wsp:val=&quot;004D77DD&quot;/&gt;&lt;wsp:rsid wsp:val=&quot;004D7E24&quot;/&gt;&lt;wsp:rsid wsp:val=&quot;004D7F48&quot;/&gt;&lt;wsp:rsid wsp:val=&quot;004E2E83&quot;/&gt;&lt;wsp:rsid wsp:val=&quot;004E73B0&quot;/&gt;&lt;wsp:rsid wsp:val=&quot;004F2F68&quot;/&gt;&lt;wsp:rsid wsp:val=&quot;004F6299&quot;/&gt;&lt;wsp:rsid wsp:val=&quot;004F7A3D&quot;/&gt;&lt;wsp:rsid wsp:val=&quot;00505026&quot;/&gt;&lt;wsp:rsid wsp:val=&quot;00505BFA&quot;/&gt;&lt;wsp:rsid wsp:val=&quot;00515234&quot;/&gt;&lt;wsp:rsid wsp:val=&quot;00517172&quot;/&gt;&lt;wsp:rsid wsp:val=&quot;00517307&quot;/&gt;&lt;wsp:rsid wsp:val=&quot;00521AAC&quot;/&gt;&lt;wsp:rsid wsp:val=&quot;00521B8C&quot;/&gt;&lt;wsp:rsid wsp:val=&quot;00526B6F&quot;/&gt;&lt;wsp:rsid wsp:val=&quot;0053142A&quot;/&gt;&lt;wsp:rsid wsp:val=&quot;005347FC&quot;/&gt;&lt;wsp:rsid wsp:val=&quot;00540A87&quot;/&gt;&lt;wsp:rsid wsp:val=&quot;005434D7&quot;/&gt;&lt;wsp:rsid wsp:val=&quot;005479F5&quot;/&gt;&lt;wsp:rsid wsp:val=&quot;00551B83&quot;/&gt;&lt;wsp:rsid wsp:val=&quot;005558CF&quot;/&gt;&lt;wsp:rsid wsp:val=&quot;00556E1D&quot;/&gt;&lt;wsp:rsid wsp:val=&quot;00557502&quot;/&gt;&lt;wsp:rsid wsp:val=&quot;00560492&quot;/&gt;&lt;wsp:rsid wsp:val=&quot;00561D8D&quot;/&gt;&lt;wsp:rsid wsp:val=&quot;005655DA&quot;/&gt;&lt;wsp:rsid wsp:val=&quot;0056763E&quot;/&gt;&lt;wsp:rsid wsp:val=&quot;00570EB9&quot;/&gt;&lt;wsp:rsid wsp:val=&quot;005713B7&quot;/&gt;&lt;wsp:rsid wsp:val=&quot;0057169E&quot;/&gt;&lt;wsp:rsid wsp:val=&quot;00577A52&quot;/&gt;&lt;wsp:rsid wsp:val=&quot;005811BC&quot;/&gt;&lt;wsp:rsid wsp:val=&quot;00586C80&quot;/&gt;&lt;wsp:rsid wsp:val=&quot;0058747E&quot;/&gt;&lt;wsp:rsid wsp:val=&quot;005910B3&quot;/&gt;&lt;wsp:rsid wsp:val=&quot;005927CF&quot;/&gt;&lt;wsp:rsid wsp:val=&quot;00592DE5&quot;/&gt;&lt;wsp:rsid wsp:val=&quot;005939A4&quot;/&gt;&lt;wsp:rsid wsp:val=&quot;00597DA3&quot;/&gt;&lt;wsp:rsid wsp:val=&quot;005A1864&quot;/&gt;&lt;wsp:rsid wsp:val=&quot;005A1B40&quot;/&gt;&lt;wsp:rsid wsp:val=&quot;005A718C&quot;/&gt;&lt;wsp:rsid wsp:val=&quot;005A7306&quot;/&gt;&lt;wsp:rsid wsp:val=&quot;005A7381&quot;/&gt;&lt;wsp:rsid wsp:val=&quot;005A772A&quot;/&gt;&lt;wsp:rsid wsp:val=&quot;005B207E&quot;/&gt;&lt;wsp:rsid wsp:val=&quot;005B41E8&quot;/&gt;&lt;wsp:rsid wsp:val=&quot;005B653A&quot;/&gt;&lt;wsp:rsid wsp:val=&quot;005B7115&quot;/&gt;&lt;wsp:rsid wsp:val=&quot;005C6516&quot;/&gt;&lt;wsp:rsid wsp:val=&quot;005D1F5B&quot;/&gt;&lt;wsp:rsid wsp:val=&quot;005D21ED&quot;/&gt;&lt;wsp:rsid wsp:val=&quot;005D2248&quot;/&gt;&lt;wsp:rsid wsp:val=&quot;005D23E2&quot;/&gt;&lt;wsp:rsid wsp:val=&quot;005D3F3A&quot;/&gt;&lt;wsp:rsid wsp:val=&quot;005D4B05&quot;/&gt;&lt;wsp:rsid wsp:val=&quot;005D6D26&quot;/&gt;&lt;wsp:rsid wsp:val=&quot;005D761F&quot;/&gt;&lt;wsp:rsid wsp:val=&quot;005E624D&quot;/&gt;&lt;wsp:rsid wsp:val=&quot;005F4A7E&quot;/&gt;&lt;wsp:rsid wsp:val=&quot;005F4D2C&quot;/&gt;&lt;wsp:rsid wsp:val=&quot;005F7356&quot;/&gt;&lt;wsp:rsid wsp:val=&quot;00600AD8&quot;/&gt;&lt;wsp:rsid wsp:val=&quot;00602FBB&quot;/&gt;&lt;wsp:rsid wsp:val=&quot;00603C1C&quot;/&gt;&lt;wsp:rsid wsp:val=&quot;00603D80&quot;/&gt;&lt;wsp:rsid wsp:val=&quot;00610D3E&quot;/&gt;&lt;wsp:rsid wsp:val=&quot;00611D97&quot;/&gt;&lt;wsp:rsid wsp:val=&quot;00612402&quot;/&gt;&lt;wsp:rsid wsp:val=&quot;0061646C&quot;/&gt;&lt;wsp:rsid wsp:val=&quot;00621109&quot;/&gt;&lt;wsp:rsid wsp:val=&quot;006235EE&quot;/&gt;&lt;wsp:rsid wsp:val=&quot;0062498C&quot;/&gt;&lt;wsp:rsid wsp:val=&quot;006301BA&quot;/&gt;&lt;wsp:rsid wsp:val=&quot;0063232A&quot;/&gt;&lt;wsp:rsid wsp:val=&quot;00634095&quot;/&gt;&lt;wsp:rsid wsp:val=&quot;006362FF&quot;/&gt;&lt;wsp:rsid wsp:val=&quot;006416FA&quot;/&gt;&lt;wsp:rsid wsp:val=&quot;00642564&quot;/&gt;&lt;wsp:rsid wsp:val=&quot;00642ED4&quot;/&gt;&lt;wsp:rsid wsp:val=&quot;00644B23&quot;/&gt;&lt;wsp:rsid wsp:val=&quot;00645857&quot;/&gt;&lt;wsp:rsid wsp:val=&quot;00646E36&quot;/&gt;&lt;wsp:rsid wsp:val=&quot;006475B9&quot;/&gt;&lt;wsp:rsid wsp:val=&quot;00650609&quot;/&gt;&lt;wsp:rsid wsp:val=&quot;00651FDE&quot;/&gt;&lt;wsp:rsid wsp:val=&quot;006529B7&quot;/&gt;&lt;wsp:rsid wsp:val=&quot;00654E66&quot;/&gt;&lt;wsp:rsid wsp:val=&quot;006550A5&quot;/&gt;&lt;wsp:rsid wsp:val=&quot;006604A7&quot;/&gt;&lt;wsp:rsid wsp:val=&quot;006604E7&quot;/&gt;&lt;wsp:rsid wsp:val=&quot;0066272C&quot;/&gt;&lt;wsp:rsid wsp:val=&quot;00662AB0&quot;/&gt;&lt;wsp:rsid wsp:val=&quot;00665483&quot;/&gt;&lt;wsp:rsid wsp:val=&quot;006670DA&quot;/&gt;&lt;wsp:rsid wsp:val=&quot;00670916&quot;/&gt;&lt;wsp:rsid wsp:val=&quot;00671A88&quot;/&gt;&lt;wsp:rsid wsp:val=&quot;00671E20&quot;/&gt;&lt;wsp:rsid wsp:val=&quot;00673BA4&quot;/&gt;&lt;wsp:rsid wsp:val=&quot;00676D1F&quot;/&gt;&lt;wsp:rsid wsp:val=&quot;00680165&quot;/&gt;&lt;wsp:rsid wsp:val=&quot;0068235D&quot;/&gt;&lt;wsp:rsid wsp:val=&quot;0068302C&quot;/&gt;&lt;wsp:rsid wsp:val=&quot;00685642&quot;/&gt;&lt;wsp:rsid wsp:val=&quot;006856E5&quot;/&gt;&lt;wsp:rsid wsp:val=&quot;00685A73&quot;/&gt;&lt;wsp:rsid wsp:val=&quot;00686FBC&quot;/&gt;&lt;wsp:rsid wsp:val=&quot;00692130&quot;/&gt;&lt;wsp:rsid wsp:val=&quot;00696E9D&quot;/&gt;&lt;wsp:rsid wsp:val=&quot;0069720F&quot;/&gt;&lt;wsp:rsid wsp:val=&quot;006A019B&quot;/&gt;&lt;wsp:rsid wsp:val=&quot;006A18D4&quot;/&gt;&lt;wsp:rsid wsp:val=&quot;006A3282&quot;/&gt;&lt;wsp:rsid wsp:val=&quot;006B0D02&quot;/&gt;&lt;wsp:rsid wsp:val=&quot;006B1EDA&quot;/&gt;&lt;wsp:rsid wsp:val=&quot;006B3906&quot;/&gt;&lt;wsp:rsid wsp:val=&quot;006B463E&quot;/&gt;&lt;wsp:rsid wsp:val=&quot;006B46D8&quot;/&gt;&lt;wsp:rsid wsp:val=&quot;006B572C&quot;/&gt;&lt;wsp:rsid wsp:val=&quot;006B6A9B&quot;/&gt;&lt;wsp:rsid wsp:val=&quot;006B6FF1&quot;/&gt;&lt;wsp:rsid wsp:val=&quot;006B7B74&quot;/&gt;&lt;wsp:rsid wsp:val=&quot;006C3095&quot;/&gt;&lt;wsp:rsid wsp:val=&quot;006C674B&quot;/&gt;&lt;wsp:rsid wsp:val=&quot;006D4225&quot;/&gt;&lt;wsp:rsid wsp:val=&quot;006D47D2&quot;/&gt;&lt;wsp:rsid wsp:val=&quot;006D611D&quot;/&gt;&lt;wsp:rsid wsp:val=&quot;006D77BB&quot;/&gt;&lt;wsp:rsid wsp:val=&quot;006E1144&quot;/&gt;&lt;wsp:rsid wsp:val=&quot;006E1DC2&quot;/&gt;&lt;wsp:rsid wsp:val=&quot;006E1E48&quot;/&gt;&lt;wsp:rsid wsp:val=&quot;006E2345&quot;/&gt;&lt;wsp:rsid wsp:val=&quot;006E4E35&quot;/&gt;&lt;wsp:rsid wsp:val=&quot;006E4F62&quot;/&gt;&lt;wsp:rsid wsp:val=&quot;006F2B4E&quot;/&gt;&lt;wsp:rsid wsp:val=&quot;0070646B&quot;/&gt;&lt;wsp:rsid wsp:val=&quot;007066FA&quot;/&gt;&lt;wsp:rsid wsp:val=&quot;00707941&quot;/&gt;&lt;wsp:rsid wsp:val=&quot;00710CF4&quot;/&gt;&lt;wsp:rsid wsp:val=&quot;00712498&quot;/&gt;&lt;wsp:rsid wsp:val=&quot;007128E1&quot;/&gt;&lt;wsp:rsid wsp:val=&quot;00712B9A&quot;/&gt;&lt;wsp:rsid wsp:val=&quot;00712FE7&quot;/&gt;&lt;wsp:rsid wsp:val=&quot;00712FE9&quot;/&gt;&lt;wsp:rsid wsp:val=&quot;00713D69&quot;/&gt;&lt;wsp:rsid wsp:val=&quot;00715BCC&quot;/&gt;&lt;wsp:rsid wsp:val=&quot;00716E9F&quot;/&gt;&lt;wsp:rsid wsp:val=&quot;00721FC8&quot;/&gt;&lt;wsp:rsid wsp:val=&quot;00722F56&quot;/&gt;&lt;wsp:rsid wsp:val=&quot;00723BD0&quot;/&gt;&lt;wsp:rsid wsp:val=&quot;00724F51&quot;/&gt;&lt;wsp:rsid wsp:val=&quot;00726D4D&quot;/&gt;&lt;wsp:rsid wsp:val=&quot;00727982&quot;/&gt;&lt;wsp:rsid wsp:val=&quot;007366B9&quot;/&gt;&lt;wsp:rsid wsp:val=&quot;00736A92&quot;/&gt;&lt;wsp:rsid wsp:val=&quot;0074030B&quot;/&gt;&lt;wsp:rsid wsp:val=&quot;0074101D&quot;/&gt;&lt;wsp:rsid wsp:val=&quot;00741A10&quot;/&gt;&lt;wsp:rsid wsp:val=&quot;00742689&quot;/&gt;&lt;wsp:rsid wsp:val=&quot;00747A2C&quot;/&gt;&lt;wsp:rsid wsp:val=&quot;00750CEB&quot;/&gt;&lt;wsp:rsid wsp:val=&quot;00752857&quot;/&gt;&lt;wsp:rsid wsp:val=&quot;00762C4B&quot;/&gt;&lt;wsp:rsid wsp:val=&quot;007649DD&quot;/&gt;&lt;wsp:rsid wsp:val=&quot;0076572F&quot;/&gt;&lt;wsp:rsid wsp:val=&quot;00765FC8&quot;/&gt;&lt;wsp:rsid wsp:val=&quot;007661AA&quot;/&gt;&lt;wsp:rsid wsp:val=&quot;007664C6&quot;/&gt;&lt;wsp:rsid wsp:val=&quot;0076656E&quot;/&gt;&lt;wsp:rsid wsp:val=&quot;00770473&quot;/&gt;&lt;wsp:rsid wsp:val=&quot;00770490&quot;/&gt;&lt;wsp:rsid wsp:val=&quot;00774217&quot;/&gt;&lt;wsp:rsid wsp:val=&quot;00774B4C&quot;/&gt;&lt;wsp:rsid wsp:val=&quot;007755E7&quot;/&gt;&lt;wsp:rsid wsp:val=&quot;007808DE&quot;/&gt;&lt;wsp:rsid wsp:val=&quot;00780A03&quot;/&gt;&lt;wsp:rsid wsp:val=&quot;0078274A&quot;/&gt;&lt;wsp:rsid wsp:val=&quot;00782BF1&quot;/&gt;&lt;wsp:rsid wsp:val=&quot;007834B7&quot;/&gt;&lt;wsp:rsid wsp:val=&quot;00785196&quot;/&gt;&lt;wsp:rsid wsp:val=&quot;00785654&quot;/&gt;&lt;wsp:rsid wsp:val=&quot;00793494&quot;/&gt;&lt;wsp:rsid wsp:val=&quot;007A28DC&quot;/&gt;&lt;wsp:rsid wsp:val=&quot;007A29A0&quot;/&gt;&lt;wsp:rsid wsp:val=&quot;007A446F&quot;/&gt;&lt;wsp:rsid wsp:val=&quot;007A52C4&quot;/&gt;&lt;wsp:rsid wsp:val=&quot;007A6272&quot;/&gt;&lt;wsp:rsid wsp:val=&quot;007B0D50&quot;/&gt;&lt;wsp:rsid wsp:val=&quot;007B0E1D&quot;/&gt;&lt;wsp:rsid wsp:val=&quot;007B21C5&quot;/&gt;&lt;wsp:rsid wsp:val=&quot;007B319F&quot;/&gt;&lt;wsp:rsid wsp:val=&quot;007B3B93&quot;/&gt;&lt;wsp:rsid wsp:val=&quot;007B505C&quot;/&gt;&lt;wsp:rsid wsp:val=&quot;007C0B20&quot;/&gt;&lt;wsp:rsid wsp:val=&quot;007C2B61&quot;/&gt;&lt;wsp:rsid wsp:val=&quot;007C3B6C&quot;/&gt;&lt;wsp:rsid wsp:val=&quot;007C3C41&quot;/&gt;&lt;wsp:rsid wsp:val=&quot;007C742F&quot;/&gt;&lt;wsp:rsid wsp:val=&quot;007C772F&quot;/&gt;&lt;wsp:rsid wsp:val=&quot;007D4E54&quot;/&gt;&lt;wsp:rsid wsp:val=&quot;007D5A9E&quot;/&gt;&lt;wsp:rsid wsp:val=&quot;007D6048&quot;/&gt;&lt;wsp:rsid wsp:val=&quot;007D6C01&quot;/&gt;&lt;wsp:rsid wsp:val=&quot;007E1F3B&quot;/&gt;&lt;wsp:rsid wsp:val=&quot;007E4809&quot;/&gt;&lt;wsp:rsid wsp:val=&quot;007E56D8&quot;/&gt;&lt;wsp:rsid wsp:val=&quot;007E5C87&quot;/&gt;&lt;wsp:rsid wsp:val=&quot;007F015A&quot;/&gt;&lt;wsp:rsid wsp:val=&quot;007F0E1E&quot;/&gt;&lt;wsp:rsid wsp:val=&quot;007F13F5&quot;/&gt;&lt;wsp:rsid wsp:val=&quot;007F182F&quot;/&gt;&lt;wsp:rsid wsp:val=&quot;007F628B&quot;/&gt;&lt;wsp:rsid wsp:val=&quot;007F62EA&quot;/&gt;&lt;wsp:rsid wsp:val=&quot;007F700C&quot;/&gt;&lt;wsp:rsid wsp:val=&quot;00801967&quot;/&gt;&lt;wsp:rsid wsp:val=&quot;0080248E&quot;/&gt;&lt;wsp:rsid wsp:val=&quot;008031B5&quot;/&gt;&lt;wsp:rsid wsp:val=&quot;008072FF&quot;/&gt;&lt;wsp:rsid wsp:val=&quot;00810FB0&quot;/&gt;&lt;wsp:rsid wsp:val=&quot;0081689A&quot;/&gt;&lt;wsp:rsid wsp:val=&quot;008240E1&quot;/&gt;&lt;wsp:rsid wsp:val=&quot;0082583A&quot;/&gt;&lt;wsp:rsid wsp:val=&quot;00826532&quot;/&gt;&lt;wsp:rsid wsp:val=&quot;0083389F&quot;/&gt;&lt;wsp:rsid wsp:val=&quot;00835C3C&quot;/&gt;&lt;wsp:rsid wsp:val=&quot;00836C44&quot;/&gt;&lt;wsp:rsid wsp:val=&quot;00842B4F&quot;/&gt;&lt;wsp:rsid wsp:val=&quot;00843AAA&quot;/&gt;&lt;wsp:rsid wsp:val=&quot;00847556&quot;/&gt;&lt;wsp:rsid wsp:val=&quot;008510F1&quot;/&gt;&lt;wsp:rsid wsp:val=&quot;00853D81&quot;/&gt;&lt;wsp:rsid wsp:val=&quot;008556A6&quot;/&gt;&lt;wsp:rsid wsp:val=&quot;00856FDC&quot;/&gt;&lt;wsp:rsid wsp:val=&quot;00861537&quot;/&gt;&lt;wsp:rsid wsp:val=&quot;008627A1&quot;/&gt;&lt;wsp:rsid wsp:val=&quot;00863EBB&quot;/&gt;&lt;wsp:rsid wsp:val=&quot;00864664&quot;/&gt;&lt;wsp:rsid wsp:val=&quot;00866314&quot;/&gt;&lt;wsp:rsid wsp:val=&quot;008671F5&quot;/&gt;&lt;wsp:rsid wsp:val=&quot;00871645&quot;/&gt;&lt;wsp:rsid wsp:val=&quot;00873715&quot;/&gt;&lt;wsp:rsid wsp:val=&quot;0087373E&quot;/&gt;&lt;wsp:rsid wsp:val=&quot;00874FE0&quot;/&gt;&lt;wsp:rsid wsp:val=&quot;00875CB4&quot;/&gt;&lt;wsp:rsid wsp:val=&quot;008764E7&quot;/&gt;&lt;wsp:rsid wsp:val=&quot;00884014&quot;/&gt;&lt;wsp:rsid wsp:val=&quot;00885543&quot;/&gt;&lt;wsp:rsid wsp:val=&quot;00885DDB&quot;/&gt;&lt;wsp:rsid wsp:val=&quot;008921D3&quot;/&gt;&lt;wsp:rsid wsp:val=&quot;00893454&quot;/&gt;&lt;wsp:rsid wsp:val=&quot;008A0249&quot;/&gt;&lt;wsp:rsid wsp:val=&quot;008A0996&quot;/&gt;&lt;wsp:rsid wsp:val=&quot;008A24BF&quot;/&gt;&lt;wsp:rsid wsp:val=&quot;008A4BA1&quot;/&gt;&lt;wsp:rsid wsp:val=&quot;008B24BB&quot;/&gt;&lt;wsp:rsid wsp:val=&quot;008B4235&quot;/&gt;&lt;wsp:rsid wsp:val=&quot;008B6A34&quot;/&gt;&lt;wsp:rsid wsp:val=&quot;008B6E98&quot;/&gt;&lt;wsp:rsid wsp:val=&quot;008B7DF8&quot;/&gt;&lt;wsp:rsid wsp:val=&quot;008C597F&quot;/&gt;&lt;wsp:rsid wsp:val=&quot;008C5EEC&quot;/&gt;&lt;wsp:rsid wsp:val=&quot;008C60E9&quot;/&gt;&lt;wsp:rsid wsp:val=&quot;008D1631&quot;/&gt;&lt;wsp:rsid wsp:val=&quot;008D73E1&quot;/&gt;&lt;wsp:rsid wsp:val=&quot;008E0A4B&quot;/&gt;&lt;wsp:rsid wsp:val=&quot;008E314F&quot;/&gt;&lt;wsp:rsid wsp:val=&quot;008E4A88&quot;/&gt;&lt;wsp:rsid wsp:val=&quot;008E715E&quot;/&gt;&lt;wsp:rsid wsp:val=&quot;008F2C5A&quot;/&gt;&lt;wsp:rsid wsp:val=&quot;008F616D&quot;/&gt;&lt;wsp:rsid wsp:val=&quot;008F6413&quot;/&gt;&lt;wsp:rsid wsp:val=&quot;008F68CF&quot;/&gt;&lt;wsp:rsid wsp:val=&quot;008F7D93&quot;/&gt;&lt;wsp:rsid wsp:val=&quot;0090028C&quot;/&gt;&lt;wsp:rsid wsp:val=&quot;00901ECE&quot;/&gt;&lt;wsp:rsid wsp:val=&quot;00904C88&quot;/&gt;&lt;wsp:rsid wsp:val=&quot;009050A8&quot;/&gt;&lt;wsp:rsid wsp:val=&quot;00906173&quot;/&gt;&lt;wsp:rsid wsp:val=&quot;00906356&quot;/&gt;&lt;wsp:rsid wsp:val=&quot;00906895&quot;/&gt;&lt;wsp:rsid wsp:val=&quot;0090773A&quot;/&gt;&lt;wsp:rsid wsp:val=&quot;009100AC&quot;/&gt;&lt;wsp:rsid wsp:val=&quot;009112A9&quot;/&gt;&lt;wsp:rsid wsp:val=&quot;00912016&quot;/&gt;&lt;wsp:rsid wsp:val=&quot;009147F7&quot;/&gt;&lt;wsp:rsid wsp:val=&quot;00922EBD&quot;/&gt;&lt;wsp:rsid wsp:val=&quot;00923B69&quot;/&gt;&lt;wsp:rsid wsp:val=&quot;00924953&quot;/&gt;&lt;wsp:rsid wsp:val=&quot;009308CF&quot;/&gt;&lt;wsp:rsid wsp:val=&quot;00930C81&quot;/&gt;&lt;wsp:rsid wsp:val=&quot;00930D32&quot;/&gt;&lt;wsp:rsid wsp:val=&quot;00931377&quot;/&gt;&lt;wsp:rsid wsp:val=&quot;00931702&quot;/&gt;&lt;wsp:rsid wsp:val=&quot;00931937&quot;/&gt;&lt;wsp:rsid wsp:val=&quot;00933D69&quot;/&gt;&lt;wsp:rsid wsp:val=&quot;00934967&quot;/&gt;&lt;wsp:rsid wsp:val=&quot;00934D4B&quot;/&gt;&lt;wsp:rsid wsp:val=&quot;00935866&quot;/&gt;&lt;wsp:rsid wsp:val=&quot;00937AEE&quot;/&gt;&lt;wsp:rsid wsp:val=&quot;009403DA&quot;/&gt;&lt;wsp:rsid wsp:val=&quot;00944AB4&quot;/&gt;&lt;wsp:rsid wsp:val=&quot;0094533F&quot;/&gt;&lt;wsp:rsid wsp:val=&quot;0095748C&quot;/&gt;&lt;wsp:rsid wsp:val=&quot;0096268B&quot;/&gt;&lt;wsp:rsid wsp:val=&quot;009626F8&quot;/&gt;&lt;wsp:rsid wsp:val=&quot;00965EC6&quot;/&gt;&lt;wsp:rsid wsp:val=&quot;00966889&quot;/&gt;&lt;wsp:rsid wsp:val=&quot;009733BF&quot;/&gt;&lt;wsp:rsid wsp:val=&quot;009776DE&quot;/&gt;&lt;wsp:rsid wsp:val=&quot;0098134C&quot;/&gt;&lt;wsp:rsid wsp:val=&quot;009819AE&quot;/&gt;&lt;wsp:rsid wsp:val=&quot;009829B0&quot;/&gt;&lt;wsp:rsid wsp:val=&quot;00983910&quot;/&gt;&lt;wsp:rsid wsp:val=&quot;00983A27&quot;/&gt;&lt;wsp:rsid wsp:val=&quot;00983FE9&quot;/&gt;&lt;wsp:rsid wsp:val=&quot;009928D4&quot;/&gt;&lt;wsp:rsid wsp:val=&quot;00996AC8&quot;/&gt;&lt;wsp:rsid wsp:val=&quot;009A04AF&quot;/&gt;&lt;wsp:rsid wsp:val=&quot;009A2280&quot;/&gt;&lt;wsp:rsid wsp:val=&quot;009A2C6C&quot;/&gt;&lt;wsp:rsid wsp:val=&quot;009A43A2&quot;/&gt;&lt;wsp:rsid wsp:val=&quot;009B1D86&quot;/&gt;&lt;wsp:rsid wsp:val=&quot;009B2CB0&quot;/&gt;&lt;wsp:rsid wsp:val=&quot;009B34E2&quot;/&gt;&lt;wsp:rsid wsp:val=&quot;009B39E0&quot;/&gt;&lt;wsp:rsid wsp:val=&quot;009B3D9F&quot;/&gt;&lt;wsp:rsid wsp:val=&quot;009B48F1&quot;/&gt;&lt;wsp:rsid wsp:val=&quot;009B6CC1&quot;/&gt;&lt;wsp:rsid wsp:val=&quot;009C0727&quot;/&gt;&lt;wsp:rsid wsp:val=&quot;009C1AD5&quot;/&gt;&lt;wsp:rsid wsp:val=&quot;009C2D1D&quot;/&gt;&lt;wsp:rsid wsp:val=&quot;009C3890&quot;/&gt;&lt;wsp:rsid wsp:val=&quot;009C40E1&quot;/&gt;&lt;wsp:rsid wsp:val=&quot;009C4A6F&quot;/&gt;&lt;wsp:rsid wsp:val=&quot;009C628D&quot;/&gt;&lt;wsp:rsid wsp:val=&quot;009D0348&quot;/&gt;&lt;wsp:rsid wsp:val=&quot;009D1BE4&quot;/&gt;&lt;wsp:rsid wsp:val=&quot;009D5DE0&quot;/&gt;&lt;wsp:rsid wsp:val=&quot;009D62B1&quot;/&gt;&lt;wsp:rsid wsp:val=&quot;009E0843&quot;/&gt;&lt;wsp:rsid wsp:val=&quot;009E09B3&quot;/&gt;&lt;wsp:rsid wsp:val=&quot;009E2929&quot;/&gt;&lt;wsp:rsid wsp:val=&quot;009E5870&quot;/&gt;&lt;wsp:rsid wsp:val=&quot;009F3F7E&quot;/&gt;&lt;wsp:rsid wsp:val=&quot;00A0219E&quot;/&gt;&lt;wsp:rsid wsp:val=&quot;00A0535F&quot;/&gt;&lt;wsp:rsid wsp:val=&quot;00A05FD2&quot;/&gt;&lt;wsp:rsid wsp:val=&quot;00A126D8&quot;/&gt;&lt;wsp:rsid wsp:val=&quot;00A15D47&quot;/&gt;&lt;wsp:rsid wsp:val=&quot;00A16E19&quot;/&gt;&lt;wsp:rsid wsp:val=&quot;00A17573&quot;/&gt;&lt;wsp:rsid wsp:val=&quot;00A25923&quot;/&gt;&lt;wsp:rsid wsp:val=&quot;00A33BED&quot;/&gt;&lt;wsp:rsid wsp:val=&quot;00A33FD3&quot;/&gt;&lt;wsp:rsid wsp:val=&quot;00A34818&quot;/&gt;&lt;wsp:rsid wsp:val=&quot;00A35A6B&quot;/&gt;&lt;wsp:rsid wsp:val=&quot;00A37125&quot;/&gt;&lt;wsp:rsid wsp:val=&quot;00A50244&quot;/&gt;&lt;wsp:rsid wsp:val=&quot;00A50E31&quot;/&gt;&lt;wsp:rsid wsp:val=&quot;00A525AA&quot;/&gt;&lt;wsp:rsid wsp:val=&quot;00A53DA9&quot;/&gt;&lt;wsp:rsid wsp:val=&quot;00A55F4E&quot;/&gt;&lt;wsp:rsid wsp:val=&quot;00A57448&quot;/&gt;&lt;wsp:rsid wsp:val=&quot;00A57ACE&quot;/&gt;&lt;wsp:rsid wsp:val=&quot;00A61831&quot;/&gt;&lt;wsp:rsid wsp:val=&quot;00A6446C&quot;/&gt;&lt;wsp:rsid wsp:val=&quot;00A653A6&quot;/&gt;&lt;wsp:rsid wsp:val=&quot;00A65439&quot;/&gt;&lt;wsp:rsid wsp:val=&quot;00A65BF6&quot;/&gt;&lt;wsp:rsid wsp:val=&quot;00A66640&quot;/&gt;&lt;wsp:rsid wsp:val=&quot;00A66F72&quot;/&gt;&lt;wsp:rsid wsp:val=&quot;00A67A2B&quot;/&gt;&lt;wsp:rsid wsp:val=&quot;00A72864&quot;/&gt;&lt;wsp:rsid wsp:val=&quot;00A73A6E&quot;/&gt;&lt;wsp:rsid wsp:val=&quot;00A73DDE&quot;/&gt;&lt;wsp:rsid wsp:val=&quot;00A81045&quot;/&gt;&lt;wsp:rsid wsp:val=&quot;00A81933&quot;/&gt;&lt;wsp:rsid wsp:val=&quot;00A81B15&quot;/&gt;&lt;wsp:rsid wsp:val=&quot;00A85234&quot;/&gt;&lt;wsp:rsid wsp:val=&quot;00A85DBC&quot;/&gt;&lt;wsp:rsid wsp:val=&quot;00A86D7E&quot;/&gt;&lt;wsp:rsid wsp:val=&quot;00A87366&quot;/&gt;&lt;wsp:rsid wsp:val=&quot;00A878EF&quot;/&gt;&lt;wsp:rsid wsp:val=&quot;00A9656B&quot;/&gt;&lt;wsp:rsid wsp:val=&quot;00AA24C1&quot;/&gt;&lt;wsp:rsid wsp:val=&quot;00AA4CA6&quot;/&gt;&lt;wsp:rsid wsp:val=&quot;00AA4DD5&quot;/&gt;&lt;wsp:rsid wsp:val=&quot;00AA5DEE&quot;/&gt;&lt;wsp:rsid wsp:val=&quot;00AB3F85&quot;/&gt;&lt;wsp:rsid wsp:val=&quot;00AB7F9E&quot;/&gt;&lt;wsp:rsid wsp:val=&quot;00AC04CD&quot;/&gt;&lt;wsp:rsid wsp:val=&quot;00AC0B13&quot;/&gt;&lt;wsp:rsid wsp:val=&quot;00AC0B5C&quot;/&gt;&lt;wsp:rsid wsp:val=&quot;00AC0EFF&quot;/&gt;&lt;wsp:rsid wsp:val=&quot;00AC12AF&quot;/&gt;&lt;wsp:rsid wsp:val=&quot;00AC2665&quot;/&gt;&lt;wsp:rsid wsp:val=&quot;00AC2EEB&quot;/&gt;&lt;wsp:rsid wsp:val=&quot;00AC306A&quot;/&gt;&lt;wsp:rsid wsp:val=&quot;00AC5005&quot;/&gt;&lt;wsp:rsid wsp:val=&quot;00AC654A&quot;/&gt;&lt;wsp:rsid wsp:val=&quot;00AC670F&quot;/&gt;&lt;wsp:rsid wsp:val=&quot;00AC6B3D&quot;/&gt;&lt;wsp:rsid wsp:val=&quot;00AC6DB8&quot;/&gt;&lt;wsp:rsid wsp:val=&quot;00AD19C3&quot;/&gt;&lt;wsp:rsid wsp:val=&quot;00AD2058&quot;/&gt;&lt;wsp:rsid wsp:val=&quot;00AD6613&quot;/&gt;&lt;wsp:rsid wsp:val=&quot;00AD6D86&quot;/&gt;&lt;wsp:rsid wsp:val=&quot;00AE2DD6&quot;/&gt;&lt;wsp:rsid wsp:val=&quot;00AE35E4&quot;/&gt;&lt;wsp:rsid wsp:val=&quot;00AE747D&quot;/&gt;&lt;wsp:rsid wsp:val=&quot;00AE77EC&quot;/&gt;&lt;wsp:rsid wsp:val=&quot;00AF1CC9&quot;/&gt;&lt;wsp:rsid wsp:val=&quot;00B01679&quot;/&gt;&lt;wsp:rsid wsp:val=&quot;00B02F68&quot;/&gt;&lt;wsp:rsid wsp:val=&quot;00B03CAE&quot;/&gt;&lt;wsp:rsid wsp:val=&quot;00B05546&quot;/&gt;&lt;wsp:rsid wsp:val=&quot;00B05946&quot;/&gt;&lt;wsp:rsid wsp:val=&quot;00B067A5&quot;/&gt;&lt;wsp:rsid wsp:val=&quot;00B06E27&quot;/&gt;&lt;wsp:rsid wsp:val=&quot;00B12421&quot;/&gt;&lt;wsp:rsid wsp:val=&quot;00B12FE2&quot;/&gt;&lt;wsp:rsid wsp:val=&quot;00B15E24&quot;/&gt;&lt;wsp:rsid wsp:val=&quot;00B226D0&quot;/&gt;&lt;wsp:rsid wsp:val=&quot;00B22E92&quot;/&gt;&lt;wsp:rsid wsp:val=&quot;00B30F2A&quot;/&gt;&lt;wsp:rsid wsp:val=&quot;00B31FB5&quot;/&gt;&lt;wsp:rsid wsp:val=&quot;00B3223D&quot;/&gt;&lt;wsp:rsid wsp:val=&quot;00B34988&quot;/&gt;&lt;wsp:rsid wsp:val=&quot;00B3698F&quot;/&gt;&lt;wsp:rsid wsp:val=&quot;00B406C1&quot;/&gt;&lt;wsp:rsid wsp:val=&quot;00B42372&quot;/&gt;&lt;wsp:rsid wsp:val=&quot;00B42C7A&quot;/&gt;&lt;wsp:rsid wsp:val=&quot;00B44009&quot;/&gt;&lt;wsp:rsid wsp:val=&quot;00B463E3&quot;/&gt;&lt;wsp:rsid wsp:val=&quot;00B47B48&quot;/&gt;&lt;wsp:rsid wsp:val=&quot;00B5001E&quot;/&gt;&lt;wsp:rsid wsp:val=&quot;00B52C8A&quot;/&gt;&lt;wsp:rsid wsp:val=&quot;00B5445A&quot;/&gt;&lt;wsp:rsid wsp:val=&quot;00B558AB&quot;/&gt;&lt;wsp:rsid wsp:val=&quot;00B606D9&quot;/&gt;&lt;wsp:rsid wsp:val=&quot;00B60991&quot;/&gt;&lt;wsp:rsid wsp:val=&quot;00B62D3B&quot;/&gt;&lt;wsp:rsid wsp:val=&quot;00B64ABD&quot;/&gt;&lt;wsp:rsid wsp:val=&quot;00B65225&quot;/&gt;&lt;wsp:rsid wsp:val=&quot;00B70989&quot;/&gt;&lt;wsp:rsid wsp:val=&quot;00B73543&quot;/&gt;&lt;wsp:rsid wsp:val=&quot;00B739BA&quot;/&gt;&lt;wsp:rsid wsp:val=&quot;00B73AE2&quot;/&gt;&lt;wsp:rsid wsp:val=&quot;00B73BFC&quot;/&gt;&lt;wsp:rsid wsp:val=&quot;00B80274&quot;/&gt;&lt;wsp:rsid wsp:val=&quot;00B8397B&quot;/&gt;&lt;wsp:rsid wsp:val=&quot;00B8446C&quot;/&gt;&lt;wsp:rsid wsp:val=&quot;00B84970&quot;/&gt;&lt;wsp:rsid wsp:val=&quot;00B876F0&quot;/&gt;&lt;wsp:rsid wsp:val=&quot;00B87ECE&quot;/&gt;&lt;wsp:rsid wsp:val=&quot;00B9181B&quot;/&gt;&lt;wsp:rsid wsp:val=&quot;00B925DD&quot;/&gt;&lt;wsp:rsid wsp:val=&quot;00B9543F&quot;/&gt;&lt;wsp:rsid wsp:val=&quot;00B95A46&quot;/&gt;&lt;wsp:rsid wsp:val=&quot;00BA146A&quot;/&gt;&lt;wsp:rsid wsp:val=&quot;00BA1CBC&quot;/&gt;&lt;wsp:rsid wsp:val=&quot;00BA1D66&quot;/&gt;&lt;wsp:rsid wsp:val=&quot;00BB087F&quot;/&gt;&lt;wsp:rsid wsp:val=&quot;00BB16F4&quot;/&gt;&lt;wsp:rsid wsp:val=&quot;00BB5FFE&quot;/&gt;&lt;wsp:rsid wsp:val=&quot;00BB6A38&quot;/&gt;&lt;wsp:rsid wsp:val=&quot;00BC40A6&quot;/&gt;&lt;wsp:rsid wsp:val=&quot;00BC4CBB&quot;/&gt;&lt;wsp:rsid wsp:val=&quot;00BC5AE7&quot;/&gt;&lt;wsp:rsid wsp:val=&quot;00BC7FED&quot;/&gt;&lt;wsp:rsid wsp:val=&quot;00BD14EA&quot;/&gt;&lt;wsp:rsid wsp:val=&quot;00BD3CDD&quot;/&gt;&lt;wsp:rsid wsp:val=&quot;00BD7B79&quot;/&gt;&lt;wsp:rsid wsp:val=&quot;00BE1672&quot;/&gt;&lt;wsp:rsid wsp:val=&quot;00BE31EA&quot;/&gt;&lt;wsp:rsid wsp:val=&quot;00BE3E00&quot;/&gt;&lt;wsp:rsid wsp:val=&quot;00BE48B6&quot;/&gt;&lt;wsp:rsid wsp:val=&quot;00BE7095&quot;/&gt;&lt;wsp:rsid wsp:val=&quot;00BE78BD&quot;/&gt;&lt;wsp:rsid wsp:val=&quot;00BF03BB&quot;/&gt;&lt;wsp:rsid wsp:val=&quot;00BF15F6&quot;/&gt;&lt;wsp:rsid wsp:val=&quot;00BF28CB&quot;/&gt;&lt;wsp:rsid wsp:val=&quot;00BF50DB&quot;/&gt;&lt;wsp:rsid wsp:val=&quot;00BF62CD&quot;/&gt;&lt;wsp:rsid wsp:val=&quot;00BF7F29&quot;/&gt;&lt;wsp:rsid wsp:val=&quot;00BF7F3A&quot;/&gt;&lt;wsp:rsid wsp:val=&quot;00C04118&quot;/&gt;&lt;wsp:rsid wsp:val=&quot;00C07A28&quot;/&gt;&lt;wsp:rsid wsp:val=&quot;00C16EAA&quot;/&gt;&lt;wsp:rsid wsp:val=&quot;00C20409&quot;/&gt;&lt;wsp:rsid wsp:val=&quot;00C26212&quot;/&gt;&lt;wsp:rsid wsp:val=&quot;00C26985&quot;/&gt;&lt;wsp:rsid wsp:val=&quot;00C3198F&quot;/&gt;&lt;wsp:rsid wsp:val=&quot;00C329CB&quot;/&gt;&lt;wsp:rsid wsp:val=&quot;00C34F14&quot;/&gt;&lt;wsp:rsid wsp:val=&quot;00C36435&quot;/&gt;&lt;wsp:rsid wsp:val=&quot;00C42EA1&quot;/&gt;&lt;wsp:rsid wsp:val=&quot;00C50891&quot;/&gt;&lt;wsp:rsid wsp:val=&quot;00C51228&quot;/&gt;&lt;wsp:rsid wsp:val=&quot;00C51ECB&quot;/&gt;&lt;wsp:rsid wsp:val=&quot;00C53A1A&quot;/&gt;&lt;wsp:rsid wsp:val=&quot;00C53B3C&quot;/&gt;&lt;wsp:rsid wsp:val=&quot;00C546CF&quot;/&gt;&lt;wsp:rsid wsp:val=&quot;00C56601&quot;/&gt;&lt;wsp:rsid wsp:val=&quot;00C575F0&quot;/&gt;&lt;wsp:rsid wsp:val=&quot;00C578B3&quot;/&gt;&lt;wsp:rsid wsp:val=&quot;00C70E7D&quot;/&gt;&lt;wsp:rsid wsp:val=&quot;00C73658&quot;/&gt;&lt;wsp:rsid wsp:val=&quot;00C80CB7&quot;/&gt;&lt;wsp:rsid wsp:val=&quot;00C816A2&quot;/&gt;&lt;wsp:rsid wsp:val=&quot;00C8176D&quot;/&gt;&lt;wsp:rsid wsp:val=&quot;00C81962&quot;/&gt;&lt;wsp:rsid wsp:val=&quot;00C82C1B&quot;/&gt;&lt;wsp:rsid wsp:val=&quot;00C83065&quot;/&gt;&lt;wsp:rsid wsp:val=&quot;00C8380C&quot;/&gt;&lt;wsp:rsid wsp:val=&quot;00C84376&quot;/&gt;&lt;wsp:rsid wsp:val=&quot;00C847AC&quot;/&gt;&lt;wsp:rsid wsp:val=&quot;00C91E2D&quot;/&gt;&lt;wsp:rsid wsp:val=&quot;00C93060&quot;/&gt;&lt;wsp:rsid wsp:val=&quot;00C94692&quot;/&gt;&lt;wsp:rsid wsp:val=&quot;00C96A24&quot;/&gt;&lt;wsp:rsid wsp:val=&quot;00C97B91&quot;/&gt;&lt;wsp:rsid wsp:val=&quot;00CA3229&quot;/&gt;&lt;wsp:rsid wsp:val=&quot;00CA32E8&quot;/&gt;&lt;wsp:rsid wsp:val=&quot;00CA40DE&quot;/&gt;&lt;wsp:rsid wsp:val=&quot;00CA559C&quot;/&gt;&lt;wsp:rsid wsp:val=&quot;00CA6520&quot;/&gt;&lt;wsp:rsid wsp:val=&quot;00CB1793&quot;/&gt;&lt;wsp:rsid wsp:val=&quot;00CB203F&quot;/&gt;&lt;wsp:rsid wsp:val=&quot;00CB2E29&quot;/&gt;&lt;wsp:rsid wsp:val=&quot;00CB3271&quot;/&gt;&lt;wsp:rsid wsp:val=&quot;00CB3746&quot;/&gt;&lt;wsp:rsid wsp:val=&quot;00CB5123&quot;/&gt;&lt;wsp:rsid wsp:val=&quot;00CB77C1&quot;/&gt;&lt;wsp:rsid wsp:val=&quot;00CC10BE&quot;/&gt;&lt;wsp:rsid wsp:val=&quot;00CC26C6&quot;/&gt;&lt;wsp:rsid wsp:val=&quot;00CC742C&quot;/&gt;&lt;wsp:rsid wsp:val=&quot;00CD03C9&quot;/&gt;&lt;wsp:rsid wsp:val=&quot;00CD2A32&quot;/&gt;&lt;wsp:rsid wsp:val=&quot;00CD4DC8&quot;/&gt;&lt;wsp:rsid wsp:val=&quot;00CD6473&quot;/&gt;&lt;wsp:rsid wsp:val=&quot;00CE0F68&quot;/&gt;&lt;wsp:rsid wsp:val=&quot;00CE5D2F&quot;/&gt;&lt;wsp:rsid wsp:val=&quot;00CE64A9&quot;/&gt;&lt;wsp:rsid wsp:val=&quot;00CE6621&quot;/&gt;&lt;wsp:rsid wsp:val=&quot;00CE6B6C&quot;/&gt;&lt;wsp:rsid wsp:val=&quot;00CF0B10&quot;/&gt;&lt;wsp:rsid wsp:val=&quot;00CF1288&quot;/&gt;&lt;wsp:rsid wsp:val=&quot;00CF1369&quot;/&gt;&lt;wsp:rsid wsp:val=&quot;00CF1BA7&quot;/&gt;&lt;wsp:rsid wsp:val=&quot;00CF21D8&quot;/&gt;&lt;wsp:rsid wsp:val=&quot;00CF3CC6&quot;/&gt;&lt;wsp:rsid wsp:val=&quot;00CF6D00&quot;/&gt;&lt;wsp:rsid wsp:val=&quot;00CF71D1&quot;/&gt;&lt;wsp:rsid wsp:val=&quot;00D0117C&quot;/&gt;&lt;wsp:rsid wsp:val=&quot;00D04B8B&quot;/&gt;&lt;wsp:rsid wsp:val=&quot;00D058C4&quot;/&gt;&lt;wsp:rsid wsp:val=&quot;00D072A2&quot;/&gt;&lt;wsp:rsid wsp:val=&quot;00D07CEE&quot;/&gt;&lt;wsp:rsid wsp:val=&quot;00D12280&quot;/&gt;&lt;wsp:rsid wsp:val=&quot;00D1300C&quot;/&gt;&lt;wsp:rsid wsp:val=&quot;00D150B1&quot;/&gt;&lt;wsp:rsid wsp:val=&quot;00D150DB&quot;/&gt;&lt;wsp:rsid wsp:val=&quot;00D1579D&quot;/&gt;&lt;wsp:rsid wsp:val=&quot;00D176E0&quot;/&gt;&lt;wsp:rsid wsp:val=&quot;00D17A79&quot;/&gt;&lt;wsp:rsid wsp:val=&quot;00D17F4D&quot;/&gt;&lt;wsp:rsid wsp:val=&quot;00D262B4&quot;/&gt;&lt;wsp:rsid wsp:val=&quot;00D264AA&quot;/&gt;&lt;wsp:rsid wsp:val=&quot;00D34921&quot;/&gt;&lt;wsp:rsid wsp:val=&quot;00D34A98&quot;/&gt;&lt;wsp:rsid wsp:val=&quot;00D34DA4&quot;/&gt;&lt;wsp:rsid wsp:val=&quot;00D36614&quot;/&gt;&lt;wsp:rsid wsp:val=&quot;00D37BD0&quot;/&gt;&lt;wsp:rsid wsp:val=&quot;00D40239&quot;/&gt;&lt;wsp:rsid wsp:val=&quot;00D40266&quot;/&gt;&lt;wsp:rsid wsp:val=&quot;00D40E06&quot;/&gt;&lt;wsp:rsid wsp:val=&quot;00D50D6E&quot;/&gt;&lt;wsp:rsid wsp:val=&quot;00D50DBD&quot;/&gt;&lt;wsp:rsid wsp:val=&quot;00D520E4&quot;/&gt;&lt;wsp:rsid wsp:val=&quot;00D526A5&quot;/&gt;&lt;wsp:rsid wsp:val=&quot;00D53BFB&quot;/&gt;&lt;wsp:rsid wsp:val=&quot;00D5415B&quot;/&gt;&lt;wsp:rsid wsp:val=&quot;00D55F77&quot;/&gt;&lt;wsp:rsid wsp:val=&quot;00D575F4&quot;/&gt;&lt;wsp:rsid wsp:val=&quot;00D5781D&quot;/&gt;&lt;wsp:rsid wsp:val=&quot;00D57DFA&quot;/&gt;&lt;wsp:rsid wsp:val=&quot;00D60B9E&quot;/&gt;&lt;wsp:rsid wsp:val=&quot;00D651AF&quot;/&gt;&lt;wsp:rsid wsp:val=&quot;00D66315&quot;/&gt;&lt;wsp:rsid wsp:val=&quot;00D70E88&quot;/&gt;&lt;wsp:rsid wsp:val=&quot;00D70F9D&quot;/&gt;&lt;wsp:rsid wsp:val=&quot;00D71D3B&quot;/&gt;&lt;wsp:rsid wsp:val=&quot;00D72253&quot;/&gt;&lt;wsp:rsid wsp:val=&quot;00D75D35&quot;/&gt;&lt;wsp:rsid wsp:val=&quot;00D80F86&quot;/&gt;&lt;wsp:rsid wsp:val=&quot;00D82619&quot;/&gt;&lt;wsp:rsid wsp:val=&quot;00D831F6&quot;/&gt;&lt;wsp:rsid wsp:val=&quot;00D839B8&quot;/&gt;&lt;wsp:rsid wsp:val=&quot;00D83AAD&quot;/&gt;&lt;wsp:rsid wsp:val=&quot;00D84411&quot;/&gt;&lt;wsp:rsid wsp:val=&quot;00D90132&quot;/&gt;&lt;wsp:rsid wsp:val=&quot;00D9135B&quot;/&gt;&lt;wsp:rsid wsp:val=&quot;00D91D89&quot;/&gt;&lt;wsp:rsid wsp:val=&quot;00DA025E&quot;/&gt;&lt;wsp:rsid wsp:val=&quot;00DA518A&quot;/&gt;&lt;wsp:rsid wsp:val=&quot;00DA706D&quot;/&gt;&lt;wsp:rsid wsp:val=&quot;00DB0073&quot;/&gt;&lt;wsp:rsid wsp:val=&quot;00DB0BA5&quot;/&gt;&lt;wsp:rsid wsp:val=&quot;00DC1331&quot;/&gt;&lt;wsp:rsid wsp:val=&quot;00DC39A9&quot;/&gt;&lt;wsp:rsid wsp:val=&quot;00DC53E7&quot;/&gt;&lt;wsp:rsid wsp:val=&quot;00DC756C&quot;/&gt;&lt;wsp:rsid wsp:val=&quot;00DC7BB8&quot;/&gt;&lt;wsp:rsid wsp:val=&quot;00DD00AF&quot;/&gt;&lt;wsp:rsid wsp:val=&quot;00DD0C2C&quot;/&gt;&lt;wsp:rsid wsp:val=&quot;00DD3142&quot;/&gt;&lt;wsp:rsid wsp:val=&quot;00DD576B&quot;/&gt;&lt;wsp:rsid wsp:val=&quot;00DE22B1&quot;/&gt;&lt;wsp:rsid wsp:val=&quot;00DE263D&quot;/&gt;&lt;wsp:rsid wsp:val=&quot;00DE283D&quot;/&gt;&lt;wsp:rsid wsp:val=&quot;00DE4455&quot;/&gt;&lt;wsp:rsid wsp:val=&quot;00DE60C1&quot;/&gt;&lt;wsp:rsid wsp:val=&quot;00DE67FC&quot;/&gt;&lt;wsp:rsid wsp:val=&quot;00DF0815&quot;/&gt;&lt;wsp:rsid wsp:val=&quot;00DF30DF&quot;/&gt;&lt;wsp:rsid wsp:val=&quot;00DF5A00&quot;/&gt;&lt;wsp:rsid wsp:val=&quot;00E02397&quot;/&gt;&lt;wsp:rsid wsp:val=&quot;00E064D0&quot;/&gt;&lt;wsp:rsid wsp:val=&quot;00E06B0C&quot;/&gt;&lt;wsp:rsid wsp:val=&quot;00E07B9A&quot;/&gt;&lt;wsp:rsid wsp:val=&quot;00E11534&quot;/&gt;&lt;wsp:rsid wsp:val=&quot;00E15F57&quot;/&gt;&lt;wsp:rsid wsp:val=&quot;00E22B3F&quot;/&gt;&lt;wsp:rsid wsp:val=&quot;00E237F4&quot;/&gt;&lt;wsp:rsid wsp:val=&quot;00E238E4&quot;/&gt;&lt;wsp:rsid wsp:val=&quot;00E23E48&quot;/&gt;&lt;wsp:rsid wsp:val=&quot;00E253B2&quot;/&gt;&lt;wsp:rsid wsp:val=&quot;00E26073&quot;/&gt;&lt;wsp:rsid wsp:val=&quot;00E26F58&quot;/&gt;&lt;wsp:rsid wsp:val=&quot;00E30FEC&quot;/&gt;&lt;wsp:rsid wsp:val=&quot;00E31CCF&quot;/&gt;&lt;wsp:rsid wsp:val=&quot;00E32A4A&quot;/&gt;&lt;wsp:rsid wsp:val=&quot;00E4069E&quot;/&gt;&lt;wsp:rsid wsp:val=&quot;00E4076B&quot;/&gt;&lt;wsp:rsid wsp:val=&quot;00E43552&quot;/&gt;&lt;wsp:rsid wsp:val=&quot;00E45EF3&quot;/&gt;&lt;wsp:rsid wsp:val=&quot;00E519C5&quot;/&gt;&lt;wsp:rsid wsp:val=&quot;00E52777&quot;/&gt;&lt;wsp:rsid wsp:val=&quot;00E5329C&quot;/&gt;&lt;wsp:rsid wsp:val=&quot;00E5363C&quot;/&gt;&lt;wsp:rsid wsp:val=&quot;00E539AC&quot;/&gt;&lt;wsp:rsid wsp:val=&quot;00E54AF8&quot;/&gt;&lt;wsp:rsid wsp:val=&quot;00E55ABC&quot;/&gt;&lt;wsp:rsid wsp:val=&quot;00E57518&quot;/&gt;&lt;wsp:rsid wsp:val=&quot;00E57B74&quot;/&gt;&lt;wsp:rsid wsp:val=&quot;00E6150C&quot;/&gt;&lt;wsp:rsid wsp:val=&quot;00E61DFE&quot;/&gt;&lt;wsp:rsid wsp:val=&quot;00E62283&quot;/&gt;&lt;wsp:rsid wsp:val=&quot;00E70031&quot;/&gt;&lt;wsp:rsid wsp:val=&quot;00E73617&quot;/&gt;&lt;wsp:rsid wsp:val=&quot;00E7460A&quot;/&gt;&lt;wsp:rsid wsp:val=&quot;00E75C57&quot;/&gt;&lt;wsp:rsid wsp:val=&quot;00E81E3D&quot;/&gt;&lt;wsp:rsid wsp:val=&quot;00E83BD8&quot;/&gt;&lt;wsp:rsid wsp:val=&quot;00E845C2&quot;/&gt;&lt;wsp:rsid wsp:val=&quot;00E852A0&quot;/&gt;&lt;wsp:rsid wsp:val=&quot;00E85872&quot;/&gt;&lt;wsp:rsid wsp:val=&quot;00E8629F&quot;/&gt;&lt;wsp:rsid wsp:val=&quot;00E86553&quot;/&gt;&lt;wsp:rsid wsp:val=&quot;00E902E8&quot;/&gt;&lt;wsp:rsid wsp:val=&quot;00E908D1&quot;/&gt;&lt;wsp:rsid wsp:val=&quot;00E90F26&quot;/&gt;&lt;wsp:rsid wsp:val=&quot;00E924F9&quot;/&gt;&lt;wsp:rsid wsp:val=&quot;00E977FD&quot;/&gt;&lt;wsp:rsid wsp:val=&quot;00EA1146&quot;/&gt;&lt;wsp:rsid wsp:val=&quot;00EA15EB&quot;/&gt;&lt;wsp:rsid wsp:val=&quot;00EA20D4&quot;/&gt;&lt;wsp:rsid wsp:val=&quot;00EA3C24&quot;/&gt;&lt;wsp:rsid wsp:val=&quot;00EA5C32&quot;/&gt;&lt;wsp:rsid wsp:val=&quot;00EA7566&quot;/&gt;&lt;wsp:rsid wsp:val=&quot;00EA7B28&quot;/&gt;&lt;wsp:rsid wsp:val=&quot;00EB2122&quot;/&gt;&lt;wsp:rsid wsp:val=&quot;00EB342C&quot;/&gt;&lt;wsp:rsid wsp:val=&quot;00EB47AD&quot;/&gt;&lt;wsp:rsid wsp:val=&quot;00EC2A82&quot;/&gt;&lt;wsp:rsid wsp:val=&quot;00EC44C8&quot;/&gt;&lt;wsp:rsid wsp:val=&quot;00EC556A&quot;/&gt;&lt;wsp:rsid wsp:val=&quot;00EC7140&quot;/&gt;&lt;wsp:rsid wsp:val=&quot;00EC722B&quot;/&gt;&lt;wsp:rsid wsp:val=&quot;00ED509A&quot;/&gt;&lt;wsp:rsid wsp:val=&quot;00ED5262&quot;/&gt;&lt;wsp:rsid wsp:val=&quot;00ED5719&quot;/&gt;&lt;wsp:rsid wsp:val=&quot;00ED5D0F&quot;/&gt;&lt;wsp:rsid wsp:val=&quot;00EE11B3&quot;/&gt;&lt;wsp:rsid wsp:val=&quot;00EE2E65&quot;/&gt;&lt;wsp:rsid wsp:val=&quot;00EE3C68&quot;/&gt;&lt;wsp:rsid wsp:val=&quot;00EF0A71&quot;/&gt;&lt;wsp:rsid wsp:val=&quot;00EF2D85&quot;/&gt;&lt;wsp:rsid wsp:val=&quot;00EF3549&quot;/&gt;&lt;wsp:rsid wsp:val=&quot;00EF3BAD&quot;/&gt;&lt;wsp:rsid wsp:val=&quot;00EF3D28&quot;/&gt;&lt;wsp:rsid wsp:val=&quot;00EF4968&quot;/&gt;&lt;wsp:rsid wsp:val=&quot;00EF5D37&quot;/&gt;&lt;wsp:rsid wsp:val=&quot;00EF74A9&quot;/&gt;&lt;wsp:rsid wsp:val=&quot;00EF7BA9&quot;/&gt;&lt;wsp:rsid wsp:val=&quot;00F00944&quot;/&gt;&lt;wsp:rsid wsp:val=&quot;00F023A9&quot;/&gt;&lt;wsp:rsid wsp:val=&quot;00F0343A&quot;/&gt;&lt;wsp:rsid wsp:val=&quot;00F06B98&quot;/&gt;&lt;wsp:rsid wsp:val=&quot;00F06C54&quot;/&gt;&lt;wsp:rsid wsp:val=&quot;00F06DD8&quot;/&gt;&lt;wsp:rsid wsp:val=&quot;00F072D8&quot;/&gt;&lt;wsp:rsid wsp:val=&quot;00F10825&quot;/&gt;&lt;wsp:rsid wsp:val=&quot;00F15C84&quot;/&gt;&lt;wsp:rsid wsp:val=&quot;00F16188&quot;/&gt;&lt;wsp:rsid wsp:val=&quot;00F176F7&quot;/&gt;&lt;wsp:rsid wsp:val=&quot;00F20B94&quot;/&gt;&lt;wsp:rsid wsp:val=&quot;00F21AA3&quot;/&gt;&lt;wsp:rsid wsp:val=&quot;00F21B36&quot;/&gt;&lt;wsp:rsid wsp:val=&quot;00F21FA0&quot;/&gt;&lt;wsp:rsid wsp:val=&quot;00F22AF9&quot;/&gt;&lt;wsp:rsid wsp:val=&quot;00F260BB&quot;/&gt;&lt;wsp:rsid wsp:val=&quot;00F262D7&quot;/&gt;&lt;wsp:rsid wsp:val=&quot;00F30B22&quot;/&gt;&lt;wsp:rsid wsp:val=&quot;00F31369&quot;/&gt;&lt;wsp:rsid wsp:val=&quot;00F31F73&quot;/&gt;&lt;wsp:rsid wsp:val=&quot;00F3281B&quot;/&gt;&lt;wsp:rsid wsp:val=&quot;00F33C35&quot;/&gt;&lt;wsp:rsid wsp:val=&quot;00F35313&quot;/&gt;&lt;wsp:rsid wsp:val=&quot;00F3578A&quot;/&gt;&lt;wsp:rsid wsp:val=&quot;00F43104&quot;/&gt;&lt;wsp:rsid wsp:val=&quot;00F44A61&quot;/&gt;&lt;wsp:rsid wsp:val=&quot;00F4734D&quot;/&gt;&lt;wsp:rsid wsp:val=&quot;00F47D81&quot;/&gt;&lt;wsp:rsid wsp:val=&quot;00F52F19&quot;/&gt;&lt;wsp:rsid wsp:val=&quot;00F55467&quot;/&gt;&lt;wsp:rsid wsp:val=&quot;00F56DD6&quot;/&gt;&lt;wsp:rsid wsp:val=&quot;00F63A09&quot;/&gt;&lt;wsp:rsid wsp:val=&quot;00F640C8&quot;/&gt;&lt;wsp:rsid wsp:val=&quot;00F64E51&quot;/&gt;&lt;wsp:rsid wsp:val=&quot;00F66A1B&quot;/&gt;&lt;wsp:rsid wsp:val=&quot;00F7146E&quot;/&gt;&lt;wsp:rsid wsp:val=&quot;00F739ED&quot;/&gt;&lt;wsp:rsid wsp:val=&quot;00F75DB0&quot;/&gt;&lt;wsp:rsid wsp:val=&quot;00F76FBE&quot;/&gt;&lt;wsp:rsid wsp:val=&quot;00F7778F&quot;/&gt;&lt;wsp:rsid wsp:val=&quot;00F77D34&quot;/&gt;&lt;wsp:rsid wsp:val=&quot;00F825CC&quot;/&gt;&lt;wsp:rsid wsp:val=&quot;00F835C1&quot;/&gt;&lt;wsp:rsid wsp:val=&quot;00F84B44&quot;/&gt;&lt;wsp:rsid wsp:val=&quot;00F84CC4&quot;/&gt;&lt;wsp:rsid wsp:val=&quot;00F86875&quot;/&gt;&lt;wsp:rsid wsp:val=&quot;00F8704F&quot;/&gt;&lt;wsp:rsid wsp:val=&quot;00F87B0C&quot;/&gt;&lt;wsp:rsid wsp:val=&quot;00F91E93&quot;/&gt;&lt;wsp:rsid wsp:val=&quot;00FA0423&quot;/&gt;&lt;wsp:rsid wsp:val=&quot;00FA2CF7&quot;/&gt;&lt;wsp:rsid wsp:val=&quot;00FA2E18&quot;/&gt;&lt;wsp:rsid wsp:val=&quot;00FA6851&quot;/&gt;&lt;wsp:rsid wsp:val=&quot;00FA76C0&quot;/&gt;&lt;wsp:rsid wsp:val=&quot;00FB0D2D&quot;/&gt;&lt;wsp:rsid wsp:val=&quot;00FB2CCA&quot;/&gt;&lt;wsp:rsid wsp:val=&quot;00FB52C2&quot;/&gt;&lt;wsp:rsid wsp:val=&quot;00FB58D3&quot;/&gt;&lt;wsp:rsid wsp:val=&quot;00FB6375&quot;/&gt;&lt;wsp:rsid wsp:val=&quot;00FC051F&quot;/&gt;&lt;wsp:rsid wsp:val=&quot;00FC542F&quot;/&gt;&lt;wsp:rsid wsp:val=&quot;00FC6C4B&quot;/&gt;&lt;wsp:rsid wsp:val=&quot;00FC7090&quot;/&gt;&lt;wsp:rsid wsp:val=&quot;00FC713E&quot;/&gt;&lt;wsp:rsid wsp:val=&quot;00FD2747&quot;/&gt;&lt;wsp:rsid wsp:val=&quot;00FD650F&quot;/&gt;&lt;wsp:rsid wsp:val=&quot;00FF2E3D&quot;/&gt;&lt;wsp:rsid wsp:val=&quot;00FF4D6B&quot;/&gt;&lt;wsp:rsid wsp:val=&quot;00FF68C6&quot;/&gt;&lt;/wsp:rsids&gt;&lt;/w:docPr&gt;&lt;w:body&gt;&lt;wx:sect&gt;&lt;w:p wsp:rsidR=&quot;00000000&quot; wsp:rsidRDefault=&quot;00847556&quot; wsp:rsidP=&quot;00847556&quot;&gt;&lt;m:oMathPara&gt;&lt;m:oMath&gt;&lt;m:r&gt;&lt;w:rPr&gt;&lt;w:rFonts w:ascii=&quot;Cambria Math&quot; w:fareast=&quot;Batang&quot; w:h-ansi=&quot;Cambria Math&quot;/&gt;&lt;wx:font wx:val=&quot;Cambria Math&quot;/&gt;&lt;w:i/&gt;&lt;/w:rPr&gt;&lt;m:t&gt;3168__&lt;/m:t&gt;&lt;/m:r&gt;&lt;/m:oMath&gt;&lt;/m:oMathPara&gt;&lt;/w:p&gt;&lt;w:sectPr wsp:rsidR=&quot;00000000&quot;&gt;&lt;w:pgSz w:w=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            <v:imagedata r:id="rId20" o:title="" chromakey="white"/>
                      </v:shape>
                    </w:pict>
                  </w:r>
                  <w:r w:rsidRPr="004031C1">
                    <w:rPr>
                      <w:rFonts w:eastAsia="Batang"/>
                    </w:rPr>
                    <w:instrText xml:space="preserve"> </w:instrText>
                  </w:r>
                  <w:r w:rsidRPr="004031C1">
                    <w:rPr>
                      <w:rFonts w:eastAsia="Batang"/>
                    </w:rPr>
                    <w:fldChar w:fldCharType="separate"/>
                  </w:r>
                  <w:r w:rsidR="00D14C1D">
                    <w:rPr>
                      <w:position w:val="-5"/>
                    </w:rPr>
                    <w:pict w14:anchorId="4F7BFC82">
                      <v:shape id="_x0000_i1047" type="#_x0000_t75" style="width:21.75pt;height:7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38&quot;/&gt;&lt;w:printFractionalCharacterWidth/&gt;&lt;w:bordersDontSurroundHeader/&gt;&lt;w:bordersDontSurroundFooter/&gt;&lt;w:stylePaneFormatFilter w:val=&quot;3F2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validateAgainstSchema/&gt;&lt;w:saveInvalidXML w:val=&quot;off&quot;/&gt;&lt;w:ignoreMixedContent w:val=&quot;off&quot;/&gt;&lt;w:alwaysShowPlaceholderText w:val=&quot;off&quot;/&gt;&lt;w:footnotePr&gt;&lt;w:pos w:val=&quot;beneath-text&quot;/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282213&quot;/&gt;&lt;wsp:rsid wsp:val=&quot;000027ED&quot;/&gt;&lt;wsp:rsid wsp:val=&quot;0000379E&quot;/&gt;&lt;wsp:rsid wsp:val=&quot;000037AF&quot;/&gt;&lt;wsp:rsid wsp:val=&quot;00003C52&quot;/&gt;&lt;wsp:rsid wsp:val=&quot;00004537&quot;/&gt;&lt;wsp:rsid wsp:val=&quot;00007948&quot;/&gt;&lt;wsp:rsid wsp:val=&quot;000128F2&quot;/&gt;&lt;wsp:rsid wsp:val=&quot;00017799&quot;/&gt;&lt;wsp:rsid wsp:val=&quot;00017BDA&quot;/&gt;&lt;wsp:rsid wsp:val=&quot;0002036D&quot;/&gt;&lt;wsp:rsid wsp:val=&quot;00020852&quot;/&gt;&lt;wsp:rsid wsp:val=&quot;00020CB7&quot;/&gt;&lt;wsp:rsid wsp:val=&quot;0002191D&quot;/&gt;&lt;wsp:rsid wsp:val=&quot;00021E68&quot;/&gt;&lt;wsp:rsid wsp:val=&quot;000233B8&quot;/&gt;&lt;wsp:rsid wsp:val=&quot;000266A0&quot;/&gt;&lt;wsp:rsid wsp:val=&quot;00030E6C&quot;/&gt;&lt;wsp:rsid wsp:val=&quot;0003154D&quot;/&gt;&lt;wsp:rsid wsp:val=&quot;00031C1D&quot;/&gt;&lt;wsp:rsid wsp:val=&quot;000419BA&quot;/&gt;&lt;wsp:rsid wsp:val=&quot;00042E92&quot;/&gt;&lt;wsp:rsid wsp:val=&quot;0004483F&quot;/&gt;&lt;wsp:rsid wsp:val=&quot;00045666&quot;/&gt;&lt;wsp:rsid wsp:val=&quot;000456D7&quot;/&gt;&lt;wsp:rsid wsp:val=&quot;00045CBD&quot;/&gt;&lt;wsp:rsid wsp:val=&quot;00047943&quot;/&gt;&lt;wsp:rsid wsp:val=&quot;0005300E&quot;/&gt;&lt;wsp:rsid wsp:val=&quot;000612D1&quot;/&gt;&lt;wsp:rsid wsp:val=&quot;000621A8&quot;/&gt;&lt;wsp:rsid wsp:val=&quot;0006400E&quot;/&gt;&lt;wsp:rsid wsp:val=&quot;00064B3E&quot;/&gt;&lt;wsp:rsid wsp:val=&quot;00065F1C&quot;/&gt;&lt;wsp:rsid wsp:val=&quot;00066891&quot;/&gt;&lt;wsp:rsid wsp:val=&quot;0006768C&quot;/&gt;&lt;wsp:rsid wsp:val=&quot;00071032&quot;/&gt;&lt;wsp:rsid wsp:val=&quot;00073860&quot;/&gt;&lt;wsp:rsid wsp:val=&quot;00075B66&quot;/&gt;&lt;wsp:rsid wsp:val=&quot;000766B3&quot;/&gt;&lt;wsp:rsid wsp:val=&quot;000820DA&quot;/&gt;&lt;wsp:rsid wsp:val=&quot;0008313F&quot;/&gt;&lt;wsp:rsid wsp:val=&quot;000840C6&quot;/&gt;&lt;wsp:rsid wsp:val=&quot;00085F45&quot;/&gt;&lt;wsp:rsid wsp:val=&quot;00087322&quot;/&gt;&lt;wsp:rsid wsp:val=&quot;000911E4&quot;/&gt;&lt;wsp:rsid wsp:val=&quot;00093E7E&quot;/&gt;&lt;wsp:rsid wsp:val=&quot;00095795&quot;/&gt;&lt;wsp:rsid wsp:val=&quot;00097D22&quot;/&gt;&lt;wsp:rsid wsp:val=&quot;000A2C7E&quot;/&gt;&lt;wsp:rsid wsp:val=&quot;000A3F65&quot;/&gt;&lt;wsp:rsid wsp:val=&quot;000A45AC&quot;/&gt;&lt;wsp:rsid wsp:val=&quot;000A6235&quot;/&gt;&lt;wsp:rsid wsp:val=&quot;000A65BC&quot;/&gt;&lt;wsp:rsid wsp:val=&quot;000A7F9C&quot;/&gt;&lt;wsp:rsid wsp:val=&quot;000B0E72&quot;/&gt;&lt;wsp:rsid wsp:val=&quot;000B5813&quot;/&gt;&lt;wsp:rsid wsp:val=&quot;000B6115&quot;/&gt;&lt;wsp:rsid wsp:val=&quot;000B649E&quot;/&gt;&lt;wsp:rsid wsp:val=&quot;000B6723&quot;/&gt;&lt;wsp:rsid wsp:val=&quot;000C20DB&quot;/&gt;&lt;wsp:rsid wsp:val=&quot;000C2D28&quot;/&gt;&lt;wsp:rsid wsp:val=&quot;000C3691&quot;/&gt;&lt;wsp:rsid wsp:val=&quot;000C37E4&quot;/&gt;&lt;wsp:rsid wsp:val=&quot;000C5893&quot;/&gt;&lt;wsp:rsid wsp:val=&quot;000C7332&quot;/&gt;&lt;wsp:rsid wsp:val=&quot;000D0AFE&quot;/&gt;&lt;wsp:rsid wsp:val=&quot;000D1F67&quot;/&gt;&lt;wsp:rsid wsp:val=&quot;000D4510&quot;/&gt;&lt;wsp:rsid wsp:val=&quot;000D5153&quot;/&gt;&lt;wsp:rsid wsp:val=&quot;000D597F&quot;/&gt;&lt;wsp:rsid wsp:val=&quot;000D6CFC&quot;/&gt;&lt;wsp:rsid wsp:val=&quot;000E01D4&quot;/&gt;&lt;wsp:rsid wsp:val=&quot;000E198C&quot;/&gt;&lt;wsp:rsid wsp:val=&quot;000E1D6A&quot;/&gt;&lt;wsp:rsid wsp:val=&quot;000E434A&quot;/&gt;&lt;wsp:rsid wsp:val=&quot;000E441C&quot;/&gt;&lt;wsp:rsid wsp:val=&quot;000E6DEC&quot;/&gt;&lt;wsp:rsid wsp:val=&quot;000F0182&quot;/&gt;&lt;wsp:rsid wsp:val=&quot;000F22CE&quot;/&gt;&lt;wsp:rsid wsp:val=&quot;000F3C2A&quot;/&gt;&lt;wsp:rsid wsp:val=&quot;000F5102&quot;/&gt;&lt;wsp:rsid wsp:val=&quot;000F6F65&quot;/&gt;&lt;wsp:rsid wsp:val=&quot;0010127A&quot;/&gt;&lt;wsp:rsid wsp:val=&quot;00102AFA&quot;/&gt;&lt;wsp:rsid wsp:val=&quot;00106A9F&quot;/&gt;&lt;wsp:rsid wsp:val=&quot;001072A8&quot;/&gt;&lt;wsp:rsid wsp:val=&quot;0011424E&quot;/&gt;&lt;wsp:rsid wsp:val=&quot;00117291&quot;/&gt;&lt;wsp:rsid wsp:val=&quot;00123571&quot;/&gt;&lt;wsp:rsid wsp:val=&quot;00123B5C&quot;/&gt;&lt;wsp:rsid wsp:val=&quot;00124082&quot;/&gt;&lt;wsp:rsid wsp:val=&quot;001301B1&quot;/&gt;&lt;wsp:rsid wsp:val=&quot;00130E89&quot;/&gt;&lt;wsp:rsid wsp:val=&quot;00132D36&quot;/&gt;&lt;wsp:rsid wsp:val=&quot;00141A2F&quot;/&gt;&lt;wsp:rsid wsp:val=&quot;00142771&quot;/&gt;&lt;wsp:rsid wsp:val=&quot;00142831&quot;/&gt;&lt;wsp:rsid wsp:val=&quot;00142F43&quot;/&gt;&lt;wsp:rsid wsp:val=&quot;00143316&quot;/&gt;&lt;wsp:rsid wsp:val=&quot;00145505&quot;/&gt;&lt;wsp:rsid wsp:val=&quot;00152C33&quot;/&gt;&lt;wsp:rsid wsp:val=&quot;00153528&quot;/&gt;&lt;wsp:rsid wsp:val=&quot;00160A47&quot;/&gt;&lt;wsp:rsid wsp:val=&quot;00160B00&quot;/&gt;&lt;wsp:rsid wsp:val=&quot;00162698&quot;/&gt;&lt;wsp:rsid wsp:val=&quot;00162F78&quot;/&gt;&lt;wsp:rsid wsp:val=&quot;001643AC&quot;/&gt;&lt;wsp:rsid wsp:val=&quot;00171980&quot;/&gt;&lt;wsp:rsid wsp:val=&quot;00171D07&quot;/&gt;&lt;wsp:rsid wsp:val=&quot;0017516C&quot;/&gt;&lt;wsp:rsid wsp:val=&quot;00175AB9&quot;/&gt;&lt;wsp:rsid wsp:val=&quot;00181060&quot;/&gt;&lt;wsp:rsid wsp:val=&quot;00181490&quot;/&gt;&lt;wsp:rsid wsp:val=&quot;00182304&quot;/&gt;&lt;wsp:rsid wsp:val=&quot;0018379B&quot;/&gt;&lt;wsp:rsid wsp:val=&quot;0018585B&quot;/&gt;&lt;wsp:rsid wsp:val=&quot;00192CE3&quot;/&gt;&lt;wsp:rsid wsp:val=&quot;00193116&quot;/&gt;&lt;wsp:rsid wsp:val=&quot;001A08AA&quot;/&gt;&lt;wsp:rsid wsp:val=&quot;001A1DAC&quot;/&gt;&lt;wsp:rsid wsp:val=&quot;001A3120&quot;/&gt;&lt;wsp:rsid wsp:val=&quot;001B0237&quot;/&gt;&lt;wsp:rsid wsp:val=&quot;001B1C3C&quot;/&gt;&lt;wsp:rsid wsp:val=&quot;001B32BC&quot;/&gt;&lt;wsp:rsid wsp:val=&quot;001C3A35&quot;/&gt;&lt;wsp:rsid wsp:val=&quot;001C602C&quot;/&gt;&lt;wsp:rsid wsp:val=&quot;001C67F1&quot;/&gt;&lt;wsp:rsid wsp:val=&quot;001C7645&quot;/&gt;&lt;wsp:rsid wsp:val=&quot;001D17FE&quot;/&gt;&lt;wsp:rsid wsp:val=&quot;001D5FAC&quot;/&gt;&lt;wsp:rsid wsp:val=&quot;001D61DA&quot;/&gt;&lt;wsp:rsid wsp:val=&quot;001D6D1A&quot;/&gt;&lt;wsp:rsid wsp:val=&quot;001D7B96&quot;/&gt;&lt;wsp:rsid wsp:val=&quot;001E0240&quot;/&gt;&lt;wsp:rsid wsp:val=&quot;001E290B&quot;/&gt;&lt;wsp:rsid wsp:val=&quot;001E7AB9&quot;/&gt;&lt;wsp:rsid wsp:val=&quot;001F2D35&quot;/&gt;&lt;wsp:rsid wsp:val=&quot;001F2F6B&quot;/&gt;&lt;wsp:rsid wsp:val=&quot;001F4D0D&quot;/&gt;&lt;wsp:rsid wsp:val=&quot;001F51BB&quot;/&gt;&lt;wsp:rsid wsp:val=&quot;001F64A0&quot;/&gt;&lt;wsp:rsid wsp:val=&quot;002029A6&quot;/&gt;&lt;wsp:rsid wsp:val=&quot;0020352D&quot;/&gt;&lt;wsp:rsid wsp:val=&quot;0020374C&quot;/&gt;&lt;wsp:rsid wsp:val=&quot;002041AB&quot;/&gt;&lt;wsp:rsid wsp:val=&quot;002045C1&quot;/&gt;&lt;wsp:rsid wsp:val=&quot;00205968&quot;/&gt;&lt;wsp:rsid wsp:val=&quot;00207DB7&quot;/&gt;&lt;wsp:rsid wsp:val=&quot;002106C8&quot;/&gt;&lt;wsp:rsid wsp:val=&quot;00212373&quot;/&gt;&lt;wsp:rsid wsp:val=&quot;002138EA&quot;/&gt;&lt;wsp:rsid wsp:val=&quot;00214FBD&quot;/&gt;&lt;wsp:rsid wsp:val=&quot;00222897&quot;/&gt;&lt;wsp:rsid wsp:val=&quot;00222AD3&quot;/&gt;&lt;wsp:rsid wsp:val=&quot;00230C68&quot;/&gt;&lt;wsp:rsid wsp:val=&quot;00231775&quot;/&gt;&lt;wsp:rsid wsp:val=&quot;00231866&quot;/&gt;&lt;wsp:rsid wsp:val=&quot;00232268&quot;/&gt;&lt;wsp:rsid wsp:val=&quot;00232B45&quot;/&gt;&lt;wsp:rsid wsp:val=&quot;00234306&quot;/&gt;&lt;wsp:rsid wsp:val=&quot;0023446F&quot;/&gt;&lt;wsp:rsid wsp:val=&quot;00235127&quot;/&gt;&lt;wsp:rsid wsp:val=&quot;00235394&quot;/&gt;&lt;wsp:rsid wsp:val=&quot;002363F5&quot;/&gt;&lt;wsp:rsid wsp:val=&quot;00242DD8&quot;/&gt;&lt;wsp:rsid wsp:val=&quot;002447F0&quot;/&gt;&lt;wsp:rsid wsp:val=&quot;00245B6B&quot;/&gt;&lt;wsp:rsid wsp:val=&quot;00247295&quot;/&gt;&lt;wsp:rsid wsp:val=&quot;0025035E&quot;/&gt;&lt;wsp:rsid wsp:val=&quot;0025345F&quot;/&gt;&lt;wsp:rsid wsp:val=&quot;00254DE6&quot;/&gt;&lt;wsp:rsid wsp:val=&quot;00257632&quot;/&gt;&lt;wsp:rsid wsp:val=&quot;00260476&quot;/&gt;&lt;wsp:rsid wsp:val=&quot;00260D4B&quot;/&gt;&lt;wsp:rsid wsp:val=&quot;0026179F&quot;/&gt;&lt;wsp:rsid wsp:val=&quot;00261EF2&quot;/&gt;&lt;wsp:rsid wsp:val=&quot;00262278&quot;/&gt;&lt;wsp:rsid wsp:val=&quot;00265053&quot;/&gt;&lt;wsp:rsid wsp:val=&quot;002715D3&quot;/&gt;&lt;wsp:rsid wsp:val=&quot;002716E7&quot;/&gt;&lt;wsp:rsid wsp:val=&quot;00272BC8&quot;/&gt;&lt;wsp:rsid wsp:val=&quot;00274E1A&quot;/&gt;&lt;wsp:rsid wsp:val=&quot;0027582B&quot;/&gt;&lt;wsp:rsid wsp:val=&quot;00275B3C&quot;/&gt;&lt;wsp:rsid wsp:val=&quot;0027745D&quot;/&gt;&lt;wsp:rsid wsp:val=&quot;00280799&quot;/&gt;&lt;wsp:rsid wsp:val=&quot;00282213&quot;/&gt;&lt;wsp:rsid wsp:val=&quot;00283084&quot;/&gt;&lt;wsp:rsid wsp:val=&quot;0028309A&quot;/&gt;&lt;wsp:rsid wsp:val=&quot;00285046&quot;/&gt;&lt;wsp:rsid wsp:val=&quot;0028522B&quot;/&gt;&lt;wsp:rsid wsp:val=&quot;00290654&quot;/&gt;&lt;wsp:rsid wsp:val=&quot;00290810&quot;/&gt;&lt;wsp:rsid wsp:val=&quot;0029188D&quot;/&gt;&lt;wsp:rsid wsp:val=&quot;00291A21&quot;/&gt;&lt;wsp:rsid wsp:val=&quot;00294905&quot;/&gt;&lt;wsp:rsid wsp:val=&quot;00294FEF&quot;/&gt;&lt;wsp:rsid wsp:val=&quot;00296B3D&quot;/&gt;&lt;wsp:rsid wsp:val=&quot;002A05B0&quot;/&gt;&lt;wsp:rsid wsp:val=&quot;002A0EAF&quot;/&gt;&lt;wsp:rsid wsp:val=&quot;002A1FF0&quot;/&gt;&lt;wsp:rsid wsp:val=&quot;002A4F2C&quot;/&gt;&lt;wsp:rsid wsp:val=&quot;002A4F8E&quot;/&gt;&lt;wsp:rsid wsp:val=&quot;002A59D3&quot;/&gt;&lt;wsp:rsid wsp:val=&quot;002A5B17&quot;/&gt;&lt;wsp:rsid wsp:val=&quot;002B091A&quot;/&gt;&lt;wsp:rsid wsp:val=&quot;002B10A5&quot;/&gt;&lt;wsp:rsid wsp:val=&quot;002B3853&quot;/&gt;&lt;wsp:rsid wsp:val=&quot;002B4609&quot;/&gt;&lt;wsp:rsid wsp:val=&quot;002B6E44&quot;/&gt;&lt;wsp:rsid wsp:val=&quot;002C1FC4&quot;/&gt;&lt;wsp:rsid wsp:val=&quot;002C4696&quot;/&gt;&lt;wsp:rsid wsp:val=&quot;002D05DD&quot;/&gt;&lt;wsp:rsid wsp:val=&quot;002D44CF&quot;/&gt;&lt;wsp:rsid wsp:val=&quot;002D4648&quot;/&gt;&lt;wsp:rsid wsp:val=&quot;002E08A7&quot;/&gt;&lt;wsp:rsid wsp:val=&quot;002E12A7&quot;/&gt;&lt;wsp:rsid wsp:val=&quot;002E775B&quot;/&gt;&lt;wsp:rsid wsp:val=&quot;002F2CFB&quot;/&gt;&lt;wsp:rsid wsp:val=&quot;002F4093&quot;/&gt;&lt;wsp:rsid wsp:val=&quot;002F53BE&quot;/&gt;&lt;wsp:rsid wsp:val=&quot;002F6C9B&quot;/&gt;&lt;wsp:rsid wsp:val=&quot;002F6EF4&quot;/&gt;&lt;wsp:rsid wsp:val=&quot;002F796C&quot;/&gt;&lt;wsp:rsid wsp:val=&quot;00300C95&quot;/&gt;&lt;wsp:rsid wsp:val=&quot;003040AA&quot;/&gt;&lt;wsp:rsid wsp:val=&quot;00304E3F&quot;/&gt;&lt;wsp:rsid wsp:val=&quot;0030631E&quot;/&gt;&lt;wsp:rsid wsp:val=&quot;00306331&quot;/&gt;&lt;wsp:rsid wsp:val=&quot;00312538&quot;/&gt;&lt;wsp:rsid wsp:val=&quot;00312E62&quot;/&gt;&lt;wsp:rsid wsp:val=&quot;003140D7&quot;/&gt;&lt;wsp:rsid wsp:val=&quot;00314AF6&quot;/&gt;&lt;wsp:rsid wsp:val=&quot;003253ED&quot;/&gt;&lt;wsp:rsid wsp:val=&quot;00331476&quot;/&gt;&lt;wsp:rsid wsp:val=&quot;00341E05&quot;/&gt;&lt;wsp:rsid wsp:val=&quot;00341EE1&quot;/&gt;&lt;wsp:rsid wsp:val=&quot;003449E6&quot;/&gt;&lt;wsp:rsid wsp:val=&quot;003466ED&quot;/&gt;&lt;wsp:rsid wsp:val=&quot;003543FA&quot;/&gt;&lt;wsp:rsid wsp:val=&quot;00356B37&quot;/&gt;&lt;wsp:rsid wsp:val=&quot;00361187&quot;/&gt;&lt;wsp:rsid wsp:val=&quot;00361491&quot;/&gt;&lt;wsp:rsid wsp:val=&quot;003626D4&quot;/&gt;&lt;wsp:rsid wsp:val=&quot;003667FF&quot;/&gt;&lt;wsp:rsid wsp:val=&quot;00367724&quot;/&gt;&lt;wsp:rsid wsp:val=&quot;00372085&quot;/&gt;&lt;wsp:rsid wsp:val=&quot;00372B4D&quot;/&gt;&lt;wsp:rsid wsp:val=&quot;0037533A&quot;/&gt;&lt;wsp:rsid wsp:val=&quot;00376440&quot;/&gt;&lt;wsp:rsid wsp:val=&quot;003772F3&quot;/&gt;&lt;wsp:rsid wsp:val=&quot;00381C9C&quot;/&gt;&lt;wsp:rsid wsp:val=&quot;003823D1&quot;/&gt;&lt;wsp:rsid wsp:val=&quot;003919B6&quot;/&gt;&lt;wsp:rsid wsp:val=&quot;00394970&quot;/&gt;&lt;wsp:rsid wsp:val=&quot;00395673&quot;/&gt;&lt;wsp:rsid wsp:val=&quot;00396A8B&quot;/&gt;&lt;wsp:rsid wsp:val=&quot;003A0B5D&quot;/&gt;&lt;wsp:rsid wsp:val=&quot;003A1829&quot;/&gt;&lt;wsp:rsid wsp:val=&quot;003A377C&quot;/&gt;&lt;wsp:rsid wsp:val=&quot;003A4CB3&quot;/&gt;&lt;wsp:rsid wsp:val=&quot;003A665A&quot;/&gt;&lt;wsp:rsid wsp:val=&quot;003B3F20&quot;/&gt;&lt;wsp:rsid wsp:val=&quot;003B6D17&quot;/&gt;&lt;wsp:rsid wsp:val=&quot;003B7DAB&quot;/&gt;&lt;wsp:rsid wsp:val=&quot;003C05A5&quot;/&gt;&lt;wsp:rsid wsp:val=&quot;003C3DD0&quot;/&gt;&lt;wsp:rsid wsp:val=&quot;003C5577&quot;/&gt;&lt;wsp:rsid wsp:val=&quot;003C55D3&quot;/&gt;&lt;wsp:rsid wsp:val=&quot;003C7323&quot;/&gt;&lt;wsp:rsid wsp:val=&quot;003C74E2&quot;/&gt;&lt;wsp:rsid wsp:val=&quot;003C785B&quot;/&gt;&lt;wsp:rsid wsp:val=&quot;003D299E&quot;/&gt;&lt;wsp:rsid wsp:val=&quot;003D2B31&quot;/&gt;&lt;wsp:rsid wsp:val=&quot;003D44E8&quot;/&gt;&lt;wsp:rsid wsp:val=&quot;003D4EAA&quot;/&gt;&lt;wsp:rsid wsp:val=&quot;003D50A9&quot;/&gt;&lt;wsp:rsid wsp:val=&quot;003D56C3&quot;/&gt;&lt;wsp:rsid wsp:val=&quot;003E1394&quot;/&gt;&lt;wsp:rsid wsp:val=&quot;003E2BDE&quot;/&gt;&lt;wsp:rsid wsp:val=&quot;003E369A&quot;/&gt;&lt;wsp:rsid wsp:val=&quot;003E3A7C&quot;/&gt;&lt;wsp:rsid wsp:val=&quot;003E3CD8&quot;/&gt;&lt;wsp:rsid wsp:val=&quot;003E604E&quot;/&gt;&lt;wsp:rsid wsp:val=&quot;003F038E&quot;/&gt;&lt;wsp:rsid wsp:val=&quot;003F1D9E&quot;/&gt;&lt;wsp:rsid wsp:val=&quot;003F2E02&quot;/&gt;&lt;wsp:rsid wsp:val=&quot;003F41C4&quot;/&gt;&lt;wsp:rsid wsp:val=&quot;003F4CA1&quot;/&gt;&lt;wsp:rsid wsp:val=&quot;003F51B5&quot;/&gt;&lt;wsp:rsid wsp:val=&quot;003F6038&quot;/&gt;&lt;wsp:rsid wsp:val=&quot;00400263&quot;/&gt;&lt;wsp:rsid wsp:val=&quot;00400ADD&quot;/&gt;&lt;wsp:rsid wsp:val=&quot;004017C2&quot;/&gt;&lt;wsp:rsid wsp:val=&quot;004031C1&quot;/&gt;&lt;wsp:rsid wsp:val=&quot;0040419A&quot;/&gt;&lt;wsp:rsid wsp:val=&quot;00406887&quot;/&gt;&lt;wsp:rsid wsp:val=&quot;0040756A&quot;/&gt;&lt;wsp:rsid wsp:val=&quot;00415B46&quot;/&gt;&lt;wsp:rsid wsp:val=&quot;004217AC&quot;/&gt;&lt;wsp:rsid wsp:val=&quot;00421A46&quot;/&gt;&lt;wsp:rsid wsp:val=&quot;00422BAA&quot;/&gt;&lt;wsp:rsid wsp:val=&quot;004237D4&quot;/&gt;&lt;wsp:rsid wsp:val=&quot;00430E86&quot;/&gt;&lt;wsp:rsid wsp:val=&quot;00431856&quot;/&gt;&lt;wsp:rsid wsp:val=&quot;00432377&quot;/&gt;&lt;wsp:rsid wsp:val=&quot;00433282&quot;/&gt;&lt;wsp:rsid wsp:val=&quot;004361B4&quot;/&gt;&lt;wsp:rsid wsp:val=&quot;00440E4B&quot;/&gt;&lt;wsp:rsid wsp:val=&quot;00441C2A&quot;/&gt;&lt;wsp:rsid wsp:val=&quot;00441C6D&quot;/&gt;&lt;wsp:rsid wsp:val=&quot;00442568&quot;/&gt;&lt;wsp:rsid wsp:val=&quot;004430CF&quot;/&gt;&lt;wsp:rsid wsp:val=&quot;00443CC6&quot;/&gt;&lt;wsp:rsid wsp:val=&quot;00444225&quot;/&gt;&lt;wsp:rsid wsp:val=&quot;00444D6C&quot;/&gt;&lt;wsp:rsid wsp:val=&quot;004453BB&quot;/&gt;&lt;wsp:rsid wsp:val=&quot;00450EF8&quot;/&gt;&lt;wsp:rsid wsp:val=&quot;004543ED&quot;/&gt;&lt;wsp:rsid wsp:val=&quot;0046402B&quot;/&gt;&lt;wsp:rsid wsp:val=&quot;004645B3&quot;/&gt;&lt;wsp:rsid wsp:val=&quot;00465F13&quot;/&gt;&lt;wsp:rsid wsp:val=&quot;0046699D&quot;/&gt;&lt;wsp:rsid wsp:val=&quot;00474FA0&quot;/&gt;&lt;wsp:rsid wsp:val=&quot;0049156D&quot;/&gt;&lt;wsp:rsid wsp:val=&quot;00492FDA&quot;/&gt;&lt;wsp:rsid wsp:val=&quot;00497809&quot;/&gt;&lt;wsp:rsid wsp:val=&quot;004A0D35&quot;/&gt;&lt;wsp:rsid wsp:val=&quot;004A17C7&quot;/&gt;&lt;wsp:rsid wsp:val=&quot;004A41BD&quot;/&gt;&lt;wsp:rsid wsp:val=&quot;004A782C&quot;/&gt;&lt;wsp:rsid wsp:val=&quot;004A7ADF&quot;/&gt;&lt;wsp:rsid wsp:val=&quot;004B03DA&quot;/&gt;&lt;wsp:rsid wsp:val=&quot;004B1EF8&quot;/&gt;&lt;wsp:rsid wsp:val=&quot;004B5CEC&quot;/&gt;&lt;wsp:rsid wsp:val=&quot;004B693D&quot;/&gt;&lt;wsp:rsid wsp:val=&quot;004B7715&quot;/&gt;&lt;wsp:rsid wsp:val=&quot;004B7C86&quot;/&gt;&lt;wsp:rsid wsp:val=&quot;004C58AD&quot;/&gt;&lt;wsp:rsid wsp:val=&quot;004C72B1&quot;/&gt;&lt;wsp:rsid wsp:val=&quot;004D072B&quot;/&gt;&lt;wsp:rsid wsp:val=&quot;004D0C02&quot;/&gt;&lt;wsp:rsid wsp:val=&quot;004D1DFD&quot;/&gt;&lt;wsp:rsid wsp:val=&quot;004D2B59&quot;/&gt;&lt;wsp:rsid wsp:val=&quot;004D3995&quot;/&gt;&lt;wsp:rsid wsp:val=&quot;004D3B52&quot;/&gt;&lt;wsp:rsid wsp:val=&quot;004D42E8&quot;/&gt;&lt;wsp:rsid wsp:val=&quot;004D521F&quot;/&gt;&lt;wsp:rsid wsp:val=&quot;004D77DD&quot;/&gt;&lt;wsp:rsid wsp:val=&quot;004D7E24&quot;/&gt;&lt;wsp:rsid wsp:val=&quot;004D7F48&quot;/&gt;&lt;wsp:rsid wsp:val=&quot;004E2E83&quot;/&gt;&lt;wsp:rsid wsp:val=&quot;004E73B0&quot;/&gt;&lt;wsp:rsid wsp:val=&quot;004F2F68&quot;/&gt;&lt;wsp:rsid wsp:val=&quot;004F6299&quot;/&gt;&lt;wsp:rsid wsp:val=&quot;004F7A3D&quot;/&gt;&lt;wsp:rsid wsp:val=&quot;00505026&quot;/&gt;&lt;wsp:rsid wsp:val=&quot;00505BFA&quot;/&gt;&lt;wsp:rsid wsp:val=&quot;00515234&quot;/&gt;&lt;wsp:rsid wsp:val=&quot;00517172&quot;/&gt;&lt;wsp:rsid wsp:val=&quot;00517307&quot;/&gt;&lt;wsp:rsid wsp:val=&quot;00521AAC&quot;/&gt;&lt;wsp:rsid wsp:val=&quot;00521B8C&quot;/&gt;&lt;wsp:rsid wsp:val=&quot;00526B6F&quot;/&gt;&lt;wsp:rsid wsp:val=&quot;0053142A&quot;/&gt;&lt;wsp:rsid wsp:val=&quot;005347FC&quot;/&gt;&lt;wsp:rsid wsp:val=&quot;00540A87&quot;/&gt;&lt;wsp:rsid wsp:val=&quot;005434D7&quot;/&gt;&lt;wsp:rsid wsp:val=&quot;005479F5&quot;/&gt;&lt;wsp:rsid wsp:val=&quot;00551B83&quot;/&gt;&lt;wsp:rsid wsp:val=&quot;005558CF&quot;/&gt;&lt;wsp:rsid wsp:val=&quot;00556E1D&quot;/&gt;&lt;wsp:rsid wsp:val=&quot;00557502&quot;/&gt;&lt;wsp:rsid wsp:val=&quot;00560492&quot;/&gt;&lt;wsp:rsid wsp:val=&quot;00561D8D&quot;/&gt;&lt;wsp:rsid wsp:val=&quot;005655DA&quot;/&gt;&lt;wsp:rsid wsp:val=&quot;0056763E&quot;/&gt;&lt;wsp:rsid wsp:val=&quot;00570EB9&quot;/&gt;&lt;wsp:rsid wsp:val=&quot;005713B7&quot;/&gt;&lt;wsp:rsid wsp:val=&quot;0057169E&quot;/&gt;&lt;wsp:rsid wsp:val=&quot;00577A52&quot;/&gt;&lt;wsp:rsid wsp:val=&quot;005811BC&quot;/&gt;&lt;wsp:rsid wsp:val=&quot;00586C80&quot;/&gt;&lt;wsp:rsid wsp:val=&quot;0058747E&quot;/&gt;&lt;wsp:rsid wsp:val=&quot;005910B3&quot;/&gt;&lt;wsp:rsid wsp:val=&quot;005927CF&quot;/&gt;&lt;wsp:rsid wsp:val=&quot;00592DE5&quot;/&gt;&lt;wsp:rsid wsp:val=&quot;005939A4&quot;/&gt;&lt;wsp:rsid wsp:val=&quot;00597DA3&quot;/&gt;&lt;wsp:rsid wsp:val=&quot;005A1864&quot;/&gt;&lt;wsp:rsid wsp:val=&quot;005A1B40&quot;/&gt;&lt;wsp:rsid wsp:val=&quot;005A718C&quot;/&gt;&lt;wsp:rsid wsp:val=&quot;005A7306&quot;/&gt;&lt;wsp:rsid wsp:val=&quot;005A7381&quot;/&gt;&lt;wsp:rsid wsp:val=&quot;005A772A&quot;/&gt;&lt;wsp:rsid wsp:val=&quot;005B207E&quot;/&gt;&lt;wsp:rsid wsp:val=&quot;005B41E8&quot;/&gt;&lt;wsp:rsid wsp:val=&quot;005B653A&quot;/&gt;&lt;wsp:rsid wsp:val=&quot;005B7115&quot;/&gt;&lt;wsp:rsid wsp:val=&quot;005C6516&quot;/&gt;&lt;wsp:rsid wsp:val=&quot;005D1F5B&quot;/&gt;&lt;wsp:rsid wsp:val=&quot;005D21ED&quot;/&gt;&lt;wsp:rsid wsp:val=&quot;005D2248&quot;/&gt;&lt;wsp:rsid wsp:val=&quot;005D23E2&quot;/&gt;&lt;wsp:rsid wsp:val=&quot;005D3F3A&quot;/&gt;&lt;wsp:rsid wsp:val=&quot;005D4B05&quot;/&gt;&lt;wsp:rsid wsp:val=&quot;005D6D26&quot;/&gt;&lt;wsp:rsid wsp:val=&quot;005D761F&quot;/&gt;&lt;wsp:rsid wsp:val=&quot;005E624D&quot;/&gt;&lt;wsp:rsid wsp:val=&quot;005F4A7E&quot;/&gt;&lt;wsp:rsid wsp:val=&quot;005F4D2C&quot;/&gt;&lt;wsp:rsid wsp:val=&quot;005F7356&quot;/&gt;&lt;wsp:rsid wsp:val=&quot;00600AD8&quot;/&gt;&lt;wsp:rsid wsp:val=&quot;00602FBB&quot;/&gt;&lt;wsp:rsid wsp:val=&quot;00603C1C&quot;/&gt;&lt;wsp:rsid wsp:val=&quot;00603D80&quot;/&gt;&lt;wsp:rsid wsp:val=&quot;00610D3E&quot;/&gt;&lt;wsp:rsid wsp:val=&quot;00611D97&quot;/&gt;&lt;wsp:rsid wsp:val=&quot;00612402&quot;/&gt;&lt;wsp:rsid wsp:val=&quot;0061646C&quot;/&gt;&lt;wsp:rsid wsp:val=&quot;00621109&quot;/&gt;&lt;wsp:rsid wsp:val=&quot;006235EE&quot;/&gt;&lt;wsp:rsid wsp:val=&quot;0062498C&quot;/&gt;&lt;wsp:rsid wsp:val=&quot;006301BA&quot;/&gt;&lt;wsp:rsid wsp:val=&quot;0063232A&quot;/&gt;&lt;wsp:rsid wsp:val=&quot;00634095&quot;/&gt;&lt;wsp:rsid wsp:val=&quot;006362FF&quot;/&gt;&lt;wsp:rsid wsp:val=&quot;006416FA&quot;/&gt;&lt;wsp:rsid wsp:val=&quot;00642564&quot;/&gt;&lt;wsp:rsid wsp:val=&quot;00642ED4&quot;/&gt;&lt;wsp:rsid wsp:val=&quot;00644B23&quot;/&gt;&lt;wsp:rsid wsp:val=&quot;00645857&quot;/&gt;&lt;wsp:rsid wsp:val=&quot;00646E36&quot;/&gt;&lt;wsp:rsid wsp:val=&quot;006475B9&quot;/&gt;&lt;wsp:rsid wsp:val=&quot;00650609&quot;/&gt;&lt;wsp:rsid wsp:val=&quot;00651FDE&quot;/&gt;&lt;wsp:rsid wsp:val=&quot;006529B7&quot;/&gt;&lt;wsp:rsid wsp:val=&quot;00654E66&quot;/&gt;&lt;wsp:rsid wsp:val=&quot;006550A5&quot;/&gt;&lt;wsp:rsid wsp:val=&quot;006604A7&quot;/&gt;&lt;wsp:rsid wsp:val=&quot;006604E7&quot;/&gt;&lt;wsp:rsid wsp:val=&quot;0066272C&quot;/&gt;&lt;wsp:rsid wsp:val=&quot;00662AB0&quot;/&gt;&lt;wsp:rsid wsp:val=&quot;00665483&quot;/&gt;&lt;wsp:rsid wsp:val=&quot;006670DA&quot;/&gt;&lt;wsp:rsid wsp:val=&quot;00670916&quot;/&gt;&lt;wsp:rsid wsp:val=&quot;00671A88&quot;/&gt;&lt;wsp:rsid wsp:val=&quot;00671E20&quot;/&gt;&lt;wsp:rsid wsp:val=&quot;00673BA4&quot;/&gt;&lt;wsp:rsid wsp:val=&quot;00676D1F&quot;/&gt;&lt;wsp:rsid wsp:val=&quot;00680165&quot;/&gt;&lt;wsp:rsid wsp:val=&quot;0068235D&quot;/&gt;&lt;wsp:rsid wsp:val=&quot;0068302C&quot;/&gt;&lt;wsp:rsid wsp:val=&quot;00685642&quot;/&gt;&lt;wsp:rsid wsp:val=&quot;006856E5&quot;/&gt;&lt;wsp:rsid wsp:val=&quot;00685A73&quot;/&gt;&lt;wsp:rsid wsp:val=&quot;00686FBC&quot;/&gt;&lt;wsp:rsid wsp:val=&quot;00692130&quot;/&gt;&lt;wsp:rsid wsp:val=&quot;00696E9D&quot;/&gt;&lt;wsp:rsid wsp:val=&quot;0069720F&quot;/&gt;&lt;wsp:rsid wsp:val=&quot;006A019B&quot;/&gt;&lt;wsp:rsid wsp:val=&quot;006A18D4&quot;/&gt;&lt;wsp:rsid wsp:val=&quot;006A3282&quot;/&gt;&lt;wsp:rsid wsp:val=&quot;006B0D02&quot;/&gt;&lt;wsp:rsid wsp:val=&quot;006B1EDA&quot;/&gt;&lt;wsp:rsid wsp:val=&quot;006B3906&quot;/&gt;&lt;wsp:rsid wsp:val=&quot;006B463E&quot;/&gt;&lt;wsp:rsid wsp:val=&quot;006B46D8&quot;/&gt;&lt;wsp:rsid wsp:val=&quot;006B572C&quot;/&gt;&lt;wsp:rsid wsp:val=&quot;006B6A9B&quot;/&gt;&lt;wsp:rsid wsp:val=&quot;006B6FF1&quot;/&gt;&lt;wsp:rsid wsp:val=&quot;006B7B74&quot;/&gt;&lt;wsp:rsid wsp:val=&quot;006C3095&quot;/&gt;&lt;wsp:rsid wsp:val=&quot;006C674B&quot;/&gt;&lt;wsp:rsid wsp:val=&quot;006D4225&quot;/&gt;&lt;wsp:rsid wsp:val=&quot;006D47D2&quot;/&gt;&lt;wsp:rsid wsp:val=&quot;006D611D&quot;/&gt;&lt;wsp:rsid wsp:val=&quot;006D77BB&quot;/&gt;&lt;wsp:rsid wsp:val=&quot;006E1144&quot;/&gt;&lt;wsp:rsid wsp:val=&quot;006E1DC2&quot;/&gt;&lt;wsp:rsid wsp:val=&quot;006E1E48&quot;/&gt;&lt;wsp:rsid wsp:val=&quot;006E2345&quot;/&gt;&lt;wsp:rsid wsp:val=&quot;006E4E35&quot;/&gt;&lt;wsp:rsid wsp:val=&quot;006E4F62&quot;/&gt;&lt;wsp:rsid wsp:val=&quot;006F2B4E&quot;/&gt;&lt;wsp:rsid wsp:val=&quot;0070646B&quot;/&gt;&lt;wsp:rsid wsp:val=&quot;007066FA&quot;/&gt;&lt;wsp:rsid wsp:val=&quot;00707941&quot;/&gt;&lt;wsp:rsid wsp:val=&quot;00710CF4&quot;/&gt;&lt;wsp:rsid wsp:val=&quot;00712498&quot;/&gt;&lt;wsp:rsid wsp:val=&quot;007128E1&quot;/&gt;&lt;wsp:rsid wsp:val=&quot;00712B9A&quot;/&gt;&lt;wsp:rsid wsp:val=&quot;00712FE7&quot;/&gt;&lt;wsp:rsid wsp:val=&quot;00712FE9&quot;/&gt;&lt;wsp:rsid wsp:val=&quot;00713D69&quot;/&gt;&lt;wsp:rsid wsp:val=&quot;00715BCC&quot;/&gt;&lt;wsp:rsid wsp:val=&quot;00716E9F&quot;/&gt;&lt;wsp:rsid wsp:val=&quot;00721FC8&quot;/&gt;&lt;wsp:rsid wsp:val=&quot;00722F56&quot;/&gt;&lt;wsp:rsid wsp:val=&quot;00723BD0&quot;/&gt;&lt;wsp:rsid wsp:val=&quot;00724F51&quot;/&gt;&lt;wsp:rsid wsp:val=&quot;00726D4D&quot;/&gt;&lt;wsp:rsid wsp:val=&quot;00727982&quot;/&gt;&lt;wsp:rsid wsp:val=&quot;007366B9&quot;/&gt;&lt;wsp:rsid wsp:val=&quot;00736A92&quot;/&gt;&lt;wsp:rsid wsp:val=&quot;0074030B&quot;/&gt;&lt;wsp:rsid wsp:val=&quot;0074101D&quot;/&gt;&lt;wsp:rsid wsp:val=&quot;00741A10&quot;/&gt;&lt;wsp:rsid wsp:val=&quot;00742689&quot;/&gt;&lt;wsp:rsid wsp:val=&quot;00747A2C&quot;/&gt;&lt;wsp:rsid wsp:val=&quot;00750CEB&quot;/&gt;&lt;wsp:rsid wsp:val=&quot;00752857&quot;/&gt;&lt;wsp:rsid wsp:val=&quot;00762C4B&quot;/&gt;&lt;wsp:rsid wsp:val=&quot;007649DD&quot;/&gt;&lt;wsp:rsid wsp:val=&quot;0076572F&quot;/&gt;&lt;wsp:rsid wsp:val=&quot;00765FC8&quot;/&gt;&lt;wsp:rsid wsp:val=&quot;007661AA&quot;/&gt;&lt;wsp:rsid wsp:val=&quot;007664C6&quot;/&gt;&lt;wsp:rsid wsp:val=&quot;0076656E&quot;/&gt;&lt;wsp:rsid wsp:val=&quot;00770473&quot;/&gt;&lt;wsp:rsid wsp:val=&quot;00770490&quot;/&gt;&lt;wsp:rsid wsp:val=&quot;00774217&quot;/&gt;&lt;wsp:rsid wsp:val=&quot;00774B4C&quot;/&gt;&lt;wsp:rsid wsp:val=&quot;007755E7&quot;/&gt;&lt;wsp:rsid wsp:val=&quot;007808DE&quot;/&gt;&lt;wsp:rsid wsp:val=&quot;00780A03&quot;/&gt;&lt;wsp:rsid wsp:val=&quot;0078274A&quot;/&gt;&lt;wsp:rsid wsp:val=&quot;00782BF1&quot;/&gt;&lt;wsp:rsid wsp:val=&quot;007834B7&quot;/&gt;&lt;wsp:rsid wsp:val=&quot;00785196&quot;/&gt;&lt;wsp:rsid wsp:val=&quot;00785654&quot;/&gt;&lt;wsp:rsid wsp:val=&quot;00793494&quot;/&gt;&lt;wsp:rsid wsp:val=&quot;007A28DC&quot;/&gt;&lt;wsp:rsid wsp:val=&quot;007A29A0&quot;/&gt;&lt;wsp:rsid wsp:val=&quot;007A446F&quot;/&gt;&lt;wsp:rsid wsp:val=&quot;007A52C4&quot;/&gt;&lt;wsp:rsid wsp:val=&quot;007A6272&quot;/&gt;&lt;wsp:rsid wsp:val=&quot;007B0D50&quot;/&gt;&lt;wsp:rsid wsp:val=&quot;007B0E1D&quot;/&gt;&lt;wsp:rsid wsp:val=&quot;007B21C5&quot;/&gt;&lt;wsp:rsid wsp:val=&quot;007B319F&quot;/&gt;&lt;wsp:rsid wsp:val=&quot;007B3B93&quot;/&gt;&lt;wsp:rsid wsp:val=&quot;007B505C&quot;/&gt;&lt;wsp:rsid wsp:val=&quot;007C0B20&quot;/&gt;&lt;wsp:rsid wsp:val=&quot;007C2B61&quot;/&gt;&lt;wsp:rsid wsp:val=&quot;007C3B6C&quot;/&gt;&lt;wsp:rsid wsp:val=&quot;007C3C41&quot;/&gt;&lt;wsp:rsid wsp:val=&quot;007C742F&quot;/&gt;&lt;wsp:rsid wsp:val=&quot;007C772F&quot;/&gt;&lt;wsp:rsid wsp:val=&quot;007D4E54&quot;/&gt;&lt;wsp:rsid wsp:val=&quot;007D5A9E&quot;/&gt;&lt;wsp:rsid wsp:val=&quot;007D6048&quot;/&gt;&lt;wsp:rsid wsp:val=&quot;007D6C01&quot;/&gt;&lt;wsp:rsid wsp:val=&quot;007E1F3B&quot;/&gt;&lt;wsp:rsid wsp:val=&quot;007E4809&quot;/&gt;&lt;wsp:rsid wsp:val=&quot;007E56D8&quot;/&gt;&lt;wsp:rsid wsp:val=&quot;007E5C87&quot;/&gt;&lt;wsp:rsid wsp:val=&quot;007F015A&quot;/&gt;&lt;wsp:rsid wsp:val=&quot;007F0E1E&quot;/&gt;&lt;wsp:rsid wsp:val=&quot;007F13F5&quot;/&gt;&lt;wsp:rsid wsp:val=&quot;007F182F&quot;/&gt;&lt;wsp:rsid wsp:val=&quot;007F628B&quot;/&gt;&lt;wsp:rsid wsp:val=&quot;007F62EA&quot;/&gt;&lt;wsp:rsid wsp:val=&quot;007F700C&quot;/&gt;&lt;wsp:rsid wsp:val=&quot;00801967&quot;/&gt;&lt;wsp:rsid wsp:val=&quot;0080248E&quot;/&gt;&lt;wsp:rsid wsp:val=&quot;008031B5&quot;/&gt;&lt;wsp:rsid wsp:val=&quot;008072FF&quot;/&gt;&lt;wsp:rsid wsp:val=&quot;00810FB0&quot;/&gt;&lt;wsp:rsid wsp:val=&quot;0081689A&quot;/&gt;&lt;wsp:rsid wsp:val=&quot;008240E1&quot;/&gt;&lt;wsp:rsid wsp:val=&quot;0082583A&quot;/&gt;&lt;wsp:rsid wsp:val=&quot;00826532&quot;/&gt;&lt;wsp:rsid wsp:val=&quot;0083389F&quot;/&gt;&lt;wsp:rsid wsp:val=&quot;00835C3C&quot;/&gt;&lt;wsp:rsid wsp:val=&quot;00836C44&quot;/&gt;&lt;wsp:rsid wsp:val=&quot;00842B4F&quot;/&gt;&lt;wsp:rsid wsp:val=&quot;00843AAA&quot;/&gt;&lt;wsp:rsid wsp:val=&quot;00847556&quot;/&gt;&lt;wsp:rsid wsp:val=&quot;008510F1&quot;/&gt;&lt;wsp:rsid wsp:val=&quot;00853D81&quot;/&gt;&lt;wsp:rsid wsp:val=&quot;008556A6&quot;/&gt;&lt;wsp:rsid wsp:val=&quot;00856FDC&quot;/&gt;&lt;wsp:rsid wsp:val=&quot;00861537&quot;/&gt;&lt;wsp:rsid wsp:val=&quot;008627A1&quot;/&gt;&lt;wsp:rsid wsp:val=&quot;00863EBB&quot;/&gt;&lt;wsp:rsid wsp:val=&quot;00864664&quot;/&gt;&lt;wsp:rsid wsp:val=&quot;00866314&quot;/&gt;&lt;wsp:rsid wsp:val=&quot;008671F5&quot;/&gt;&lt;wsp:rsid wsp:val=&quot;00871645&quot;/&gt;&lt;wsp:rsid wsp:val=&quot;00873715&quot;/&gt;&lt;wsp:rsid wsp:val=&quot;0087373E&quot;/&gt;&lt;wsp:rsid wsp:val=&quot;00874FE0&quot;/&gt;&lt;wsp:rsid wsp:val=&quot;00875CB4&quot;/&gt;&lt;wsp:rsid wsp:val=&quot;008764E7&quot;/&gt;&lt;wsp:rsid wsp:val=&quot;00884014&quot;/&gt;&lt;wsp:rsid wsp:val=&quot;00885543&quot;/&gt;&lt;wsp:rsid wsp:val=&quot;00885DDB&quot;/&gt;&lt;wsp:rsid wsp:val=&quot;008921D3&quot;/&gt;&lt;wsp:rsid wsp:val=&quot;00893454&quot;/&gt;&lt;wsp:rsid wsp:val=&quot;008A0249&quot;/&gt;&lt;wsp:rsid wsp:val=&quot;008A0996&quot;/&gt;&lt;wsp:rsid wsp:val=&quot;008A24BF&quot;/&gt;&lt;wsp:rsid wsp:val=&quot;008A4BA1&quot;/&gt;&lt;wsp:rsid wsp:val=&quot;008B24BB&quot;/&gt;&lt;wsp:rsid wsp:val=&quot;008B4235&quot;/&gt;&lt;wsp:rsid wsp:val=&quot;008B6A34&quot;/&gt;&lt;wsp:rsid wsp:val=&quot;008B6E98&quot;/&gt;&lt;wsp:rsid wsp:val=&quot;008B7DF8&quot;/&gt;&lt;wsp:rsid wsp:val=&quot;008C597F&quot;/&gt;&lt;wsp:rsid wsp:val=&quot;008C5EEC&quot;/&gt;&lt;wsp:rsid wsp:val=&quot;008C60E9&quot;/&gt;&lt;wsp:rsid wsp:val=&quot;008D1631&quot;/&gt;&lt;wsp:rsid wsp:val=&quot;008D73E1&quot;/&gt;&lt;wsp:rsid wsp:val=&quot;008E0A4B&quot;/&gt;&lt;wsp:rsid wsp:val=&quot;008E314F&quot;/&gt;&lt;wsp:rsid wsp:val=&quot;008E4A88&quot;/&gt;&lt;wsp:rsid wsp:val=&quot;008E715E&quot;/&gt;&lt;wsp:rsid wsp:val=&quot;008F2C5A&quot;/&gt;&lt;wsp:rsid wsp:val=&quot;008F616D&quot;/&gt;&lt;wsp:rsid wsp:val=&quot;008F6413&quot;/&gt;&lt;wsp:rsid wsp:val=&quot;008F68CF&quot;/&gt;&lt;wsp:rsid wsp:val=&quot;008F7D93&quot;/&gt;&lt;wsp:rsid wsp:val=&quot;0090028C&quot;/&gt;&lt;wsp:rsid wsp:val=&quot;00901ECE&quot;/&gt;&lt;wsp:rsid wsp:val=&quot;00904C88&quot;/&gt;&lt;wsp:rsid wsp:val=&quot;009050A8&quot;/&gt;&lt;wsp:rsid wsp:val=&quot;00906173&quot;/&gt;&lt;wsp:rsid wsp:val=&quot;00906356&quot;/&gt;&lt;wsp:rsid wsp:val=&quot;00906895&quot;/&gt;&lt;wsp:rsid wsp:val=&quot;0090773A&quot;/&gt;&lt;wsp:rsid wsp:val=&quot;009100AC&quot;/&gt;&lt;wsp:rsid wsp:val=&quot;009112A9&quot;/&gt;&lt;wsp:rsid wsp:val=&quot;00912016&quot;/&gt;&lt;wsp:rsid wsp:val=&quot;009147F7&quot;/&gt;&lt;wsp:rsid wsp:val=&quot;00922EBD&quot;/&gt;&lt;wsp:rsid wsp:val=&quot;00923B69&quot;/&gt;&lt;wsp:rsid wsp:val=&quot;00924953&quot;/&gt;&lt;wsp:rsid wsp:val=&quot;009308CF&quot;/&gt;&lt;wsp:rsid wsp:val=&quot;00930C81&quot;/&gt;&lt;wsp:rsid wsp:val=&quot;00930D32&quot;/&gt;&lt;wsp:rsid wsp:val=&quot;00931377&quot;/&gt;&lt;wsp:rsid wsp:val=&quot;00931702&quot;/&gt;&lt;wsp:rsid wsp:val=&quot;00931937&quot;/&gt;&lt;wsp:rsid wsp:val=&quot;00933D69&quot;/&gt;&lt;wsp:rsid wsp:val=&quot;00934967&quot;/&gt;&lt;wsp:rsid wsp:val=&quot;00934D4B&quot;/&gt;&lt;wsp:rsid wsp:val=&quot;00935866&quot;/&gt;&lt;wsp:rsid wsp:val=&quot;00937AEE&quot;/&gt;&lt;wsp:rsid wsp:val=&quot;009403DA&quot;/&gt;&lt;wsp:rsid wsp:val=&quot;00944AB4&quot;/&gt;&lt;wsp:rsid wsp:val=&quot;0094533F&quot;/&gt;&lt;wsp:rsid wsp:val=&quot;0095748C&quot;/&gt;&lt;wsp:rsid wsp:val=&quot;0096268B&quot;/&gt;&lt;wsp:rsid wsp:val=&quot;009626F8&quot;/&gt;&lt;wsp:rsid wsp:val=&quot;00965EC6&quot;/&gt;&lt;wsp:rsid wsp:val=&quot;00966889&quot;/&gt;&lt;wsp:rsid wsp:val=&quot;009733BF&quot;/&gt;&lt;wsp:rsid wsp:val=&quot;009776DE&quot;/&gt;&lt;wsp:rsid wsp:val=&quot;0098134C&quot;/&gt;&lt;wsp:rsid wsp:val=&quot;009819AE&quot;/&gt;&lt;wsp:rsid wsp:val=&quot;009829B0&quot;/&gt;&lt;wsp:rsid wsp:val=&quot;00983910&quot;/&gt;&lt;wsp:rsid wsp:val=&quot;00983A27&quot;/&gt;&lt;wsp:rsid wsp:val=&quot;00983FE9&quot;/&gt;&lt;wsp:rsid wsp:val=&quot;009928D4&quot;/&gt;&lt;wsp:rsid wsp:val=&quot;00996AC8&quot;/&gt;&lt;wsp:rsid wsp:val=&quot;009A04AF&quot;/&gt;&lt;wsp:rsid wsp:val=&quot;009A2280&quot;/&gt;&lt;wsp:rsid wsp:val=&quot;009A2C6C&quot;/&gt;&lt;wsp:rsid wsp:val=&quot;009A43A2&quot;/&gt;&lt;wsp:rsid wsp:val=&quot;009B1D86&quot;/&gt;&lt;wsp:rsid wsp:val=&quot;009B2CB0&quot;/&gt;&lt;wsp:rsid wsp:val=&quot;009B34E2&quot;/&gt;&lt;wsp:rsid wsp:val=&quot;009B39E0&quot;/&gt;&lt;wsp:rsid wsp:val=&quot;009B3D9F&quot;/&gt;&lt;wsp:rsid wsp:val=&quot;009B48F1&quot;/&gt;&lt;wsp:rsid wsp:val=&quot;009B6CC1&quot;/&gt;&lt;wsp:rsid wsp:val=&quot;009C0727&quot;/&gt;&lt;wsp:rsid wsp:val=&quot;009C1AD5&quot;/&gt;&lt;wsp:rsid wsp:val=&quot;009C2D1D&quot;/&gt;&lt;wsp:rsid wsp:val=&quot;009C3890&quot;/&gt;&lt;wsp:rsid wsp:val=&quot;009C40E1&quot;/&gt;&lt;wsp:rsid wsp:val=&quot;009C4A6F&quot;/&gt;&lt;wsp:rsid wsp:val=&quot;009C628D&quot;/&gt;&lt;wsp:rsid wsp:val=&quot;009D0348&quot;/&gt;&lt;wsp:rsid wsp:val=&quot;009D1BE4&quot;/&gt;&lt;wsp:rsid wsp:val=&quot;009D5DE0&quot;/&gt;&lt;wsp:rsid wsp:val=&quot;009D62B1&quot;/&gt;&lt;wsp:rsid wsp:val=&quot;009E0843&quot;/&gt;&lt;wsp:rsid wsp:val=&quot;009E09B3&quot;/&gt;&lt;wsp:rsid wsp:val=&quot;009E2929&quot;/&gt;&lt;wsp:rsid wsp:val=&quot;009E5870&quot;/&gt;&lt;wsp:rsid wsp:val=&quot;009F3F7E&quot;/&gt;&lt;wsp:rsid wsp:val=&quot;00A0219E&quot;/&gt;&lt;wsp:rsid wsp:val=&quot;00A0535F&quot;/&gt;&lt;wsp:rsid wsp:val=&quot;00A05FD2&quot;/&gt;&lt;wsp:rsid wsp:val=&quot;00A126D8&quot;/&gt;&lt;wsp:rsid wsp:val=&quot;00A15D47&quot;/&gt;&lt;wsp:rsid wsp:val=&quot;00A16E19&quot;/&gt;&lt;wsp:rsid wsp:val=&quot;00A17573&quot;/&gt;&lt;wsp:rsid wsp:val=&quot;00A25923&quot;/&gt;&lt;wsp:rsid wsp:val=&quot;00A33BED&quot;/&gt;&lt;wsp:rsid wsp:val=&quot;00A33FD3&quot;/&gt;&lt;wsp:rsid wsp:val=&quot;00A34818&quot;/&gt;&lt;wsp:rsid wsp:val=&quot;00A35A6B&quot;/&gt;&lt;wsp:rsid wsp:val=&quot;00A37125&quot;/&gt;&lt;wsp:rsid wsp:val=&quot;00A50244&quot;/&gt;&lt;wsp:rsid wsp:val=&quot;00A50E31&quot;/&gt;&lt;wsp:rsid wsp:val=&quot;00A525AA&quot;/&gt;&lt;wsp:rsid wsp:val=&quot;00A53DA9&quot;/&gt;&lt;wsp:rsid wsp:val=&quot;00A55F4E&quot;/&gt;&lt;wsp:rsid wsp:val=&quot;00A57448&quot;/&gt;&lt;wsp:rsid wsp:val=&quot;00A57ACE&quot;/&gt;&lt;wsp:rsid wsp:val=&quot;00A61831&quot;/&gt;&lt;wsp:rsid wsp:val=&quot;00A6446C&quot;/&gt;&lt;wsp:rsid wsp:val=&quot;00A653A6&quot;/&gt;&lt;wsp:rsid wsp:val=&quot;00A65439&quot;/&gt;&lt;wsp:rsid wsp:val=&quot;00A65BF6&quot;/&gt;&lt;wsp:rsid wsp:val=&quot;00A66640&quot;/&gt;&lt;wsp:rsid wsp:val=&quot;00A66F72&quot;/&gt;&lt;wsp:rsid wsp:val=&quot;00A67A2B&quot;/&gt;&lt;wsp:rsid wsp:val=&quot;00A72864&quot;/&gt;&lt;wsp:rsid wsp:val=&quot;00A73A6E&quot;/&gt;&lt;wsp:rsid wsp:val=&quot;00A73DDE&quot;/&gt;&lt;wsp:rsid wsp:val=&quot;00A81045&quot;/&gt;&lt;wsp:rsid wsp:val=&quot;00A81933&quot;/&gt;&lt;wsp:rsid wsp:val=&quot;00A81B15&quot;/&gt;&lt;wsp:rsid wsp:val=&quot;00A85234&quot;/&gt;&lt;wsp:rsid wsp:val=&quot;00A85DBC&quot;/&gt;&lt;wsp:rsid wsp:val=&quot;00A86D7E&quot;/&gt;&lt;wsp:rsid wsp:val=&quot;00A87366&quot;/&gt;&lt;wsp:rsid wsp:val=&quot;00A878EF&quot;/&gt;&lt;wsp:rsid wsp:val=&quot;00A9656B&quot;/&gt;&lt;wsp:rsid wsp:val=&quot;00AA24C1&quot;/&gt;&lt;wsp:rsid wsp:val=&quot;00AA4CA6&quot;/&gt;&lt;wsp:rsid wsp:val=&quot;00AA4DD5&quot;/&gt;&lt;wsp:rsid wsp:val=&quot;00AA5DEE&quot;/&gt;&lt;wsp:rsid wsp:val=&quot;00AB3F85&quot;/&gt;&lt;wsp:rsid wsp:val=&quot;00AB7F9E&quot;/&gt;&lt;wsp:rsid wsp:val=&quot;00AC04CD&quot;/&gt;&lt;wsp:rsid wsp:val=&quot;00AC0B13&quot;/&gt;&lt;wsp:rsid wsp:val=&quot;00AC0B5C&quot;/&gt;&lt;wsp:rsid wsp:val=&quot;00AC0EFF&quot;/&gt;&lt;wsp:rsid wsp:val=&quot;00AC12AF&quot;/&gt;&lt;wsp:rsid wsp:val=&quot;00AC2665&quot;/&gt;&lt;wsp:rsid wsp:val=&quot;00AC2EEB&quot;/&gt;&lt;wsp:rsid wsp:val=&quot;00AC306A&quot;/&gt;&lt;wsp:rsid wsp:val=&quot;00AC5005&quot;/&gt;&lt;wsp:rsid wsp:val=&quot;00AC654A&quot;/&gt;&lt;wsp:rsid wsp:val=&quot;00AC670F&quot;/&gt;&lt;wsp:rsid wsp:val=&quot;00AC6B3D&quot;/&gt;&lt;wsp:rsid wsp:val=&quot;00AC6DB8&quot;/&gt;&lt;wsp:rsid wsp:val=&quot;00AD19C3&quot;/&gt;&lt;wsp:rsid wsp:val=&quot;00AD2058&quot;/&gt;&lt;wsp:rsid wsp:val=&quot;00AD6613&quot;/&gt;&lt;wsp:rsid wsp:val=&quot;00AD6D86&quot;/&gt;&lt;wsp:rsid wsp:val=&quot;00AE2DD6&quot;/&gt;&lt;wsp:rsid wsp:val=&quot;00AE35E4&quot;/&gt;&lt;wsp:rsid wsp:val=&quot;00AE747D&quot;/&gt;&lt;wsp:rsid wsp:val=&quot;00AE77EC&quot;/&gt;&lt;wsp:rsid wsp:val=&quot;00AF1CC9&quot;/&gt;&lt;wsp:rsid wsp:val=&quot;00B01679&quot;/&gt;&lt;wsp:rsid wsp:val=&quot;00B02F68&quot;/&gt;&lt;wsp:rsid wsp:val=&quot;00B03CAE&quot;/&gt;&lt;wsp:rsid wsp:val=&quot;00B05546&quot;/&gt;&lt;wsp:rsid wsp:val=&quot;00B05946&quot;/&gt;&lt;wsp:rsid wsp:val=&quot;00B067A5&quot;/&gt;&lt;wsp:rsid wsp:val=&quot;00B06E27&quot;/&gt;&lt;wsp:rsid wsp:val=&quot;00B12421&quot;/&gt;&lt;wsp:rsid wsp:val=&quot;00B12FE2&quot;/&gt;&lt;wsp:rsid wsp:val=&quot;00B15E24&quot;/&gt;&lt;wsp:rsid wsp:val=&quot;00B226D0&quot;/&gt;&lt;wsp:rsid wsp:val=&quot;00B22E92&quot;/&gt;&lt;wsp:rsid wsp:val=&quot;00B30F2A&quot;/&gt;&lt;wsp:rsid wsp:val=&quot;00B31FB5&quot;/&gt;&lt;wsp:rsid wsp:val=&quot;00B3223D&quot;/&gt;&lt;wsp:rsid wsp:val=&quot;00B34988&quot;/&gt;&lt;wsp:rsid wsp:val=&quot;00B3698F&quot;/&gt;&lt;wsp:rsid wsp:val=&quot;00B406C1&quot;/&gt;&lt;wsp:rsid wsp:val=&quot;00B42372&quot;/&gt;&lt;wsp:rsid wsp:val=&quot;00B42C7A&quot;/&gt;&lt;wsp:rsid wsp:val=&quot;00B44009&quot;/&gt;&lt;wsp:rsid wsp:val=&quot;00B463E3&quot;/&gt;&lt;wsp:rsid wsp:val=&quot;00B47B48&quot;/&gt;&lt;wsp:rsid wsp:val=&quot;00B5001E&quot;/&gt;&lt;wsp:rsid wsp:val=&quot;00B52C8A&quot;/&gt;&lt;wsp:rsid wsp:val=&quot;00B5445A&quot;/&gt;&lt;wsp:rsid wsp:val=&quot;00B558AB&quot;/&gt;&lt;wsp:rsid wsp:val=&quot;00B606D9&quot;/&gt;&lt;wsp:rsid wsp:val=&quot;00B60991&quot;/&gt;&lt;wsp:rsid wsp:val=&quot;00B62D3B&quot;/&gt;&lt;wsp:rsid wsp:val=&quot;00B64ABD&quot;/&gt;&lt;wsp:rsid wsp:val=&quot;00B65225&quot;/&gt;&lt;wsp:rsid wsp:val=&quot;00B70989&quot;/&gt;&lt;wsp:rsid wsp:val=&quot;00B73543&quot;/&gt;&lt;wsp:rsid wsp:val=&quot;00B739BA&quot;/&gt;&lt;wsp:rsid wsp:val=&quot;00B73AE2&quot;/&gt;&lt;wsp:rsid wsp:val=&quot;00B73BFC&quot;/&gt;&lt;wsp:rsid wsp:val=&quot;00B80274&quot;/&gt;&lt;wsp:rsid wsp:val=&quot;00B8397B&quot;/&gt;&lt;wsp:rsid wsp:val=&quot;00B8446C&quot;/&gt;&lt;wsp:rsid wsp:val=&quot;00B84970&quot;/&gt;&lt;wsp:rsid wsp:val=&quot;00B876F0&quot;/&gt;&lt;wsp:rsid wsp:val=&quot;00B87ECE&quot;/&gt;&lt;wsp:rsid wsp:val=&quot;00B9181B&quot;/&gt;&lt;wsp:rsid wsp:val=&quot;00B925DD&quot;/&gt;&lt;wsp:rsid wsp:val=&quot;00B9543F&quot;/&gt;&lt;wsp:rsid wsp:val=&quot;00B95A46&quot;/&gt;&lt;wsp:rsid wsp:val=&quot;00BA146A&quot;/&gt;&lt;wsp:rsid wsp:val=&quot;00BA1CBC&quot;/&gt;&lt;wsp:rsid wsp:val=&quot;00BA1D66&quot;/&gt;&lt;wsp:rsid wsp:val=&quot;00BB087F&quot;/&gt;&lt;wsp:rsid wsp:val=&quot;00BB16F4&quot;/&gt;&lt;wsp:rsid wsp:val=&quot;00BB5FFE&quot;/&gt;&lt;wsp:rsid wsp:val=&quot;00BB6A38&quot;/&gt;&lt;wsp:rsid wsp:val=&quot;00BC40A6&quot;/&gt;&lt;wsp:rsid wsp:val=&quot;00BC4CBB&quot;/&gt;&lt;wsp:rsid wsp:val=&quot;00BC5AE7&quot;/&gt;&lt;wsp:rsid wsp:val=&quot;00BC7FED&quot;/&gt;&lt;wsp:rsid wsp:val=&quot;00BD14EA&quot;/&gt;&lt;wsp:rsid wsp:val=&quot;00BD3CDD&quot;/&gt;&lt;wsp:rsid wsp:val=&quot;00BD7B79&quot;/&gt;&lt;wsp:rsid wsp:val=&quot;00BE1672&quot;/&gt;&lt;wsp:rsid wsp:val=&quot;00BE31EA&quot;/&gt;&lt;wsp:rsid wsp:val=&quot;00BE3E00&quot;/&gt;&lt;wsp:rsid wsp:val=&quot;00BE48B6&quot;/&gt;&lt;wsp:rsid wsp:val=&quot;00BE7095&quot;/&gt;&lt;wsp:rsid wsp:val=&quot;00BE78BD&quot;/&gt;&lt;wsp:rsid wsp:val=&quot;00BF03BB&quot;/&gt;&lt;wsp:rsid wsp:val=&quot;00BF15F6&quot;/&gt;&lt;wsp:rsid wsp:val=&quot;00BF28CB&quot;/&gt;&lt;wsp:rsid wsp:val=&quot;00BF50DB&quot;/&gt;&lt;wsp:rsid wsp:val=&quot;00BF62CD&quot;/&gt;&lt;wsp:rsid wsp:val=&quot;00BF7F29&quot;/&gt;&lt;wsp:rsid wsp:val=&quot;00BF7F3A&quot;/&gt;&lt;wsp:rsid wsp:val=&quot;00C04118&quot;/&gt;&lt;wsp:rsid wsp:val=&quot;00C07A28&quot;/&gt;&lt;wsp:rsid wsp:val=&quot;00C16EAA&quot;/&gt;&lt;wsp:rsid wsp:val=&quot;00C20409&quot;/&gt;&lt;wsp:rsid wsp:val=&quot;00C26212&quot;/&gt;&lt;wsp:rsid wsp:val=&quot;00C26985&quot;/&gt;&lt;wsp:rsid wsp:val=&quot;00C3198F&quot;/&gt;&lt;wsp:rsid wsp:val=&quot;00C329CB&quot;/&gt;&lt;wsp:rsid wsp:val=&quot;00C34F14&quot;/&gt;&lt;wsp:rsid wsp:val=&quot;00C36435&quot;/&gt;&lt;wsp:rsid wsp:val=&quot;00C42EA1&quot;/&gt;&lt;wsp:rsid wsp:val=&quot;00C50891&quot;/&gt;&lt;wsp:rsid wsp:val=&quot;00C51228&quot;/&gt;&lt;wsp:rsid wsp:val=&quot;00C51ECB&quot;/&gt;&lt;wsp:rsid wsp:val=&quot;00C53A1A&quot;/&gt;&lt;wsp:rsid wsp:val=&quot;00C53B3C&quot;/&gt;&lt;wsp:rsid wsp:val=&quot;00C546CF&quot;/&gt;&lt;wsp:rsid wsp:val=&quot;00C56601&quot;/&gt;&lt;wsp:rsid wsp:val=&quot;00C575F0&quot;/&gt;&lt;wsp:rsid wsp:val=&quot;00C578B3&quot;/&gt;&lt;wsp:rsid wsp:val=&quot;00C70E7D&quot;/&gt;&lt;wsp:rsid wsp:val=&quot;00C73658&quot;/&gt;&lt;wsp:rsid wsp:val=&quot;00C80CB7&quot;/&gt;&lt;wsp:rsid wsp:val=&quot;00C816A2&quot;/&gt;&lt;wsp:rsid wsp:val=&quot;00C8176D&quot;/&gt;&lt;wsp:rsid wsp:val=&quot;00C81962&quot;/&gt;&lt;wsp:rsid wsp:val=&quot;00C82C1B&quot;/&gt;&lt;wsp:rsid wsp:val=&quot;00C83065&quot;/&gt;&lt;wsp:rsid wsp:val=&quot;00C8380C&quot;/&gt;&lt;wsp:rsid wsp:val=&quot;00C84376&quot;/&gt;&lt;wsp:rsid wsp:val=&quot;00C847AC&quot;/&gt;&lt;wsp:rsid wsp:val=&quot;00C91E2D&quot;/&gt;&lt;wsp:rsid wsp:val=&quot;00C93060&quot;/&gt;&lt;wsp:rsid wsp:val=&quot;00C94692&quot;/&gt;&lt;wsp:rsid wsp:val=&quot;00C96A24&quot;/&gt;&lt;wsp:rsid wsp:val=&quot;00C97B91&quot;/&gt;&lt;wsp:rsid wsp:val=&quot;00CA3229&quot;/&gt;&lt;wsp:rsid wsp:val=&quot;00CA32E8&quot;/&gt;&lt;wsp:rsid wsp:val=&quot;00CA40DE&quot;/&gt;&lt;wsp:rsid wsp:val=&quot;00CA559C&quot;/&gt;&lt;wsp:rsid wsp:val=&quot;00CA6520&quot;/&gt;&lt;wsp:rsid wsp:val=&quot;00CB1793&quot;/&gt;&lt;wsp:rsid wsp:val=&quot;00CB203F&quot;/&gt;&lt;wsp:rsid wsp:val=&quot;00CB2E29&quot;/&gt;&lt;wsp:rsid wsp:val=&quot;00CB3271&quot;/&gt;&lt;wsp:rsid wsp:val=&quot;00CB3746&quot;/&gt;&lt;wsp:rsid wsp:val=&quot;00CB5123&quot;/&gt;&lt;wsp:rsid wsp:val=&quot;00CB77C1&quot;/&gt;&lt;wsp:rsid wsp:val=&quot;00CC10BE&quot;/&gt;&lt;wsp:rsid wsp:val=&quot;00CC26C6&quot;/&gt;&lt;wsp:rsid wsp:val=&quot;00CC742C&quot;/&gt;&lt;wsp:rsid wsp:val=&quot;00CD03C9&quot;/&gt;&lt;wsp:rsid wsp:val=&quot;00CD2A32&quot;/&gt;&lt;wsp:rsid wsp:val=&quot;00CD4DC8&quot;/&gt;&lt;wsp:rsid wsp:val=&quot;00CD6473&quot;/&gt;&lt;wsp:rsid wsp:val=&quot;00CE0F68&quot;/&gt;&lt;wsp:rsid wsp:val=&quot;00CE5D2F&quot;/&gt;&lt;wsp:rsid wsp:val=&quot;00CE64A9&quot;/&gt;&lt;wsp:rsid wsp:val=&quot;00CE6621&quot;/&gt;&lt;wsp:rsid wsp:val=&quot;00CE6B6C&quot;/&gt;&lt;wsp:rsid wsp:val=&quot;00CF0B10&quot;/&gt;&lt;wsp:rsid wsp:val=&quot;00CF1288&quot;/&gt;&lt;wsp:rsid wsp:val=&quot;00CF1369&quot;/&gt;&lt;wsp:rsid wsp:val=&quot;00CF1BA7&quot;/&gt;&lt;wsp:rsid wsp:val=&quot;00CF21D8&quot;/&gt;&lt;wsp:rsid wsp:val=&quot;00CF3CC6&quot;/&gt;&lt;wsp:rsid wsp:val=&quot;00CF6D00&quot;/&gt;&lt;wsp:rsid wsp:val=&quot;00CF71D1&quot;/&gt;&lt;wsp:rsid wsp:val=&quot;00D0117C&quot;/&gt;&lt;wsp:rsid wsp:val=&quot;00D04B8B&quot;/&gt;&lt;wsp:rsid wsp:val=&quot;00D058C4&quot;/&gt;&lt;wsp:rsid wsp:val=&quot;00D072A2&quot;/&gt;&lt;wsp:rsid wsp:val=&quot;00D07CEE&quot;/&gt;&lt;wsp:rsid wsp:val=&quot;00D12280&quot;/&gt;&lt;wsp:rsid wsp:val=&quot;00D1300C&quot;/&gt;&lt;wsp:rsid wsp:val=&quot;00D150B1&quot;/&gt;&lt;wsp:rsid wsp:val=&quot;00D150DB&quot;/&gt;&lt;wsp:rsid wsp:val=&quot;00D1579D&quot;/&gt;&lt;wsp:rsid wsp:val=&quot;00D176E0&quot;/&gt;&lt;wsp:rsid wsp:val=&quot;00D17A79&quot;/&gt;&lt;wsp:rsid wsp:val=&quot;00D17F4D&quot;/&gt;&lt;wsp:rsid wsp:val=&quot;00D262B4&quot;/&gt;&lt;wsp:rsid wsp:val=&quot;00D264AA&quot;/&gt;&lt;wsp:rsid wsp:val=&quot;00D34921&quot;/&gt;&lt;wsp:rsid wsp:val=&quot;00D34A98&quot;/&gt;&lt;wsp:rsid wsp:val=&quot;00D34DA4&quot;/&gt;&lt;wsp:rsid wsp:val=&quot;00D36614&quot;/&gt;&lt;wsp:rsid wsp:val=&quot;00D37BD0&quot;/&gt;&lt;wsp:rsid wsp:val=&quot;00D40239&quot;/&gt;&lt;wsp:rsid wsp:val=&quot;00D40266&quot;/&gt;&lt;wsp:rsid wsp:val=&quot;00D40E06&quot;/&gt;&lt;wsp:rsid wsp:val=&quot;00D50D6E&quot;/&gt;&lt;wsp:rsid wsp:val=&quot;00D50DBD&quot;/&gt;&lt;wsp:rsid wsp:val=&quot;00D520E4&quot;/&gt;&lt;wsp:rsid wsp:val=&quot;00D526A5&quot;/&gt;&lt;wsp:rsid wsp:val=&quot;00D53BFB&quot;/&gt;&lt;wsp:rsid wsp:val=&quot;00D5415B&quot;/&gt;&lt;wsp:rsid wsp:val=&quot;00D55F77&quot;/&gt;&lt;wsp:rsid wsp:val=&quot;00D575F4&quot;/&gt;&lt;wsp:rsid wsp:val=&quot;00D5781D&quot;/&gt;&lt;wsp:rsid wsp:val=&quot;00D57DFA&quot;/&gt;&lt;wsp:rsid wsp:val=&quot;00D60B9E&quot;/&gt;&lt;wsp:rsid wsp:val=&quot;00D651AF&quot;/&gt;&lt;wsp:rsid wsp:val=&quot;00D66315&quot;/&gt;&lt;wsp:rsid wsp:val=&quot;00D70E88&quot;/&gt;&lt;wsp:rsid wsp:val=&quot;00D70F9D&quot;/&gt;&lt;wsp:rsid wsp:val=&quot;00D71D3B&quot;/&gt;&lt;wsp:rsid wsp:val=&quot;00D72253&quot;/&gt;&lt;wsp:rsid wsp:val=&quot;00D75D35&quot;/&gt;&lt;wsp:rsid wsp:val=&quot;00D80F86&quot;/&gt;&lt;wsp:rsid wsp:val=&quot;00D82619&quot;/&gt;&lt;wsp:rsid wsp:val=&quot;00D831F6&quot;/&gt;&lt;wsp:rsid wsp:val=&quot;00D839B8&quot;/&gt;&lt;wsp:rsid wsp:val=&quot;00D83AAD&quot;/&gt;&lt;wsp:rsid wsp:val=&quot;00D84411&quot;/&gt;&lt;wsp:rsid wsp:val=&quot;00D90132&quot;/&gt;&lt;wsp:rsid wsp:val=&quot;00D9135B&quot;/&gt;&lt;wsp:rsid wsp:val=&quot;00D91D89&quot;/&gt;&lt;wsp:rsid wsp:val=&quot;00DA025E&quot;/&gt;&lt;wsp:rsid wsp:val=&quot;00DA518A&quot;/&gt;&lt;wsp:rsid wsp:val=&quot;00DA706D&quot;/&gt;&lt;wsp:rsid wsp:val=&quot;00DB0073&quot;/&gt;&lt;wsp:rsid wsp:val=&quot;00DB0BA5&quot;/&gt;&lt;wsp:rsid wsp:val=&quot;00DC1331&quot;/&gt;&lt;wsp:rsid wsp:val=&quot;00DC39A9&quot;/&gt;&lt;wsp:rsid wsp:val=&quot;00DC53E7&quot;/&gt;&lt;wsp:rsid wsp:val=&quot;00DC756C&quot;/&gt;&lt;wsp:rsid wsp:val=&quot;00DC7BB8&quot;/&gt;&lt;wsp:rsid wsp:val=&quot;00DD00AF&quot;/&gt;&lt;wsp:rsid wsp:val=&quot;00DD0C2C&quot;/&gt;&lt;wsp:rsid wsp:val=&quot;00DD3142&quot;/&gt;&lt;wsp:rsid wsp:val=&quot;00DD576B&quot;/&gt;&lt;wsp:rsid wsp:val=&quot;00DE22B1&quot;/&gt;&lt;wsp:rsid wsp:val=&quot;00DE263D&quot;/&gt;&lt;wsp:rsid wsp:val=&quot;00DE283D&quot;/&gt;&lt;wsp:rsid wsp:val=&quot;00DE4455&quot;/&gt;&lt;wsp:rsid wsp:val=&quot;00DE60C1&quot;/&gt;&lt;wsp:rsid wsp:val=&quot;00DE67FC&quot;/&gt;&lt;wsp:rsid wsp:val=&quot;00DF0815&quot;/&gt;&lt;wsp:rsid wsp:val=&quot;00DF30DF&quot;/&gt;&lt;wsp:rsid wsp:val=&quot;00DF5A00&quot;/&gt;&lt;wsp:rsid wsp:val=&quot;00E02397&quot;/&gt;&lt;wsp:rsid wsp:val=&quot;00E064D0&quot;/&gt;&lt;wsp:rsid wsp:val=&quot;00E06B0C&quot;/&gt;&lt;wsp:rsid wsp:val=&quot;00E07B9A&quot;/&gt;&lt;wsp:rsid wsp:val=&quot;00E11534&quot;/&gt;&lt;wsp:rsid wsp:val=&quot;00E15F57&quot;/&gt;&lt;wsp:rsid wsp:val=&quot;00E22B3F&quot;/&gt;&lt;wsp:rsid wsp:val=&quot;00E237F4&quot;/&gt;&lt;wsp:rsid wsp:val=&quot;00E238E4&quot;/&gt;&lt;wsp:rsid wsp:val=&quot;00E23E48&quot;/&gt;&lt;wsp:rsid wsp:val=&quot;00E253B2&quot;/&gt;&lt;wsp:rsid wsp:val=&quot;00E26073&quot;/&gt;&lt;wsp:rsid wsp:val=&quot;00E26F58&quot;/&gt;&lt;wsp:rsid wsp:val=&quot;00E30FEC&quot;/&gt;&lt;wsp:rsid wsp:val=&quot;00E31CCF&quot;/&gt;&lt;wsp:rsid wsp:val=&quot;00E32A4A&quot;/&gt;&lt;wsp:rsid wsp:val=&quot;00E4069E&quot;/&gt;&lt;wsp:rsid wsp:val=&quot;00E4076B&quot;/&gt;&lt;wsp:rsid wsp:val=&quot;00E43552&quot;/&gt;&lt;wsp:rsid wsp:val=&quot;00E45EF3&quot;/&gt;&lt;wsp:rsid wsp:val=&quot;00E519C5&quot;/&gt;&lt;wsp:rsid wsp:val=&quot;00E52777&quot;/&gt;&lt;wsp:rsid wsp:val=&quot;00E5329C&quot;/&gt;&lt;wsp:rsid wsp:val=&quot;00E5363C&quot;/&gt;&lt;wsp:rsid wsp:val=&quot;00E539AC&quot;/&gt;&lt;wsp:rsid wsp:val=&quot;00E54AF8&quot;/&gt;&lt;wsp:rsid wsp:val=&quot;00E55ABC&quot;/&gt;&lt;wsp:rsid wsp:val=&quot;00E57518&quot;/&gt;&lt;wsp:rsid wsp:val=&quot;00E57B74&quot;/&gt;&lt;wsp:rsid wsp:val=&quot;00E6150C&quot;/&gt;&lt;wsp:rsid wsp:val=&quot;00E61DFE&quot;/&gt;&lt;wsp:rsid wsp:val=&quot;00E62283&quot;/&gt;&lt;wsp:rsid wsp:val=&quot;00E70031&quot;/&gt;&lt;wsp:rsid wsp:val=&quot;00E73617&quot;/&gt;&lt;wsp:rsid wsp:val=&quot;00E7460A&quot;/&gt;&lt;wsp:rsid wsp:val=&quot;00E75C57&quot;/&gt;&lt;wsp:rsid wsp:val=&quot;00E81E3D&quot;/&gt;&lt;wsp:rsid wsp:val=&quot;00E83BD8&quot;/&gt;&lt;wsp:rsid wsp:val=&quot;00E845C2&quot;/&gt;&lt;wsp:rsid wsp:val=&quot;00E852A0&quot;/&gt;&lt;wsp:rsid wsp:val=&quot;00E85872&quot;/&gt;&lt;wsp:rsid wsp:val=&quot;00E8629F&quot;/&gt;&lt;wsp:rsid wsp:val=&quot;00E86553&quot;/&gt;&lt;wsp:rsid wsp:val=&quot;00E902E8&quot;/&gt;&lt;wsp:rsid wsp:val=&quot;00E908D1&quot;/&gt;&lt;wsp:rsid wsp:val=&quot;00E90F26&quot;/&gt;&lt;wsp:rsid wsp:val=&quot;00E924F9&quot;/&gt;&lt;wsp:rsid wsp:val=&quot;00E977FD&quot;/&gt;&lt;wsp:rsid wsp:val=&quot;00EA1146&quot;/&gt;&lt;wsp:rsid wsp:val=&quot;00EA15EB&quot;/&gt;&lt;wsp:rsid wsp:val=&quot;00EA20D4&quot;/&gt;&lt;wsp:rsid wsp:val=&quot;00EA3C24&quot;/&gt;&lt;wsp:rsid wsp:val=&quot;00EA5C32&quot;/&gt;&lt;wsp:rsid wsp:val=&quot;00EA7566&quot;/&gt;&lt;wsp:rsid wsp:val=&quot;00EA7B28&quot;/&gt;&lt;wsp:rsid wsp:val=&quot;00EB2122&quot;/&gt;&lt;wsp:rsid wsp:val=&quot;00EB342C&quot;/&gt;&lt;wsp:rsid wsp:val=&quot;00EB47AD&quot;/&gt;&lt;wsp:rsid wsp:val=&quot;00EC2A82&quot;/&gt;&lt;wsp:rsid wsp:val=&quot;00EC44C8&quot;/&gt;&lt;wsp:rsid wsp:val=&quot;00EC556A&quot;/&gt;&lt;wsp:rsid wsp:val=&quot;00EC7140&quot;/&gt;&lt;wsp:rsid wsp:val=&quot;00EC722B&quot;/&gt;&lt;wsp:rsid wsp:val=&quot;00ED509A&quot;/&gt;&lt;wsp:rsid wsp:val=&quot;00ED5262&quot;/&gt;&lt;wsp:rsid wsp:val=&quot;00ED5719&quot;/&gt;&lt;wsp:rsid wsp:val=&quot;00ED5D0F&quot;/&gt;&lt;wsp:rsid wsp:val=&quot;00EE11B3&quot;/&gt;&lt;wsp:rsid wsp:val=&quot;00EE2E65&quot;/&gt;&lt;wsp:rsid wsp:val=&quot;00EE3C68&quot;/&gt;&lt;wsp:rsid wsp:val=&quot;00EF0A71&quot;/&gt;&lt;wsp:rsid wsp:val=&quot;00EF2D85&quot;/&gt;&lt;wsp:rsid wsp:val=&quot;00EF3549&quot;/&gt;&lt;wsp:rsid wsp:val=&quot;00EF3BAD&quot;/&gt;&lt;wsp:rsid wsp:val=&quot;00EF3D28&quot;/&gt;&lt;wsp:rsid wsp:val=&quot;00EF4968&quot;/&gt;&lt;wsp:rsid wsp:val=&quot;00EF5D37&quot;/&gt;&lt;wsp:rsid wsp:val=&quot;00EF74A9&quot;/&gt;&lt;wsp:rsid wsp:val=&quot;00EF7BA9&quot;/&gt;&lt;wsp:rsid wsp:val=&quot;00F00944&quot;/&gt;&lt;wsp:rsid wsp:val=&quot;00F023A9&quot;/&gt;&lt;wsp:rsid wsp:val=&quot;00F0343A&quot;/&gt;&lt;wsp:rsid wsp:val=&quot;00F06B98&quot;/&gt;&lt;wsp:rsid wsp:val=&quot;00F06C54&quot;/&gt;&lt;wsp:rsid wsp:val=&quot;00F06DD8&quot;/&gt;&lt;wsp:rsid wsp:val=&quot;00F072D8&quot;/&gt;&lt;wsp:rsid wsp:val=&quot;00F10825&quot;/&gt;&lt;wsp:rsid wsp:val=&quot;00F15C84&quot;/&gt;&lt;wsp:rsid wsp:val=&quot;00F16188&quot;/&gt;&lt;wsp:rsid wsp:val=&quot;00F176F7&quot;/&gt;&lt;wsp:rsid wsp:val=&quot;00F20B94&quot;/&gt;&lt;wsp:rsid wsp:val=&quot;00F21AA3&quot;/&gt;&lt;wsp:rsid wsp:val=&quot;00F21B36&quot;/&gt;&lt;wsp:rsid wsp:val=&quot;00F21FA0&quot;/&gt;&lt;wsp:rsid wsp:val=&quot;00F22AF9&quot;/&gt;&lt;wsp:rsid wsp:val=&quot;00F260BB&quot;/&gt;&lt;wsp:rsid wsp:val=&quot;00F262D7&quot;/&gt;&lt;wsp:rsid wsp:val=&quot;00F30B22&quot;/&gt;&lt;wsp:rsid wsp:val=&quot;00F31369&quot;/&gt;&lt;wsp:rsid wsp:val=&quot;00F31F73&quot;/&gt;&lt;wsp:rsid wsp:val=&quot;00F3281B&quot;/&gt;&lt;wsp:rsid wsp:val=&quot;00F33C35&quot;/&gt;&lt;wsp:rsid wsp:val=&quot;00F35313&quot;/&gt;&lt;wsp:rsid wsp:val=&quot;00F3578A&quot;/&gt;&lt;wsp:rsid wsp:val=&quot;00F43104&quot;/&gt;&lt;wsp:rsid wsp:val=&quot;00F44A61&quot;/&gt;&lt;wsp:rsid wsp:val=&quot;00F4734D&quot;/&gt;&lt;wsp:rsid wsp:val=&quot;00F47D81&quot;/&gt;&lt;wsp:rsid wsp:val=&quot;00F52F19&quot;/&gt;&lt;wsp:rsid wsp:val=&quot;00F55467&quot;/&gt;&lt;wsp:rsid wsp:val=&quot;00F56DD6&quot;/&gt;&lt;wsp:rsid wsp:val=&quot;00F63A09&quot;/&gt;&lt;wsp:rsid wsp:val=&quot;00F640C8&quot;/&gt;&lt;wsp:rsid wsp:val=&quot;00F64E51&quot;/&gt;&lt;wsp:rsid wsp:val=&quot;00F66A1B&quot;/&gt;&lt;wsp:rsid wsp:val=&quot;00F7146E&quot;/&gt;&lt;wsp:rsid wsp:val=&quot;00F739ED&quot;/&gt;&lt;wsp:rsid wsp:val=&quot;00F75DB0&quot;/&gt;&lt;wsp:rsid wsp:val=&quot;00F76FBE&quot;/&gt;&lt;wsp:rsid wsp:val=&quot;00F7778F&quot;/&gt;&lt;wsp:rsid wsp:val=&quot;00F77D34&quot;/&gt;&lt;wsp:rsid wsp:val=&quot;00F825CC&quot;/&gt;&lt;wsp:rsid wsp:val=&quot;00F835C1&quot;/&gt;&lt;wsp:rsid wsp:val=&quot;00F84B44&quot;/&gt;&lt;wsp:rsid wsp:val=&quot;00F84CC4&quot;/&gt;&lt;wsp:rsid wsp:val=&quot;00F86875&quot;/&gt;&lt;wsp:rsid wsp:val=&quot;00F8704F&quot;/&gt;&lt;wsp:rsid wsp:val=&quot;00F87B0C&quot;/&gt;&lt;wsp:rsid wsp:val=&quot;00F91E93&quot;/&gt;&lt;wsp:rsid wsp:val=&quot;00FA0423&quot;/&gt;&lt;wsp:rsid wsp:val=&quot;00FA2CF7&quot;/&gt;&lt;wsp:rsid wsp:val=&quot;00FA2E18&quot;/&gt;&lt;wsp:rsid wsp:val=&quot;00FA6851&quot;/&gt;&lt;wsp:rsid wsp:val=&quot;00FA76C0&quot;/&gt;&lt;wsp:rsid wsp:val=&quot;00FB0D2D&quot;/&gt;&lt;wsp:rsid wsp:val=&quot;00FB2CCA&quot;/&gt;&lt;wsp:rsid wsp:val=&quot;00FB52C2&quot;/&gt;&lt;wsp:rsid wsp:val=&quot;00FB58D3&quot;/&gt;&lt;wsp:rsid wsp:val=&quot;00FB6375&quot;/&gt;&lt;wsp:rsid wsp:val=&quot;00FC051F&quot;/&gt;&lt;wsp:rsid wsp:val=&quot;00FC542F&quot;/&gt;&lt;wsp:rsid wsp:val=&quot;00FC6C4B&quot;/&gt;&lt;wsp:rsid wsp:val=&quot;00FC7090&quot;/&gt;&lt;wsp:rsid wsp:val=&quot;00FC713E&quot;/&gt;&lt;wsp:rsid wsp:val=&quot;00FD2747&quot;/&gt;&lt;wsp:rsid wsp:val=&quot;00FD650F&quot;/&gt;&lt;wsp:rsid wsp:val=&quot;00FF2E3D&quot;/&gt;&lt;wsp:rsid wsp:val=&quot;00FF4D6B&quot;/&gt;&lt;wsp:rsid wsp:val=&quot;00FF68C6&quot;/&gt;&lt;/wsp:rsids&gt;&lt;/w:docPr&gt;&lt;w:body&gt;&lt;wx:sect&gt;&lt;w:p wsp:rsidR=&quot;00000000&quot; wsp:rsidRDefault=&quot;00847556&quot; wsp:rsidP=&quot;00847556&quot;&gt;&lt;m:oMathPara&gt;&lt;m:oMath&gt;&lt;m:r&gt;&lt;w:rPr&gt;&lt;w:rFonts w:ascii=&quot;Cambria Math&quot; w:fareast=&quot;Batang&quot; w:h-ansi=&quot;Cambria Math&quot;/&gt;&lt;wx:font wx:val=&quot;Cambria Math&quot;/&gt;&lt;w:i/&gt;&lt;/w:rPr&gt;&lt;m:t&gt;3168__&lt;/m:t&gt;&lt;/m:r&gt;&lt;/m:oMath&gt;&lt;/m:oMathPara&gt;&lt;/w:p&gt;&lt;w:sectPr wsp:rsidR=&quot;00000000&quot;&gt;&lt;w:pgSz w:w=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            <v:imagedata r:id="rId20" o:title="" chromakey="white"/>
                      </v:shape>
                    </w:pict>
                  </w:r>
                  <w:r w:rsidRPr="004031C1">
                    <w:rPr>
                      <w:rFonts w:eastAsia="Batang"/>
                    </w:rPr>
                    <w:fldChar w:fldCharType="end"/>
                  </w:r>
                  <w:r>
                    <w:rPr>
                      <w:rFonts w:eastAsia="Batang"/>
                    </w:rPr>
                    <w:t xml:space="preserve"> </w:t>
                  </w:r>
                </w:p>
              </w:tc>
              <w:tc>
                <w:tcPr>
                  <w:tcW w:w="1586" w:type="dxa"/>
                </w:tcPr>
                <w:p w:rsidR="004031C1" w:rsidRPr="002C4341" w:rsidRDefault="004031C1" w:rsidP="00CD3208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Type A, Type B</w:t>
                  </w:r>
                </w:p>
              </w:tc>
            </w:tr>
          </w:tbl>
          <w:p w:rsidR="004031C1" w:rsidRDefault="004031C1" w:rsidP="00CF3F2C">
            <w:pPr>
              <w:rPr>
                <w:rFonts w:ascii="Tms Rmn" w:hAnsi="Tms Rmn"/>
                <w:lang w:eastAsia="ja-JP"/>
              </w:rPr>
            </w:pPr>
          </w:p>
          <w:p w:rsidR="00760389" w:rsidRPr="00810B65" w:rsidRDefault="00760389" w:rsidP="00CF3F2C">
            <w:pPr>
              <w:rPr>
                <w:rFonts w:ascii="Tms Rmn" w:hAnsi="Tms Rmn"/>
                <w:lang w:eastAsia="ja-JP"/>
              </w:rPr>
            </w:pPr>
          </w:p>
        </w:tc>
      </w:tr>
    </w:tbl>
    <w:p w:rsidR="00760389" w:rsidRPr="00D6338B" w:rsidRDefault="00760389" w:rsidP="004031C1">
      <w:pPr>
        <w:jc w:val="both"/>
        <w:rPr>
          <w:lang w:eastAsia="ja-JP"/>
        </w:rPr>
      </w:pPr>
    </w:p>
    <w:p w:rsidR="00D6338B" w:rsidRDefault="008E2F72" w:rsidP="004031C1">
      <w:pPr>
        <w:jc w:val="both"/>
        <w:rPr>
          <w:lang w:eastAsia="ja-JP"/>
        </w:rPr>
      </w:pPr>
      <w:r>
        <w:rPr>
          <w:lang w:val="en-US" w:eastAsia="ja-JP"/>
        </w:rPr>
        <w:t>As mentioned in [5], f</w:t>
      </w:r>
      <w:r w:rsidR="00D6338B">
        <w:rPr>
          <w:lang w:val="en-US" w:eastAsia="ja-JP"/>
        </w:rPr>
        <w:t xml:space="preserve">or support HST, </w:t>
      </w:r>
      <w:r w:rsidR="00A6369D">
        <w:rPr>
          <w:lang w:eastAsia="ja-JP"/>
        </w:rPr>
        <w:t>test cases for</w:t>
      </w:r>
      <w:r w:rsidR="004031C1">
        <w:rPr>
          <w:rFonts w:hint="eastAsia"/>
          <w:lang w:eastAsia="ja-JP"/>
        </w:rPr>
        <w:t xml:space="preserve"> </w:t>
      </w:r>
      <w:r w:rsidR="00A6369D">
        <w:rPr>
          <w:lang w:eastAsia="ja-JP"/>
        </w:rPr>
        <w:t xml:space="preserve">restricted set </w:t>
      </w:r>
      <w:r>
        <w:rPr>
          <w:lang w:eastAsia="ja-JP"/>
        </w:rPr>
        <w:t xml:space="preserve">type </w:t>
      </w:r>
      <w:r w:rsidR="00A6369D">
        <w:rPr>
          <w:lang w:eastAsia="ja-JP"/>
        </w:rPr>
        <w:t xml:space="preserve">A and B </w:t>
      </w:r>
      <w:r w:rsidR="00D6338B">
        <w:rPr>
          <w:lang w:eastAsia="ja-JP"/>
        </w:rPr>
        <w:t>with</w:t>
      </w:r>
      <w:r w:rsidR="00A6369D">
        <w:rPr>
          <w:lang w:eastAsia="ja-JP"/>
        </w:rPr>
        <w:t xml:space="preserve"> </w:t>
      </w:r>
      <w:r w:rsidR="004031C1">
        <w:rPr>
          <w:rFonts w:hint="eastAsia"/>
          <w:lang w:eastAsia="ja-JP"/>
        </w:rPr>
        <w:t>larger fre</w:t>
      </w:r>
      <w:r w:rsidR="00CD3208">
        <w:rPr>
          <w:rFonts w:hint="eastAsia"/>
          <w:lang w:eastAsia="ja-JP"/>
        </w:rPr>
        <w:t>quency offset corresponding to</w:t>
      </w:r>
      <w:r w:rsidR="00CD3208">
        <w:rPr>
          <w:lang w:eastAsia="ja-JP"/>
        </w:rPr>
        <w:t xml:space="preserve"> the</w:t>
      </w:r>
      <w:r w:rsidR="00CD3208">
        <w:rPr>
          <w:rFonts w:hint="eastAsia"/>
          <w:lang w:eastAsia="ja-JP"/>
        </w:rPr>
        <w:t xml:space="preserve"> </w:t>
      </w:r>
      <w:r w:rsidR="00CD3208">
        <w:rPr>
          <w:lang w:eastAsia="ja-JP"/>
        </w:rPr>
        <w:t>assumed</w:t>
      </w:r>
      <w:r w:rsidR="004031C1">
        <w:rPr>
          <w:rFonts w:hint="eastAsia"/>
          <w:lang w:eastAsia="ja-JP"/>
        </w:rPr>
        <w:t xml:space="preserve"> maximum </w:t>
      </w:r>
      <w:r w:rsidR="004031C1">
        <w:rPr>
          <w:lang w:eastAsia="ja-JP"/>
        </w:rPr>
        <w:t>Doppler</w:t>
      </w:r>
      <w:r w:rsidR="004031C1">
        <w:rPr>
          <w:rFonts w:hint="eastAsia"/>
          <w:lang w:eastAsia="ja-JP"/>
        </w:rPr>
        <w:t xml:space="preserve"> shift s</w:t>
      </w:r>
      <w:r w:rsidR="00CD3208">
        <w:rPr>
          <w:rFonts w:hint="eastAsia"/>
          <w:lang w:eastAsia="ja-JP"/>
        </w:rPr>
        <w:t xml:space="preserve">hould be </w:t>
      </w:r>
      <w:r w:rsidR="00A6369D">
        <w:rPr>
          <w:lang w:eastAsia="ja-JP"/>
        </w:rPr>
        <w:t>defined.</w:t>
      </w:r>
      <w:r w:rsidR="00D6338B">
        <w:rPr>
          <w:lang w:eastAsia="ja-JP"/>
        </w:rPr>
        <w:t xml:space="preserve"> In order to reduce the work, the test configuration</w:t>
      </w:r>
      <w:r w:rsidR="005A45C4">
        <w:rPr>
          <w:lang w:eastAsia="ja-JP"/>
        </w:rPr>
        <w:t>s</w:t>
      </w:r>
      <w:r w:rsidR="00D6338B">
        <w:rPr>
          <w:lang w:eastAsia="ja-JP"/>
        </w:rPr>
        <w:t xml:space="preserve"> should be reused from E-UTRA as much as possible. </w:t>
      </w:r>
      <w:r>
        <w:rPr>
          <w:lang w:eastAsia="ja-JP"/>
        </w:rPr>
        <w:t>Based on above, it is proposed to introduce PRACH tests for format 0 with restricted set type A and B.</w:t>
      </w:r>
    </w:p>
    <w:p w:rsidR="00D37BD0" w:rsidRPr="00BB2B1B" w:rsidRDefault="00CD3208" w:rsidP="00A33BED">
      <w:pPr>
        <w:rPr>
          <w:b/>
          <w:lang w:eastAsia="ja-JP"/>
        </w:rPr>
      </w:pPr>
      <w:r w:rsidRPr="00BB2B1B">
        <w:rPr>
          <w:rFonts w:hint="eastAsia"/>
          <w:b/>
          <w:lang w:eastAsia="ja-JP"/>
        </w:rPr>
        <w:t xml:space="preserve">Proposal </w:t>
      </w:r>
      <w:r w:rsidR="008E2F72">
        <w:rPr>
          <w:b/>
          <w:lang w:eastAsia="ja-JP"/>
        </w:rPr>
        <w:t>1</w:t>
      </w:r>
      <w:r w:rsidR="00D37BD0" w:rsidRPr="00BB2B1B">
        <w:rPr>
          <w:rFonts w:hint="eastAsia"/>
          <w:b/>
          <w:lang w:eastAsia="ja-JP"/>
        </w:rPr>
        <w:t xml:space="preserve">: </w:t>
      </w:r>
      <w:r w:rsidR="008E2F72">
        <w:rPr>
          <w:b/>
          <w:lang w:eastAsia="ja-JP"/>
        </w:rPr>
        <w:t xml:space="preserve">Introduce </w:t>
      </w:r>
      <w:r w:rsidR="00D37BD0" w:rsidRPr="00BB2B1B">
        <w:rPr>
          <w:rFonts w:hint="eastAsia"/>
          <w:b/>
          <w:lang w:eastAsia="ja-JP"/>
        </w:rPr>
        <w:t>PRACH</w:t>
      </w:r>
      <w:r w:rsidR="008E2F72">
        <w:rPr>
          <w:b/>
          <w:lang w:eastAsia="ja-JP"/>
        </w:rPr>
        <w:t xml:space="preserve"> performance requirements for format 0 with</w:t>
      </w:r>
      <w:r w:rsidR="00D37BD0" w:rsidRPr="00BB2B1B">
        <w:rPr>
          <w:rFonts w:hint="eastAsia"/>
          <w:b/>
          <w:lang w:eastAsia="ja-JP"/>
        </w:rPr>
        <w:t xml:space="preserve"> restricted set type A and B</w:t>
      </w:r>
      <w:r w:rsidR="008E2F72">
        <w:rPr>
          <w:b/>
          <w:lang w:eastAsia="ja-JP"/>
        </w:rPr>
        <w:t>.</w:t>
      </w:r>
    </w:p>
    <w:p w:rsidR="00D37BD0" w:rsidRPr="00DB37E0" w:rsidRDefault="00D37BD0" w:rsidP="00D37BD0">
      <w:pPr>
        <w:pStyle w:val="TH"/>
        <w:rPr>
          <w:lang w:eastAsia="ja-JP"/>
        </w:rPr>
      </w:pPr>
      <w:r w:rsidRPr="00DB37E0">
        <w:t xml:space="preserve">Table </w:t>
      </w:r>
      <w:r w:rsidR="000A3F65">
        <w:rPr>
          <w:rFonts w:hint="eastAsia"/>
          <w:lang w:eastAsia="ja-JP"/>
        </w:rPr>
        <w:t>1</w:t>
      </w:r>
      <w:r w:rsidRPr="00DB37E0">
        <w:t>: Proposed parameters for</w:t>
      </w:r>
      <w:r>
        <w:t xml:space="preserve"> NR</w:t>
      </w:r>
      <w:r w:rsidRPr="00DB37E0">
        <w:t xml:space="preserve"> high speed train</w:t>
      </w:r>
      <w:r>
        <w:rPr>
          <w:rFonts w:hint="eastAsia"/>
          <w:lang w:eastAsia="ja-JP"/>
        </w:rPr>
        <w:t xml:space="preserve"> test</w:t>
      </w:r>
    </w:p>
    <w:tbl>
      <w:tblPr>
        <w:tblW w:w="500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7"/>
        <w:gridCol w:w="3190"/>
        <w:gridCol w:w="3232"/>
      </w:tblGrid>
      <w:tr w:rsidR="00D37BD0" w:rsidRPr="00BF62CD" w:rsidTr="00CD3208">
        <w:trPr>
          <w:trHeight w:val="355"/>
        </w:trPr>
        <w:tc>
          <w:tcPr>
            <w:tcW w:w="1743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37BD0" w:rsidRPr="00BF62CD" w:rsidRDefault="00D37BD0" w:rsidP="00CD3208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SimSun" w:hAnsi="Calibri"/>
                <w:b/>
                <w:bCs/>
                <w:color w:val="000000"/>
                <w:kern w:val="24"/>
                <w:lang w:eastAsia="ja-JP"/>
              </w:rPr>
              <w:t>Parameter</w:t>
            </w:r>
          </w:p>
        </w:tc>
        <w:tc>
          <w:tcPr>
            <w:tcW w:w="3257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37BD0" w:rsidRPr="00BF62CD" w:rsidRDefault="00D37BD0" w:rsidP="00CD3208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SimSun" w:hAnsi="Calibri"/>
                <w:b/>
                <w:bCs/>
                <w:color w:val="000000"/>
                <w:kern w:val="24"/>
                <w:lang w:eastAsia="ja-JP"/>
              </w:rPr>
              <w:t>value</w:t>
            </w:r>
          </w:p>
        </w:tc>
      </w:tr>
      <w:tr w:rsidR="00D37BD0" w:rsidRPr="00BF62CD" w:rsidTr="00CD3208">
        <w:trPr>
          <w:trHeight w:val="355"/>
        </w:trPr>
        <w:tc>
          <w:tcPr>
            <w:tcW w:w="1743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37BD0" w:rsidRPr="00BF62CD" w:rsidRDefault="00D37BD0" w:rsidP="00CD3208">
            <w:pPr>
              <w:spacing w:after="0"/>
              <w:rPr>
                <w:rFonts w:ascii="Arial" w:eastAsia="ＭＳ Ｐゴシック" w:hAnsi="Arial" w:cs="Arial"/>
                <w:lang w:val="en-US" w:eastAsia="ja-JP"/>
              </w:rPr>
            </w:pPr>
          </w:p>
        </w:tc>
        <w:tc>
          <w:tcPr>
            <w:tcW w:w="1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37BD0" w:rsidRPr="00D37BD0" w:rsidRDefault="00D37BD0" w:rsidP="00CD3208">
            <w:pPr>
              <w:spacing w:after="0" w:line="256" w:lineRule="auto"/>
              <w:jc w:val="center"/>
              <w:rPr>
                <w:rFonts w:ascii="Arial" w:hAnsi="Arial" w:cs="Arial"/>
                <w:lang w:val="en-US" w:eastAsia="ja-JP"/>
              </w:rPr>
            </w:pPr>
            <w:r w:rsidRPr="00D37BD0">
              <w:rPr>
                <w:rFonts w:ascii="Calibri" w:hAnsi="Calibri" w:hint="eastAsia"/>
                <w:b/>
                <w:bCs/>
                <w:color w:val="000000"/>
                <w:kern w:val="24"/>
                <w:lang w:eastAsia="ja-JP"/>
              </w:rPr>
              <w:t>Restricted set type A</w:t>
            </w:r>
          </w:p>
        </w:tc>
        <w:tc>
          <w:tcPr>
            <w:tcW w:w="16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37BD0" w:rsidRPr="00BF62CD" w:rsidRDefault="00D37BD0" w:rsidP="00CD3208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D37BD0">
              <w:rPr>
                <w:rFonts w:ascii="Calibri" w:hAnsi="Calibri" w:hint="eastAsia"/>
                <w:b/>
                <w:bCs/>
                <w:color w:val="000000"/>
                <w:kern w:val="24"/>
                <w:lang w:eastAsia="ja-JP"/>
              </w:rPr>
              <w:t xml:space="preserve">Restricted set type </w:t>
            </w:r>
            <w:r>
              <w:rPr>
                <w:rFonts w:ascii="Calibri" w:hAnsi="Calibri" w:hint="eastAsia"/>
                <w:b/>
                <w:bCs/>
                <w:color w:val="000000"/>
                <w:kern w:val="24"/>
                <w:lang w:eastAsia="ja-JP"/>
              </w:rPr>
              <w:t>B</w:t>
            </w:r>
          </w:p>
        </w:tc>
      </w:tr>
      <w:tr w:rsidR="00D37BD0" w:rsidRPr="00BF62CD" w:rsidTr="00CD3208">
        <w:trPr>
          <w:trHeight w:val="355"/>
        </w:trPr>
        <w:tc>
          <w:tcPr>
            <w:tcW w:w="1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37BD0" w:rsidRPr="00BF62CD" w:rsidRDefault="00D37BD0" w:rsidP="00CD3208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>Number of Tx</w:t>
            </w:r>
          </w:p>
        </w:tc>
        <w:tc>
          <w:tcPr>
            <w:tcW w:w="1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37BD0" w:rsidRPr="00D37BD0" w:rsidRDefault="00D37BD0" w:rsidP="00CD3208">
            <w:pPr>
              <w:spacing w:after="0" w:line="256" w:lineRule="auto"/>
              <w:jc w:val="center"/>
              <w:rPr>
                <w:rFonts w:ascii="Arial" w:hAnsi="Arial" w:cs="Arial"/>
                <w:lang w:val="en-US" w:eastAsia="ja-JP"/>
              </w:rPr>
            </w:pP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>1</w:t>
            </w:r>
          </w:p>
        </w:tc>
        <w:tc>
          <w:tcPr>
            <w:tcW w:w="16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37BD0" w:rsidRPr="00D37BD0" w:rsidRDefault="00D37BD0" w:rsidP="00CD3208">
            <w:pPr>
              <w:spacing w:after="0" w:line="256" w:lineRule="auto"/>
              <w:jc w:val="center"/>
              <w:rPr>
                <w:rFonts w:ascii="Arial" w:hAnsi="Arial" w:cs="Arial"/>
                <w:lang w:val="en-US" w:eastAsia="ja-JP"/>
              </w:rPr>
            </w:pP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>1</w:t>
            </w:r>
          </w:p>
        </w:tc>
      </w:tr>
      <w:tr w:rsidR="00D37BD0" w:rsidRPr="00BF62CD" w:rsidTr="00CD3208">
        <w:trPr>
          <w:trHeight w:val="355"/>
        </w:trPr>
        <w:tc>
          <w:tcPr>
            <w:tcW w:w="1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37BD0" w:rsidRPr="00BF62CD" w:rsidRDefault="00D37BD0" w:rsidP="00CD3208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>Number of Rx</w:t>
            </w:r>
          </w:p>
        </w:tc>
        <w:tc>
          <w:tcPr>
            <w:tcW w:w="1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37BD0" w:rsidRPr="00BF62CD" w:rsidRDefault="00D37BD0" w:rsidP="00CD3208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  <w:t>2, 4, 8</w:t>
            </w:r>
          </w:p>
        </w:tc>
        <w:tc>
          <w:tcPr>
            <w:tcW w:w="16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37BD0" w:rsidRPr="00BF62CD" w:rsidRDefault="00D37BD0" w:rsidP="00CD3208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  <w:t>2, 4, 8</w:t>
            </w:r>
          </w:p>
        </w:tc>
      </w:tr>
      <w:tr w:rsidR="00D37BD0" w:rsidRPr="00BF62CD" w:rsidTr="00CD3208">
        <w:trPr>
          <w:trHeight w:val="355"/>
        </w:trPr>
        <w:tc>
          <w:tcPr>
            <w:tcW w:w="1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37BD0" w:rsidRPr="00D37BD0" w:rsidRDefault="00D37BD0" w:rsidP="00CD3208">
            <w:pPr>
              <w:spacing w:after="0" w:line="256" w:lineRule="auto"/>
              <w:jc w:val="center"/>
              <w:rPr>
                <w:rFonts w:ascii="Calibri" w:hAnsi="Calibri"/>
                <w:color w:val="000000"/>
                <w:kern w:val="24"/>
                <w:lang w:eastAsia="ja-JP"/>
              </w:rPr>
            </w:pPr>
            <w:r w:rsidRPr="00D37BD0">
              <w:rPr>
                <w:rFonts w:ascii="Calibri" w:hAnsi="Calibri" w:hint="eastAsia"/>
                <w:color w:val="000000"/>
                <w:kern w:val="24"/>
                <w:lang w:eastAsia="ja-JP"/>
              </w:rPr>
              <w:t>Preamble format</w:t>
            </w:r>
          </w:p>
        </w:tc>
        <w:tc>
          <w:tcPr>
            <w:tcW w:w="1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37BD0" w:rsidRPr="00D37BD0" w:rsidRDefault="00D37BD0" w:rsidP="00CD3208">
            <w:pPr>
              <w:spacing w:after="0" w:line="256" w:lineRule="auto"/>
              <w:jc w:val="center"/>
              <w:rPr>
                <w:rFonts w:ascii="Calibri" w:hAnsi="Calibri"/>
                <w:color w:val="000000"/>
                <w:kern w:val="24"/>
                <w:lang w:eastAsia="ja-JP"/>
              </w:rPr>
            </w:pPr>
            <w:r w:rsidRPr="00D37BD0">
              <w:rPr>
                <w:rFonts w:ascii="Calibri" w:hAnsi="Calibri"/>
                <w:color w:val="000000"/>
                <w:kern w:val="24"/>
                <w:lang w:eastAsia="ja-JP"/>
              </w:rPr>
              <w:t>F</w:t>
            </w:r>
            <w:r w:rsidRPr="00D37BD0">
              <w:rPr>
                <w:rFonts w:ascii="Calibri" w:hAnsi="Calibri" w:hint="eastAsia"/>
                <w:color w:val="000000"/>
                <w:kern w:val="24"/>
                <w:lang w:eastAsia="ja-JP"/>
              </w:rPr>
              <w:t>ormat 0</w:t>
            </w:r>
          </w:p>
        </w:tc>
        <w:tc>
          <w:tcPr>
            <w:tcW w:w="16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37BD0" w:rsidRPr="00BF62CD" w:rsidRDefault="00D37BD0" w:rsidP="00CD3208">
            <w:pPr>
              <w:spacing w:after="0" w:line="256" w:lineRule="auto"/>
              <w:jc w:val="center"/>
              <w:rPr>
                <w:rFonts w:ascii="Calibri" w:eastAsia="SimSun" w:hAnsi="Calibri"/>
                <w:color w:val="000000"/>
                <w:kern w:val="24"/>
                <w:lang w:eastAsia="ja-JP"/>
              </w:rPr>
            </w:pPr>
            <w:r w:rsidRPr="00D37BD0">
              <w:rPr>
                <w:rFonts w:ascii="Calibri" w:hAnsi="Calibri"/>
                <w:color w:val="000000"/>
                <w:kern w:val="24"/>
                <w:lang w:eastAsia="ja-JP"/>
              </w:rPr>
              <w:t>F</w:t>
            </w:r>
            <w:r w:rsidRPr="00D37BD0">
              <w:rPr>
                <w:rFonts w:ascii="Calibri" w:hAnsi="Calibri" w:hint="eastAsia"/>
                <w:color w:val="000000"/>
                <w:kern w:val="24"/>
                <w:lang w:eastAsia="ja-JP"/>
              </w:rPr>
              <w:t>ormat 0</w:t>
            </w:r>
          </w:p>
        </w:tc>
      </w:tr>
      <w:tr w:rsidR="00D37BD0" w:rsidRPr="00BF62CD" w:rsidTr="00CD3208">
        <w:trPr>
          <w:trHeight w:val="355"/>
        </w:trPr>
        <w:tc>
          <w:tcPr>
            <w:tcW w:w="1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37BD0" w:rsidRPr="00BF62CD" w:rsidRDefault="00D37BD0" w:rsidP="00CD3208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 xml:space="preserve">Frequency offset </w:t>
            </w:r>
            <w:r w:rsidRPr="00D37BD0">
              <w:rPr>
                <w:rFonts w:ascii="Calibri" w:hAnsi="Calibri" w:hint="eastAsia"/>
                <w:color w:val="000000"/>
                <w:kern w:val="24"/>
                <w:lang w:eastAsia="ja-JP"/>
              </w:rPr>
              <w:t xml:space="preserve">/ </w:t>
            </w: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>Propagation condition</w:t>
            </w:r>
          </w:p>
        </w:tc>
        <w:tc>
          <w:tcPr>
            <w:tcW w:w="1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37BD0" w:rsidRDefault="00D37BD0" w:rsidP="00CD3208">
            <w:pPr>
              <w:spacing w:after="0" w:line="256" w:lineRule="auto"/>
              <w:jc w:val="center"/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</w:pPr>
            <w:r w:rsidRPr="00BF62CD"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  <w:t>0</w:t>
            </w:r>
            <w:r>
              <w:rPr>
                <w:rFonts w:ascii="Calibri" w:eastAsia="ＭＳ Ｐゴシック" w:hAnsi="Calibri" w:hint="eastAsia"/>
                <w:color w:val="000000"/>
                <w:kern w:val="24"/>
                <w:lang w:eastAsia="ja-JP"/>
              </w:rPr>
              <w:t>Hz:</w:t>
            </w:r>
            <w:r w:rsidRPr="00D37BD0">
              <w:rPr>
                <w:rFonts w:ascii="Calibri" w:hAnsi="Calibri" w:hint="eastAsia"/>
                <w:color w:val="000000"/>
                <w:kern w:val="24"/>
                <w:lang w:eastAsia="ja-JP"/>
              </w:rPr>
              <w:t xml:space="preserve"> AWGN</w:t>
            </w:r>
          </w:p>
          <w:p w:rsidR="00D37BD0" w:rsidRDefault="00D37BD0" w:rsidP="00CD3208">
            <w:pPr>
              <w:spacing w:after="0" w:line="256" w:lineRule="auto"/>
              <w:jc w:val="center"/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</w:pPr>
            <w:r>
              <w:rPr>
                <w:rFonts w:ascii="Calibri" w:eastAsia="ＭＳ Ｐゴシック" w:hAnsi="Calibri" w:hint="eastAsia"/>
                <w:color w:val="000000"/>
                <w:kern w:val="24"/>
                <w:lang w:eastAsia="ja-JP"/>
              </w:rPr>
              <w:t xml:space="preserve">400Hz: </w:t>
            </w:r>
            <w:r w:rsidRPr="005A07C7">
              <w:rPr>
                <w:rFonts w:cs="Arial" w:hint="eastAsia"/>
                <w:lang w:eastAsia="zh-CN"/>
              </w:rPr>
              <w:t>TDLC300-100</w:t>
            </w:r>
          </w:p>
          <w:p w:rsidR="00D37BD0" w:rsidRDefault="00760389" w:rsidP="00CD3208">
            <w:pPr>
              <w:spacing w:after="0" w:line="256" w:lineRule="auto"/>
              <w:jc w:val="center"/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</w:pPr>
            <w:r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  <w:t>625</w:t>
            </w:r>
            <w:r w:rsidR="00D37BD0">
              <w:rPr>
                <w:rFonts w:ascii="Calibri" w:eastAsia="ＭＳ Ｐゴシック" w:hAnsi="Calibri" w:hint="eastAsia"/>
                <w:color w:val="000000"/>
                <w:kern w:val="24"/>
                <w:lang w:eastAsia="ja-JP"/>
              </w:rPr>
              <w:t xml:space="preserve">Hz: </w:t>
            </w:r>
            <w:r w:rsidR="00D37BD0" w:rsidRPr="00D37BD0">
              <w:rPr>
                <w:rFonts w:ascii="Calibri" w:hAnsi="Calibri" w:hint="eastAsia"/>
                <w:color w:val="000000"/>
                <w:kern w:val="24"/>
                <w:lang w:eastAsia="ja-JP"/>
              </w:rPr>
              <w:t>AWGN</w:t>
            </w:r>
          </w:p>
          <w:p w:rsidR="00D37BD0" w:rsidRPr="00D37BD0" w:rsidRDefault="00D37BD0" w:rsidP="00CD3208">
            <w:pPr>
              <w:spacing w:after="0" w:line="256" w:lineRule="auto"/>
              <w:jc w:val="center"/>
              <w:rPr>
                <w:rFonts w:ascii="Calibri" w:hAnsi="Calibri"/>
                <w:color w:val="000000"/>
                <w:kern w:val="24"/>
                <w:lang w:eastAsia="ja-JP"/>
              </w:rPr>
            </w:pPr>
            <w:r>
              <w:rPr>
                <w:rFonts w:ascii="Calibri" w:eastAsia="ＭＳ Ｐゴシック" w:hAnsi="Calibri" w:hint="eastAsia"/>
                <w:color w:val="000000"/>
                <w:kern w:val="24"/>
                <w:lang w:eastAsia="ja-JP"/>
              </w:rPr>
              <w:t>1340Hz</w:t>
            </w:r>
            <w:r>
              <w:rPr>
                <w:rFonts w:ascii="Calibri" w:hAnsi="Calibri" w:hint="eastAsia"/>
                <w:color w:val="000000"/>
                <w:kern w:val="24"/>
                <w:lang w:eastAsia="ja-JP"/>
              </w:rPr>
              <w:t xml:space="preserve">: </w:t>
            </w:r>
            <w:r w:rsidRPr="00D37BD0">
              <w:rPr>
                <w:rFonts w:ascii="Calibri" w:hAnsi="Calibri" w:hint="eastAsia"/>
                <w:color w:val="000000"/>
                <w:kern w:val="24"/>
                <w:lang w:eastAsia="ja-JP"/>
              </w:rPr>
              <w:t>AWGN</w:t>
            </w:r>
          </w:p>
        </w:tc>
        <w:tc>
          <w:tcPr>
            <w:tcW w:w="16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37BD0" w:rsidRDefault="00D37BD0" w:rsidP="00CD3208">
            <w:pPr>
              <w:spacing w:after="0" w:line="256" w:lineRule="auto"/>
              <w:jc w:val="center"/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</w:pPr>
            <w:r w:rsidRPr="00BF62CD"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  <w:t>0</w:t>
            </w:r>
            <w:r>
              <w:rPr>
                <w:rFonts w:ascii="Calibri" w:eastAsia="ＭＳ Ｐゴシック" w:hAnsi="Calibri" w:hint="eastAsia"/>
                <w:color w:val="000000"/>
                <w:kern w:val="24"/>
                <w:lang w:eastAsia="ja-JP"/>
              </w:rPr>
              <w:t>Hz:</w:t>
            </w:r>
            <w:r w:rsidRPr="00D37BD0">
              <w:rPr>
                <w:rFonts w:ascii="Calibri" w:hAnsi="Calibri" w:hint="eastAsia"/>
                <w:color w:val="000000"/>
                <w:kern w:val="24"/>
                <w:lang w:eastAsia="ja-JP"/>
              </w:rPr>
              <w:t xml:space="preserve"> AWGN</w:t>
            </w:r>
          </w:p>
          <w:p w:rsidR="00D37BD0" w:rsidRDefault="00D37BD0" w:rsidP="00CD3208">
            <w:pPr>
              <w:spacing w:after="0" w:line="256" w:lineRule="auto"/>
              <w:jc w:val="center"/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</w:pPr>
            <w:r>
              <w:rPr>
                <w:rFonts w:ascii="Calibri" w:eastAsia="ＭＳ Ｐゴシック" w:hAnsi="Calibri" w:hint="eastAsia"/>
                <w:color w:val="000000"/>
                <w:kern w:val="24"/>
                <w:lang w:eastAsia="ja-JP"/>
              </w:rPr>
              <w:t xml:space="preserve">400Hz: </w:t>
            </w:r>
            <w:r w:rsidRPr="005A07C7">
              <w:rPr>
                <w:rFonts w:cs="Arial" w:hint="eastAsia"/>
                <w:lang w:eastAsia="zh-CN"/>
              </w:rPr>
              <w:t>TDLC300-100</w:t>
            </w:r>
          </w:p>
          <w:p w:rsidR="00D37BD0" w:rsidRDefault="00760389" w:rsidP="00CD3208">
            <w:pPr>
              <w:spacing w:after="0" w:line="256" w:lineRule="auto"/>
              <w:jc w:val="center"/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</w:pPr>
            <w:r>
              <w:rPr>
                <w:rFonts w:ascii="Calibri" w:eastAsia="ＭＳ Ｐゴシック" w:hAnsi="Calibri" w:hint="eastAsia"/>
                <w:color w:val="000000"/>
                <w:kern w:val="24"/>
                <w:lang w:eastAsia="ja-JP"/>
              </w:rPr>
              <w:t>6</w:t>
            </w:r>
            <w:r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  <w:t>25</w:t>
            </w:r>
            <w:r w:rsidR="00D37BD0">
              <w:rPr>
                <w:rFonts w:ascii="Calibri" w:eastAsia="ＭＳ Ｐゴシック" w:hAnsi="Calibri" w:hint="eastAsia"/>
                <w:color w:val="000000"/>
                <w:kern w:val="24"/>
                <w:lang w:eastAsia="ja-JP"/>
              </w:rPr>
              <w:t xml:space="preserve">Hz: </w:t>
            </w:r>
            <w:r w:rsidR="00D37BD0" w:rsidRPr="00D37BD0">
              <w:rPr>
                <w:rFonts w:ascii="Calibri" w:hAnsi="Calibri" w:hint="eastAsia"/>
                <w:color w:val="000000"/>
                <w:kern w:val="24"/>
                <w:lang w:eastAsia="ja-JP"/>
              </w:rPr>
              <w:t>AWGN</w:t>
            </w:r>
          </w:p>
          <w:p w:rsidR="00D37BD0" w:rsidRPr="00BF62CD" w:rsidRDefault="00467AA5" w:rsidP="00D6338B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  <w:t>[</w:t>
            </w:r>
            <w:r w:rsidR="00D37BD0">
              <w:rPr>
                <w:rFonts w:ascii="Calibri" w:eastAsia="ＭＳ Ｐゴシック" w:hAnsi="Calibri" w:hint="eastAsia"/>
                <w:color w:val="000000"/>
                <w:kern w:val="24"/>
                <w:lang w:eastAsia="ja-JP"/>
              </w:rPr>
              <w:t>2</w:t>
            </w:r>
            <w:r w:rsidR="00D6338B"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  <w:t>000</w:t>
            </w:r>
            <w:r w:rsidR="00D37BD0">
              <w:rPr>
                <w:rFonts w:ascii="Calibri" w:eastAsia="ＭＳ Ｐゴシック" w:hAnsi="Calibri" w:hint="eastAsia"/>
                <w:color w:val="000000"/>
                <w:kern w:val="24"/>
                <w:lang w:eastAsia="ja-JP"/>
              </w:rPr>
              <w:t>Hz</w:t>
            </w:r>
            <w:r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  <w:t>]</w:t>
            </w:r>
            <w:r w:rsidR="00D37BD0">
              <w:rPr>
                <w:rFonts w:ascii="Calibri" w:hAnsi="Calibri" w:hint="eastAsia"/>
                <w:color w:val="000000"/>
                <w:kern w:val="24"/>
                <w:lang w:eastAsia="ja-JP"/>
              </w:rPr>
              <w:t xml:space="preserve">: </w:t>
            </w:r>
            <w:r w:rsidR="00D37BD0" w:rsidRPr="00D37BD0">
              <w:rPr>
                <w:rFonts w:ascii="Calibri" w:hAnsi="Calibri" w:hint="eastAsia"/>
                <w:color w:val="000000"/>
                <w:kern w:val="24"/>
                <w:lang w:eastAsia="ja-JP"/>
              </w:rPr>
              <w:t>AWGN</w:t>
            </w:r>
          </w:p>
        </w:tc>
      </w:tr>
      <w:tr w:rsidR="00D37BD0" w:rsidRPr="00BF62CD" w:rsidTr="00CD3208">
        <w:trPr>
          <w:trHeight w:val="355"/>
        </w:trPr>
        <w:tc>
          <w:tcPr>
            <w:tcW w:w="1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37BD0" w:rsidRPr="00BF62CD" w:rsidRDefault="00D37BD0" w:rsidP="00CD3208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ＭＳ Ｐゴシック" w:hAnsi="Calibri" w:cs="Calibri"/>
                <w:color w:val="000000"/>
                <w:kern w:val="24"/>
                <w:lang w:eastAsia="ja-JP"/>
              </w:rPr>
              <w:t>Code block group, Frequency hopping, Limited buffer rate matching</w:t>
            </w:r>
          </w:p>
        </w:tc>
        <w:tc>
          <w:tcPr>
            <w:tcW w:w="1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37BD0" w:rsidRPr="00BF62CD" w:rsidRDefault="00D37BD0" w:rsidP="00CD3208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>Disabled</w:t>
            </w:r>
          </w:p>
        </w:tc>
        <w:tc>
          <w:tcPr>
            <w:tcW w:w="16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37BD0" w:rsidRPr="00BF62CD" w:rsidRDefault="00D37BD0" w:rsidP="00CD3208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>Disabled</w:t>
            </w:r>
          </w:p>
        </w:tc>
      </w:tr>
      <w:tr w:rsidR="00D37BD0" w:rsidRPr="00BF62CD" w:rsidTr="00CD3208">
        <w:trPr>
          <w:trHeight w:val="355"/>
        </w:trPr>
        <w:tc>
          <w:tcPr>
            <w:tcW w:w="1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37BD0" w:rsidRPr="00BF62CD" w:rsidRDefault="00D37BD0" w:rsidP="00CD3208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ＭＳ Ｐゴシック" w:hAnsi="Calibri" w:cs="Calibri"/>
                <w:color w:val="000000"/>
                <w:kern w:val="24"/>
                <w:lang w:eastAsia="ja-JP"/>
              </w:rPr>
              <w:t>Testing metric</w:t>
            </w:r>
          </w:p>
        </w:tc>
        <w:tc>
          <w:tcPr>
            <w:tcW w:w="1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37BD0" w:rsidRDefault="00D37BD0" w:rsidP="00CD3208">
            <w:pPr>
              <w:spacing w:after="0" w:line="256" w:lineRule="auto"/>
              <w:jc w:val="center"/>
              <w:rPr>
                <w:lang w:eastAsia="ja-JP"/>
              </w:rPr>
            </w:pPr>
            <w:r w:rsidRPr="00D37BD0">
              <w:rPr>
                <w:rFonts w:ascii="Calibri" w:eastAsia="ＭＳ Ｐゴシック" w:hAnsi="Calibri" w:cs="Calibri"/>
                <w:color w:val="000000"/>
                <w:kern w:val="24"/>
                <w:lang w:eastAsia="ja-JP"/>
              </w:rPr>
              <w:t>False alarm probability</w:t>
            </w:r>
            <w:r>
              <w:rPr>
                <w:rFonts w:ascii="Calibri" w:eastAsia="ＭＳ Ｐゴシック" w:hAnsi="Calibri" w:cs="Calibri" w:hint="eastAsia"/>
                <w:color w:val="000000"/>
                <w:kern w:val="24"/>
                <w:lang w:eastAsia="ja-JP"/>
              </w:rPr>
              <w:t xml:space="preserve">: </w:t>
            </w:r>
            <w:r>
              <w:t>0.1%</w:t>
            </w:r>
          </w:p>
          <w:p w:rsidR="00D37BD0" w:rsidRPr="00D37BD0" w:rsidRDefault="00D37BD0" w:rsidP="00CD3208">
            <w:pPr>
              <w:spacing w:after="0" w:line="256" w:lineRule="auto"/>
              <w:jc w:val="center"/>
              <w:rPr>
                <w:rFonts w:ascii="Calibri" w:eastAsia="ＭＳ Ｐゴシック" w:hAnsi="Calibri" w:cs="Calibri"/>
                <w:color w:val="000000"/>
                <w:kern w:val="24"/>
                <w:lang w:eastAsia="ja-JP"/>
              </w:rPr>
            </w:pPr>
            <w:r w:rsidRPr="00D37BD0">
              <w:rPr>
                <w:rFonts w:ascii="Calibri" w:eastAsia="ＭＳ Ｐゴシック" w:hAnsi="Calibri" w:cs="Calibri"/>
                <w:color w:val="000000"/>
                <w:kern w:val="24"/>
                <w:lang w:eastAsia="ja-JP"/>
              </w:rPr>
              <w:t>missed detection</w:t>
            </w:r>
            <w:r>
              <w:rPr>
                <w:rFonts w:ascii="Calibri" w:eastAsia="ＭＳ Ｐゴシック" w:hAnsi="Calibri" w:cs="Calibri" w:hint="eastAsia"/>
                <w:color w:val="000000"/>
                <w:kern w:val="24"/>
                <w:lang w:eastAsia="ja-JP"/>
              </w:rPr>
              <w:t xml:space="preserve">: </w:t>
            </w:r>
            <w:r w:rsidRPr="00355D13">
              <w:t>99%</w:t>
            </w:r>
          </w:p>
        </w:tc>
        <w:tc>
          <w:tcPr>
            <w:tcW w:w="16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37BD0" w:rsidRDefault="00D37BD0" w:rsidP="00CD3208">
            <w:pPr>
              <w:spacing w:after="0" w:line="256" w:lineRule="auto"/>
              <w:jc w:val="center"/>
              <w:rPr>
                <w:lang w:eastAsia="ja-JP"/>
              </w:rPr>
            </w:pPr>
            <w:r w:rsidRPr="00D37BD0">
              <w:rPr>
                <w:rFonts w:ascii="Calibri" w:eastAsia="ＭＳ Ｐゴシック" w:hAnsi="Calibri" w:cs="Calibri"/>
                <w:color w:val="000000"/>
                <w:kern w:val="24"/>
                <w:lang w:eastAsia="ja-JP"/>
              </w:rPr>
              <w:t>False alarm probability</w:t>
            </w:r>
            <w:r>
              <w:rPr>
                <w:rFonts w:ascii="Calibri" w:eastAsia="ＭＳ Ｐゴシック" w:hAnsi="Calibri" w:cs="Calibri" w:hint="eastAsia"/>
                <w:color w:val="000000"/>
                <w:kern w:val="24"/>
                <w:lang w:eastAsia="ja-JP"/>
              </w:rPr>
              <w:t xml:space="preserve">: </w:t>
            </w:r>
            <w:r>
              <w:t>0.1%</w:t>
            </w:r>
          </w:p>
          <w:p w:rsidR="00D37BD0" w:rsidRPr="00BF62CD" w:rsidRDefault="00D37BD0" w:rsidP="00CD3208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D37BD0">
              <w:rPr>
                <w:rFonts w:ascii="Calibri" w:eastAsia="ＭＳ Ｐゴシック" w:hAnsi="Calibri" w:cs="Calibri"/>
                <w:color w:val="000000"/>
                <w:kern w:val="24"/>
                <w:lang w:eastAsia="ja-JP"/>
              </w:rPr>
              <w:t>missed detection</w:t>
            </w:r>
            <w:r>
              <w:rPr>
                <w:rFonts w:ascii="Calibri" w:eastAsia="ＭＳ Ｐゴシック" w:hAnsi="Calibri" w:cs="Calibri" w:hint="eastAsia"/>
                <w:color w:val="000000"/>
                <w:kern w:val="24"/>
                <w:lang w:eastAsia="ja-JP"/>
              </w:rPr>
              <w:t xml:space="preserve">: </w:t>
            </w:r>
            <w:r w:rsidRPr="00355D13">
              <w:t>99%</w:t>
            </w:r>
          </w:p>
        </w:tc>
      </w:tr>
    </w:tbl>
    <w:p w:rsidR="00D37BD0" w:rsidRDefault="00D37BD0" w:rsidP="00A33BED">
      <w:pPr>
        <w:rPr>
          <w:lang w:val="en-US" w:eastAsia="ja-JP"/>
        </w:rPr>
      </w:pPr>
    </w:p>
    <w:p w:rsidR="00760389" w:rsidRPr="00741C5D" w:rsidRDefault="00760389" w:rsidP="00760389">
      <w:pPr>
        <w:rPr>
          <w:lang w:eastAsia="ja-JP"/>
        </w:rPr>
      </w:pPr>
      <w:r w:rsidRPr="00741C5D">
        <w:rPr>
          <w:lang w:eastAsia="ja-JP"/>
        </w:rPr>
        <w:t xml:space="preserve">For </w:t>
      </w:r>
      <w:r>
        <w:rPr>
          <w:lang w:eastAsia="ja-JP"/>
        </w:rPr>
        <w:t>introduction of NR HST, we provide draft CRs to capture in TS 38.104, TS 38.141-1 and TS 38.141-2.</w:t>
      </w:r>
    </w:p>
    <w:p w:rsidR="008B20E5" w:rsidRPr="00741C5D" w:rsidRDefault="008B20E5" w:rsidP="008B20E5">
      <w:pPr>
        <w:rPr>
          <w:b/>
          <w:lang w:eastAsia="ja-JP"/>
        </w:rPr>
      </w:pPr>
      <w:r>
        <w:rPr>
          <w:rFonts w:hint="eastAsia"/>
          <w:b/>
          <w:lang w:eastAsia="ja-JP"/>
        </w:rPr>
        <w:lastRenderedPageBreak/>
        <w:t>Proposal 2</w:t>
      </w:r>
      <w:r w:rsidRPr="00741C5D">
        <w:rPr>
          <w:b/>
          <w:lang w:eastAsia="ja-JP"/>
        </w:rPr>
        <w:t xml:space="preserve">: Agree on draft CRs to introduce </w:t>
      </w:r>
      <w:r>
        <w:rPr>
          <w:b/>
          <w:lang w:eastAsia="ja-JP"/>
        </w:rPr>
        <w:t>PRACH format 0 with restricted set type A and B.</w:t>
      </w:r>
    </w:p>
    <w:p w:rsidR="00A33BED" w:rsidRPr="00A33BED" w:rsidRDefault="00A33BED" w:rsidP="00A33BED">
      <w:pPr>
        <w:pStyle w:val="1"/>
      </w:pPr>
      <w:r>
        <w:t>3.</w:t>
      </w:r>
      <w:r>
        <w:tab/>
        <w:t>Conclusion</w:t>
      </w:r>
    </w:p>
    <w:p w:rsidR="00A33BED" w:rsidRDefault="00A33BED" w:rsidP="00A33BED">
      <w:pPr>
        <w:jc w:val="both"/>
        <w:rPr>
          <w:lang w:eastAsia="ja-JP"/>
        </w:rPr>
      </w:pPr>
      <w:r>
        <w:rPr>
          <w:lang w:eastAsia="ja-JP"/>
        </w:rPr>
        <w:t>In this contribu</w:t>
      </w:r>
      <w:r w:rsidR="002E3869">
        <w:rPr>
          <w:lang w:eastAsia="ja-JP"/>
        </w:rPr>
        <w:t xml:space="preserve">tion, we provide our views on </w:t>
      </w:r>
      <w:r w:rsidR="002E3869">
        <w:rPr>
          <w:lang w:val="en-US" w:eastAsia="ja-JP"/>
        </w:rPr>
        <w:t>PRACH</w:t>
      </w:r>
      <w:r>
        <w:rPr>
          <w:lang w:eastAsia="ja-JP"/>
        </w:rPr>
        <w:t xml:space="preserve"> </w:t>
      </w:r>
      <w:r w:rsidR="002E3869">
        <w:rPr>
          <w:lang w:eastAsia="ja-JP"/>
        </w:rPr>
        <w:t>for HST</w:t>
      </w:r>
      <w:r>
        <w:rPr>
          <w:lang w:eastAsia="ja-JP"/>
        </w:rPr>
        <w:t>. The following proposals are obtained.</w:t>
      </w:r>
    </w:p>
    <w:p w:rsidR="008E2F72" w:rsidRPr="00BB2B1B" w:rsidRDefault="008E2F72" w:rsidP="008E2F72">
      <w:pPr>
        <w:rPr>
          <w:b/>
          <w:lang w:eastAsia="ja-JP"/>
        </w:rPr>
      </w:pPr>
      <w:r w:rsidRPr="00BB2B1B">
        <w:rPr>
          <w:rFonts w:hint="eastAsia"/>
          <w:b/>
          <w:lang w:eastAsia="ja-JP"/>
        </w:rPr>
        <w:t xml:space="preserve">Proposal </w:t>
      </w:r>
      <w:r>
        <w:rPr>
          <w:b/>
          <w:lang w:eastAsia="ja-JP"/>
        </w:rPr>
        <w:t>1</w:t>
      </w:r>
      <w:r w:rsidRPr="00BB2B1B">
        <w:rPr>
          <w:rFonts w:hint="eastAsia"/>
          <w:b/>
          <w:lang w:eastAsia="ja-JP"/>
        </w:rPr>
        <w:t xml:space="preserve">: </w:t>
      </w:r>
      <w:r>
        <w:rPr>
          <w:b/>
          <w:lang w:eastAsia="ja-JP"/>
        </w:rPr>
        <w:t xml:space="preserve">Introduce </w:t>
      </w:r>
      <w:r w:rsidRPr="00BB2B1B">
        <w:rPr>
          <w:rFonts w:hint="eastAsia"/>
          <w:b/>
          <w:lang w:eastAsia="ja-JP"/>
        </w:rPr>
        <w:t>PRACH</w:t>
      </w:r>
      <w:r>
        <w:rPr>
          <w:b/>
          <w:lang w:eastAsia="ja-JP"/>
        </w:rPr>
        <w:t xml:space="preserve"> performance requirements for format 0 with</w:t>
      </w:r>
      <w:r w:rsidRPr="00BB2B1B">
        <w:rPr>
          <w:rFonts w:hint="eastAsia"/>
          <w:b/>
          <w:lang w:eastAsia="ja-JP"/>
        </w:rPr>
        <w:t xml:space="preserve"> restricted set type A and B</w:t>
      </w:r>
      <w:r>
        <w:rPr>
          <w:b/>
          <w:lang w:eastAsia="ja-JP"/>
        </w:rPr>
        <w:t>.</w:t>
      </w:r>
    </w:p>
    <w:p w:rsidR="008E2F72" w:rsidRPr="00DB37E0" w:rsidRDefault="008E2F72" w:rsidP="008E2F72">
      <w:pPr>
        <w:pStyle w:val="TH"/>
        <w:rPr>
          <w:lang w:eastAsia="ja-JP"/>
        </w:rPr>
      </w:pPr>
      <w:r w:rsidRPr="00DB37E0">
        <w:t xml:space="preserve">Table </w:t>
      </w:r>
      <w:r>
        <w:rPr>
          <w:rFonts w:hint="eastAsia"/>
          <w:lang w:eastAsia="ja-JP"/>
        </w:rPr>
        <w:t>1</w:t>
      </w:r>
      <w:r w:rsidRPr="00DB37E0">
        <w:t>: Proposed parameters for</w:t>
      </w:r>
      <w:r>
        <w:t xml:space="preserve"> NR</w:t>
      </w:r>
      <w:r w:rsidRPr="00DB37E0">
        <w:t xml:space="preserve"> high speed train</w:t>
      </w:r>
      <w:r>
        <w:rPr>
          <w:rFonts w:hint="eastAsia"/>
          <w:lang w:eastAsia="ja-JP"/>
        </w:rPr>
        <w:t xml:space="preserve"> test</w:t>
      </w:r>
    </w:p>
    <w:tbl>
      <w:tblPr>
        <w:tblW w:w="500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7"/>
        <w:gridCol w:w="3190"/>
        <w:gridCol w:w="3232"/>
      </w:tblGrid>
      <w:tr w:rsidR="008E2F72" w:rsidRPr="00BF62CD" w:rsidTr="00953386">
        <w:trPr>
          <w:trHeight w:val="355"/>
        </w:trPr>
        <w:tc>
          <w:tcPr>
            <w:tcW w:w="1743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E2F72" w:rsidRPr="00BF62CD" w:rsidRDefault="008E2F72" w:rsidP="00953386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SimSun" w:hAnsi="Calibri"/>
                <w:b/>
                <w:bCs/>
                <w:color w:val="000000"/>
                <w:kern w:val="24"/>
                <w:lang w:eastAsia="ja-JP"/>
              </w:rPr>
              <w:t>Parameter</w:t>
            </w:r>
          </w:p>
        </w:tc>
        <w:tc>
          <w:tcPr>
            <w:tcW w:w="3257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E2F72" w:rsidRPr="00BF62CD" w:rsidRDefault="008E2F72" w:rsidP="00953386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SimSun" w:hAnsi="Calibri"/>
                <w:b/>
                <w:bCs/>
                <w:color w:val="000000"/>
                <w:kern w:val="24"/>
                <w:lang w:eastAsia="ja-JP"/>
              </w:rPr>
              <w:t>value</w:t>
            </w:r>
          </w:p>
        </w:tc>
      </w:tr>
      <w:tr w:rsidR="008E2F72" w:rsidRPr="00BF62CD" w:rsidTr="00953386">
        <w:trPr>
          <w:trHeight w:val="355"/>
        </w:trPr>
        <w:tc>
          <w:tcPr>
            <w:tcW w:w="1743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2F72" w:rsidRPr="00BF62CD" w:rsidRDefault="008E2F72" w:rsidP="00953386">
            <w:pPr>
              <w:spacing w:after="0"/>
              <w:rPr>
                <w:rFonts w:ascii="Arial" w:eastAsia="ＭＳ Ｐゴシック" w:hAnsi="Arial" w:cs="Arial"/>
                <w:lang w:val="en-US" w:eastAsia="ja-JP"/>
              </w:rPr>
            </w:pPr>
          </w:p>
        </w:tc>
        <w:tc>
          <w:tcPr>
            <w:tcW w:w="1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E2F72" w:rsidRPr="00D37BD0" w:rsidRDefault="008E2F72" w:rsidP="00953386">
            <w:pPr>
              <w:spacing w:after="0" w:line="256" w:lineRule="auto"/>
              <w:jc w:val="center"/>
              <w:rPr>
                <w:rFonts w:ascii="Arial" w:hAnsi="Arial" w:cs="Arial"/>
                <w:lang w:val="en-US" w:eastAsia="ja-JP"/>
              </w:rPr>
            </w:pPr>
            <w:r w:rsidRPr="00D37BD0">
              <w:rPr>
                <w:rFonts w:ascii="Calibri" w:hAnsi="Calibri" w:hint="eastAsia"/>
                <w:b/>
                <w:bCs/>
                <w:color w:val="000000"/>
                <w:kern w:val="24"/>
                <w:lang w:eastAsia="ja-JP"/>
              </w:rPr>
              <w:t>Restricted set type A</w:t>
            </w:r>
          </w:p>
        </w:tc>
        <w:tc>
          <w:tcPr>
            <w:tcW w:w="16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E2F72" w:rsidRPr="00BF62CD" w:rsidRDefault="008E2F72" w:rsidP="00953386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D37BD0">
              <w:rPr>
                <w:rFonts w:ascii="Calibri" w:hAnsi="Calibri" w:hint="eastAsia"/>
                <w:b/>
                <w:bCs/>
                <w:color w:val="000000"/>
                <w:kern w:val="24"/>
                <w:lang w:eastAsia="ja-JP"/>
              </w:rPr>
              <w:t xml:space="preserve">Restricted set type </w:t>
            </w:r>
            <w:r>
              <w:rPr>
                <w:rFonts w:ascii="Calibri" w:hAnsi="Calibri" w:hint="eastAsia"/>
                <w:b/>
                <w:bCs/>
                <w:color w:val="000000"/>
                <w:kern w:val="24"/>
                <w:lang w:eastAsia="ja-JP"/>
              </w:rPr>
              <w:t>B</w:t>
            </w:r>
          </w:p>
        </w:tc>
      </w:tr>
      <w:tr w:rsidR="008E2F72" w:rsidRPr="00BF62CD" w:rsidTr="00953386">
        <w:trPr>
          <w:trHeight w:val="355"/>
        </w:trPr>
        <w:tc>
          <w:tcPr>
            <w:tcW w:w="1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E2F72" w:rsidRPr="00BF62CD" w:rsidRDefault="008E2F72" w:rsidP="00953386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>Number of Tx</w:t>
            </w:r>
          </w:p>
        </w:tc>
        <w:tc>
          <w:tcPr>
            <w:tcW w:w="1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E2F72" w:rsidRPr="00D37BD0" w:rsidRDefault="008E2F72" w:rsidP="00953386">
            <w:pPr>
              <w:spacing w:after="0" w:line="256" w:lineRule="auto"/>
              <w:jc w:val="center"/>
              <w:rPr>
                <w:rFonts w:ascii="Arial" w:hAnsi="Arial" w:cs="Arial"/>
                <w:lang w:val="en-US" w:eastAsia="ja-JP"/>
              </w:rPr>
            </w:pP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>1</w:t>
            </w:r>
          </w:p>
        </w:tc>
        <w:tc>
          <w:tcPr>
            <w:tcW w:w="16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E2F72" w:rsidRPr="00D37BD0" w:rsidRDefault="008E2F72" w:rsidP="00953386">
            <w:pPr>
              <w:spacing w:after="0" w:line="256" w:lineRule="auto"/>
              <w:jc w:val="center"/>
              <w:rPr>
                <w:rFonts w:ascii="Arial" w:hAnsi="Arial" w:cs="Arial"/>
                <w:lang w:val="en-US" w:eastAsia="ja-JP"/>
              </w:rPr>
            </w:pP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>1</w:t>
            </w:r>
          </w:p>
        </w:tc>
      </w:tr>
      <w:tr w:rsidR="008E2F72" w:rsidRPr="00BF62CD" w:rsidTr="00953386">
        <w:trPr>
          <w:trHeight w:val="355"/>
        </w:trPr>
        <w:tc>
          <w:tcPr>
            <w:tcW w:w="1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E2F72" w:rsidRPr="00BF62CD" w:rsidRDefault="008E2F72" w:rsidP="00953386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>Number of Rx</w:t>
            </w:r>
          </w:p>
        </w:tc>
        <w:tc>
          <w:tcPr>
            <w:tcW w:w="1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E2F72" w:rsidRPr="00BF62CD" w:rsidRDefault="008E2F72" w:rsidP="00953386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  <w:t>2, 4, 8</w:t>
            </w:r>
          </w:p>
        </w:tc>
        <w:tc>
          <w:tcPr>
            <w:tcW w:w="16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E2F72" w:rsidRPr="00BF62CD" w:rsidRDefault="008E2F72" w:rsidP="00953386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  <w:t>2, 4, 8</w:t>
            </w:r>
          </w:p>
        </w:tc>
      </w:tr>
      <w:tr w:rsidR="008E2F72" w:rsidRPr="00BF62CD" w:rsidTr="00953386">
        <w:trPr>
          <w:trHeight w:val="355"/>
        </w:trPr>
        <w:tc>
          <w:tcPr>
            <w:tcW w:w="1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E2F72" w:rsidRPr="00D37BD0" w:rsidRDefault="008E2F72" w:rsidP="00953386">
            <w:pPr>
              <w:spacing w:after="0" w:line="256" w:lineRule="auto"/>
              <w:jc w:val="center"/>
              <w:rPr>
                <w:rFonts w:ascii="Calibri" w:hAnsi="Calibri"/>
                <w:color w:val="000000"/>
                <w:kern w:val="24"/>
                <w:lang w:eastAsia="ja-JP"/>
              </w:rPr>
            </w:pPr>
            <w:r w:rsidRPr="00D37BD0">
              <w:rPr>
                <w:rFonts w:ascii="Calibri" w:hAnsi="Calibri" w:hint="eastAsia"/>
                <w:color w:val="000000"/>
                <w:kern w:val="24"/>
                <w:lang w:eastAsia="ja-JP"/>
              </w:rPr>
              <w:t>Preamble format</w:t>
            </w:r>
          </w:p>
        </w:tc>
        <w:tc>
          <w:tcPr>
            <w:tcW w:w="1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E2F72" w:rsidRPr="00D37BD0" w:rsidRDefault="008E2F72" w:rsidP="00953386">
            <w:pPr>
              <w:spacing w:after="0" w:line="256" w:lineRule="auto"/>
              <w:jc w:val="center"/>
              <w:rPr>
                <w:rFonts w:ascii="Calibri" w:hAnsi="Calibri"/>
                <w:color w:val="000000"/>
                <w:kern w:val="24"/>
                <w:lang w:eastAsia="ja-JP"/>
              </w:rPr>
            </w:pPr>
            <w:r w:rsidRPr="00D37BD0">
              <w:rPr>
                <w:rFonts w:ascii="Calibri" w:hAnsi="Calibri"/>
                <w:color w:val="000000"/>
                <w:kern w:val="24"/>
                <w:lang w:eastAsia="ja-JP"/>
              </w:rPr>
              <w:t>F</w:t>
            </w:r>
            <w:r w:rsidRPr="00D37BD0">
              <w:rPr>
                <w:rFonts w:ascii="Calibri" w:hAnsi="Calibri" w:hint="eastAsia"/>
                <w:color w:val="000000"/>
                <w:kern w:val="24"/>
                <w:lang w:eastAsia="ja-JP"/>
              </w:rPr>
              <w:t>ormat 0</w:t>
            </w:r>
          </w:p>
        </w:tc>
        <w:tc>
          <w:tcPr>
            <w:tcW w:w="16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E2F72" w:rsidRPr="00BF62CD" w:rsidRDefault="008E2F72" w:rsidP="00953386">
            <w:pPr>
              <w:spacing w:after="0" w:line="256" w:lineRule="auto"/>
              <w:jc w:val="center"/>
              <w:rPr>
                <w:rFonts w:ascii="Calibri" w:eastAsia="SimSun" w:hAnsi="Calibri"/>
                <w:color w:val="000000"/>
                <w:kern w:val="24"/>
                <w:lang w:eastAsia="ja-JP"/>
              </w:rPr>
            </w:pPr>
            <w:r w:rsidRPr="00D37BD0">
              <w:rPr>
                <w:rFonts w:ascii="Calibri" w:hAnsi="Calibri"/>
                <w:color w:val="000000"/>
                <w:kern w:val="24"/>
                <w:lang w:eastAsia="ja-JP"/>
              </w:rPr>
              <w:t>F</w:t>
            </w:r>
            <w:r w:rsidRPr="00D37BD0">
              <w:rPr>
                <w:rFonts w:ascii="Calibri" w:hAnsi="Calibri" w:hint="eastAsia"/>
                <w:color w:val="000000"/>
                <w:kern w:val="24"/>
                <w:lang w:eastAsia="ja-JP"/>
              </w:rPr>
              <w:t>ormat 0</w:t>
            </w:r>
          </w:p>
        </w:tc>
      </w:tr>
      <w:tr w:rsidR="008E2F72" w:rsidRPr="00BF62CD" w:rsidTr="00953386">
        <w:trPr>
          <w:trHeight w:val="355"/>
        </w:trPr>
        <w:tc>
          <w:tcPr>
            <w:tcW w:w="1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E2F72" w:rsidRPr="00BF62CD" w:rsidRDefault="008E2F72" w:rsidP="00953386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 xml:space="preserve">Frequency offset </w:t>
            </w:r>
            <w:r w:rsidRPr="00D37BD0">
              <w:rPr>
                <w:rFonts w:ascii="Calibri" w:hAnsi="Calibri" w:hint="eastAsia"/>
                <w:color w:val="000000"/>
                <w:kern w:val="24"/>
                <w:lang w:eastAsia="ja-JP"/>
              </w:rPr>
              <w:t xml:space="preserve">/ </w:t>
            </w: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>Propagation condition</w:t>
            </w:r>
          </w:p>
        </w:tc>
        <w:tc>
          <w:tcPr>
            <w:tcW w:w="1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E2F72" w:rsidRDefault="008E2F72" w:rsidP="00953386">
            <w:pPr>
              <w:spacing w:after="0" w:line="256" w:lineRule="auto"/>
              <w:jc w:val="center"/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</w:pPr>
            <w:r w:rsidRPr="00BF62CD"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  <w:t>0</w:t>
            </w:r>
            <w:r>
              <w:rPr>
                <w:rFonts w:ascii="Calibri" w:eastAsia="ＭＳ Ｐゴシック" w:hAnsi="Calibri" w:hint="eastAsia"/>
                <w:color w:val="000000"/>
                <w:kern w:val="24"/>
                <w:lang w:eastAsia="ja-JP"/>
              </w:rPr>
              <w:t>Hz:</w:t>
            </w:r>
            <w:r w:rsidRPr="00D37BD0">
              <w:rPr>
                <w:rFonts w:ascii="Calibri" w:hAnsi="Calibri" w:hint="eastAsia"/>
                <w:color w:val="000000"/>
                <w:kern w:val="24"/>
                <w:lang w:eastAsia="ja-JP"/>
              </w:rPr>
              <w:t xml:space="preserve"> AWGN</w:t>
            </w:r>
          </w:p>
          <w:p w:rsidR="008E2F72" w:rsidRDefault="008E2F72" w:rsidP="00953386">
            <w:pPr>
              <w:spacing w:after="0" w:line="256" w:lineRule="auto"/>
              <w:jc w:val="center"/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</w:pPr>
            <w:r>
              <w:rPr>
                <w:rFonts w:ascii="Calibri" w:eastAsia="ＭＳ Ｐゴシック" w:hAnsi="Calibri" w:hint="eastAsia"/>
                <w:color w:val="000000"/>
                <w:kern w:val="24"/>
                <w:lang w:eastAsia="ja-JP"/>
              </w:rPr>
              <w:t xml:space="preserve">400Hz: </w:t>
            </w:r>
            <w:r w:rsidRPr="005A07C7">
              <w:rPr>
                <w:rFonts w:cs="Arial" w:hint="eastAsia"/>
                <w:lang w:eastAsia="zh-CN"/>
              </w:rPr>
              <w:t>TDLC300-100</w:t>
            </w:r>
          </w:p>
          <w:p w:rsidR="008E2F72" w:rsidRDefault="008E2F72" w:rsidP="00953386">
            <w:pPr>
              <w:spacing w:after="0" w:line="256" w:lineRule="auto"/>
              <w:jc w:val="center"/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</w:pPr>
            <w:r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  <w:t>625</w:t>
            </w:r>
            <w:r>
              <w:rPr>
                <w:rFonts w:ascii="Calibri" w:eastAsia="ＭＳ Ｐゴシック" w:hAnsi="Calibri" w:hint="eastAsia"/>
                <w:color w:val="000000"/>
                <w:kern w:val="24"/>
                <w:lang w:eastAsia="ja-JP"/>
              </w:rPr>
              <w:t xml:space="preserve">Hz: </w:t>
            </w:r>
            <w:r w:rsidRPr="00D37BD0">
              <w:rPr>
                <w:rFonts w:ascii="Calibri" w:hAnsi="Calibri" w:hint="eastAsia"/>
                <w:color w:val="000000"/>
                <w:kern w:val="24"/>
                <w:lang w:eastAsia="ja-JP"/>
              </w:rPr>
              <w:t>AWGN</w:t>
            </w:r>
          </w:p>
          <w:p w:rsidR="008E2F72" w:rsidRPr="00D37BD0" w:rsidRDefault="008E2F72" w:rsidP="00953386">
            <w:pPr>
              <w:spacing w:after="0" w:line="256" w:lineRule="auto"/>
              <w:jc w:val="center"/>
              <w:rPr>
                <w:rFonts w:ascii="Calibri" w:hAnsi="Calibri"/>
                <w:color w:val="000000"/>
                <w:kern w:val="24"/>
                <w:lang w:eastAsia="ja-JP"/>
              </w:rPr>
            </w:pPr>
            <w:r>
              <w:rPr>
                <w:rFonts w:ascii="Calibri" w:eastAsia="ＭＳ Ｐゴシック" w:hAnsi="Calibri" w:hint="eastAsia"/>
                <w:color w:val="000000"/>
                <w:kern w:val="24"/>
                <w:lang w:eastAsia="ja-JP"/>
              </w:rPr>
              <w:t>1340Hz</w:t>
            </w:r>
            <w:r>
              <w:rPr>
                <w:rFonts w:ascii="Calibri" w:hAnsi="Calibri" w:hint="eastAsia"/>
                <w:color w:val="000000"/>
                <w:kern w:val="24"/>
                <w:lang w:eastAsia="ja-JP"/>
              </w:rPr>
              <w:t xml:space="preserve">: </w:t>
            </w:r>
            <w:r w:rsidRPr="00D37BD0">
              <w:rPr>
                <w:rFonts w:ascii="Calibri" w:hAnsi="Calibri" w:hint="eastAsia"/>
                <w:color w:val="000000"/>
                <w:kern w:val="24"/>
                <w:lang w:eastAsia="ja-JP"/>
              </w:rPr>
              <w:t>AWGN</w:t>
            </w:r>
          </w:p>
        </w:tc>
        <w:tc>
          <w:tcPr>
            <w:tcW w:w="16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E2F72" w:rsidRDefault="008E2F72" w:rsidP="00953386">
            <w:pPr>
              <w:spacing w:after="0" w:line="256" w:lineRule="auto"/>
              <w:jc w:val="center"/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</w:pPr>
            <w:r w:rsidRPr="00BF62CD"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  <w:t>0</w:t>
            </w:r>
            <w:r>
              <w:rPr>
                <w:rFonts w:ascii="Calibri" w:eastAsia="ＭＳ Ｐゴシック" w:hAnsi="Calibri" w:hint="eastAsia"/>
                <w:color w:val="000000"/>
                <w:kern w:val="24"/>
                <w:lang w:eastAsia="ja-JP"/>
              </w:rPr>
              <w:t>Hz:</w:t>
            </w:r>
            <w:r w:rsidRPr="00D37BD0">
              <w:rPr>
                <w:rFonts w:ascii="Calibri" w:hAnsi="Calibri" w:hint="eastAsia"/>
                <w:color w:val="000000"/>
                <w:kern w:val="24"/>
                <w:lang w:eastAsia="ja-JP"/>
              </w:rPr>
              <w:t xml:space="preserve"> AWGN</w:t>
            </w:r>
          </w:p>
          <w:p w:rsidR="008E2F72" w:rsidRDefault="008E2F72" w:rsidP="00953386">
            <w:pPr>
              <w:spacing w:after="0" w:line="256" w:lineRule="auto"/>
              <w:jc w:val="center"/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</w:pPr>
            <w:r>
              <w:rPr>
                <w:rFonts w:ascii="Calibri" w:eastAsia="ＭＳ Ｐゴシック" w:hAnsi="Calibri" w:hint="eastAsia"/>
                <w:color w:val="000000"/>
                <w:kern w:val="24"/>
                <w:lang w:eastAsia="ja-JP"/>
              </w:rPr>
              <w:t xml:space="preserve">400Hz: </w:t>
            </w:r>
            <w:r w:rsidRPr="005A07C7">
              <w:rPr>
                <w:rFonts w:cs="Arial" w:hint="eastAsia"/>
                <w:lang w:eastAsia="zh-CN"/>
              </w:rPr>
              <w:t>TDLC300-100</w:t>
            </w:r>
          </w:p>
          <w:p w:rsidR="008E2F72" w:rsidRDefault="008E2F72" w:rsidP="00953386">
            <w:pPr>
              <w:spacing w:after="0" w:line="256" w:lineRule="auto"/>
              <w:jc w:val="center"/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</w:pPr>
            <w:r>
              <w:rPr>
                <w:rFonts w:ascii="Calibri" w:eastAsia="ＭＳ Ｐゴシック" w:hAnsi="Calibri" w:hint="eastAsia"/>
                <w:color w:val="000000"/>
                <w:kern w:val="24"/>
                <w:lang w:eastAsia="ja-JP"/>
              </w:rPr>
              <w:t>6</w:t>
            </w:r>
            <w:r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  <w:t>25</w:t>
            </w:r>
            <w:r>
              <w:rPr>
                <w:rFonts w:ascii="Calibri" w:eastAsia="ＭＳ Ｐゴシック" w:hAnsi="Calibri" w:hint="eastAsia"/>
                <w:color w:val="000000"/>
                <w:kern w:val="24"/>
                <w:lang w:eastAsia="ja-JP"/>
              </w:rPr>
              <w:t xml:space="preserve">Hz: </w:t>
            </w:r>
            <w:r w:rsidRPr="00D37BD0">
              <w:rPr>
                <w:rFonts w:ascii="Calibri" w:hAnsi="Calibri" w:hint="eastAsia"/>
                <w:color w:val="000000"/>
                <w:kern w:val="24"/>
                <w:lang w:eastAsia="ja-JP"/>
              </w:rPr>
              <w:t>AWGN</w:t>
            </w:r>
          </w:p>
          <w:p w:rsidR="008E2F72" w:rsidRPr="00BF62CD" w:rsidRDefault="00467AA5" w:rsidP="00953386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  <w:t>[</w:t>
            </w:r>
            <w:r w:rsidR="008E2F72">
              <w:rPr>
                <w:rFonts w:ascii="Calibri" w:eastAsia="ＭＳ Ｐゴシック" w:hAnsi="Calibri" w:hint="eastAsia"/>
                <w:color w:val="000000"/>
                <w:kern w:val="24"/>
                <w:lang w:eastAsia="ja-JP"/>
              </w:rPr>
              <w:t>2</w:t>
            </w:r>
            <w:r w:rsidR="008E2F72"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  <w:t>000</w:t>
            </w:r>
            <w:r w:rsidR="008E2F72">
              <w:rPr>
                <w:rFonts w:ascii="Calibri" w:eastAsia="ＭＳ Ｐゴシック" w:hAnsi="Calibri" w:hint="eastAsia"/>
                <w:color w:val="000000"/>
                <w:kern w:val="24"/>
                <w:lang w:eastAsia="ja-JP"/>
              </w:rPr>
              <w:t>Hz</w:t>
            </w:r>
            <w:r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  <w:t>]</w:t>
            </w:r>
            <w:r w:rsidR="008E2F72">
              <w:rPr>
                <w:rFonts w:ascii="Calibri" w:hAnsi="Calibri" w:hint="eastAsia"/>
                <w:color w:val="000000"/>
                <w:kern w:val="24"/>
                <w:lang w:eastAsia="ja-JP"/>
              </w:rPr>
              <w:t xml:space="preserve">: </w:t>
            </w:r>
            <w:r w:rsidR="008E2F72" w:rsidRPr="00D37BD0">
              <w:rPr>
                <w:rFonts w:ascii="Calibri" w:hAnsi="Calibri" w:hint="eastAsia"/>
                <w:color w:val="000000"/>
                <w:kern w:val="24"/>
                <w:lang w:eastAsia="ja-JP"/>
              </w:rPr>
              <w:t>AWGN</w:t>
            </w:r>
          </w:p>
        </w:tc>
      </w:tr>
      <w:tr w:rsidR="008E2F72" w:rsidRPr="00BF62CD" w:rsidTr="00953386">
        <w:trPr>
          <w:trHeight w:val="355"/>
        </w:trPr>
        <w:tc>
          <w:tcPr>
            <w:tcW w:w="1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E2F72" w:rsidRPr="00BF62CD" w:rsidRDefault="008E2F72" w:rsidP="00953386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ＭＳ Ｐゴシック" w:hAnsi="Calibri" w:cs="Calibri"/>
                <w:color w:val="000000"/>
                <w:kern w:val="24"/>
                <w:lang w:eastAsia="ja-JP"/>
              </w:rPr>
              <w:t>Code block group, Frequency hopping, Limited buffer rate matching</w:t>
            </w:r>
          </w:p>
        </w:tc>
        <w:tc>
          <w:tcPr>
            <w:tcW w:w="1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E2F72" w:rsidRPr="00BF62CD" w:rsidRDefault="008E2F72" w:rsidP="00953386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>Disabled</w:t>
            </w:r>
          </w:p>
        </w:tc>
        <w:tc>
          <w:tcPr>
            <w:tcW w:w="16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E2F72" w:rsidRPr="00BF62CD" w:rsidRDefault="008E2F72" w:rsidP="00953386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>Disabled</w:t>
            </w:r>
          </w:p>
        </w:tc>
      </w:tr>
      <w:tr w:rsidR="008E2F72" w:rsidRPr="00BF62CD" w:rsidTr="00953386">
        <w:trPr>
          <w:trHeight w:val="355"/>
        </w:trPr>
        <w:tc>
          <w:tcPr>
            <w:tcW w:w="1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E2F72" w:rsidRPr="00BF62CD" w:rsidRDefault="008E2F72" w:rsidP="00953386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ＭＳ Ｐゴシック" w:hAnsi="Calibri" w:cs="Calibri"/>
                <w:color w:val="000000"/>
                <w:kern w:val="24"/>
                <w:lang w:eastAsia="ja-JP"/>
              </w:rPr>
              <w:t>Testing metric</w:t>
            </w:r>
          </w:p>
        </w:tc>
        <w:tc>
          <w:tcPr>
            <w:tcW w:w="1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E2F72" w:rsidRDefault="008E2F72" w:rsidP="00953386">
            <w:pPr>
              <w:spacing w:after="0" w:line="256" w:lineRule="auto"/>
              <w:jc w:val="center"/>
              <w:rPr>
                <w:lang w:eastAsia="ja-JP"/>
              </w:rPr>
            </w:pPr>
            <w:r w:rsidRPr="00D37BD0">
              <w:rPr>
                <w:rFonts w:ascii="Calibri" w:eastAsia="ＭＳ Ｐゴシック" w:hAnsi="Calibri" w:cs="Calibri"/>
                <w:color w:val="000000"/>
                <w:kern w:val="24"/>
                <w:lang w:eastAsia="ja-JP"/>
              </w:rPr>
              <w:t>False alarm probability</w:t>
            </w:r>
            <w:r>
              <w:rPr>
                <w:rFonts w:ascii="Calibri" w:eastAsia="ＭＳ Ｐゴシック" w:hAnsi="Calibri" w:cs="Calibri" w:hint="eastAsia"/>
                <w:color w:val="000000"/>
                <w:kern w:val="24"/>
                <w:lang w:eastAsia="ja-JP"/>
              </w:rPr>
              <w:t xml:space="preserve">: </w:t>
            </w:r>
            <w:r>
              <w:t>0.1%</w:t>
            </w:r>
          </w:p>
          <w:p w:rsidR="008E2F72" w:rsidRPr="00D37BD0" w:rsidRDefault="008E2F72" w:rsidP="00953386">
            <w:pPr>
              <w:spacing w:after="0" w:line="256" w:lineRule="auto"/>
              <w:jc w:val="center"/>
              <w:rPr>
                <w:rFonts w:ascii="Calibri" w:eastAsia="ＭＳ Ｐゴシック" w:hAnsi="Calibri" w:cs="Calibri"/>
                <w:color w:val="000000"/>
                <w:kern w:val="24"/>
                <w:lang w:eastAsia="ja-JP"/>
              </w:rPr>
            </w:pPr>
            <w:r w:rsidRPr="00D37BD0">
              <w:rPr>
                <w:rFonts w:ascii="Calibri" w:eastAsia="ＭＳ Ｐゴシック" w:hAnsi="Calibri" w:cs="Calibri"/>
                <w:color w:val="000000"/>
                <w:kern w:val="24"/>
                <w:lang w:eastAsia="ja-JP"/>
              </w:rPr>
              <w:t>missed detection</w:t>
            </w:r>
            <w:r>
              <w:rPr>
                <w:rFonts w:ascii="Calibri" w:eastAsia="ＭＳ Ｐゴシック" w:hAnsi="Calibri" w:cs="Calibri" w:hint="eastAsia"/>
                <w:color w:val="000000"/>
                <w:kern w:val="24"/>
                <w:lang w:eastAsia="ja-JP"/>
              </w:rPr>
              <w:t xml:space="preserve">: </w:t>
            </w:r>
            <w:r w:rsidRPr="00355D13">
              <w:t>99%</w:t>
            </w:r>
          </w:p>
        </w:tc>
        <w:tc>
          <w:tcPr>
            <w:tcW w:w="16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E2F72" w:rsidRDefault="008E2F72" w:rsidP="00953386">
            <w:pPr>
              <w:spacing w:after="0" w:line="256" w:lineRule="auto"/>
              <w:jc w:val="center"/>
              <w:rPr>
                <w:lang w:eastAsia="ja-JP"/>
              </w:rPr>
            </w:pPr>
            <w:r w:rsidRPr="00D37BD0">
              <w:rPr>
                <w:rFonts w:ascii="Calibri" w:eastAsia="ＭＳ Ｐゴシック" w:hAnsi="Calibri" w:cs="Calibri"/>
                <w:color w:val="000000"/>
                <w:kern w:val="24"/>
                <w:lang w:eastAsia="ja-JP"/>
              </w:rPr>
              <w:t>False alarm probability</w:t>
            </w:r>
            <w:r>
              <w:rPr>
                <w:rFonts w:ascii="Calibri" w:eastAsia="ＭＳ Ｐゴシック" w:hAnsi="Calibri" w:cs="Calibri" w:hint="eastAsia"/>
                <w:color w:val="000000"/>
                <w:kern w:val="24"/>
                <w:lang w:eastAsia="ja-JP"/>
              </w:rPr>
              <w:t xml:space="preserve">: </w:t>
            </w:r>
            <w:r>
              <w:t>0.1%</w:t>
            </w:r>
          </w:p>
          <w:p w:rsidR="008E2F72" w:rsidRPr="00BF62CD" w:rsidRDefault="008E2F72" w:rsidP="00953386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D37BD0">
              <w:rPr>
                <w:rFonts w:ascii="Calibri" w:eastAsia="ＭＳ Ｐゴシック" w:hAnsi="Calibri" w:cs="Calibri"/>
                <w:color w:val="000000"/>
                <w:kern w:val="24"/>
                <w:lang w:eastAsia="ja-JP"/>
              </w:rPr>
              <w:t>missed detection</w:t>
            </w:r>
            <w:r>
              <w:rPr>
                <w:rFonts w:ascii="Calibri" w:eastAsia="ＭＳ Ｐゴシック" w:hAnsi="Calibri" w:cs="Calibri" w:hint="eastAsia"/>
                <w:color w:val="000000"/>
                <w:kern w:val="24"/>
                <w:lang w:eastAsia="ja-JP"/>
              </w:rPr>
              <w:t xml:space="preserve">: </w:t>
            </w:r>
            <w:r w:rsidRPr="00355D13">
              <w:t>99%</w:t>
            </w:r>
          </w:p>
        </w:tc>
      </w:tr>
    </w:tbl>
    <w:p w:rsidR="008E2F72" w:rsidRDefault="008E2F72" w:rsidP="008E2F72">
      <w:pPr>
        <w:rPr>
          <w:lang w:val="en-US" w:eastAsia="ja-JP"/>
        </w:rPr>
      </w:pPr>
    </w:p>
    <w:p w:rsidR="008E2F72" w:rsidRPr="00741C5D" w:rsidRDefault="008E2F72" w:rsidP="008E2F72">
      <w:pPr>
        <w:rPr>
          <w:b/>
          <w:lang w:eastAsia="ja-JP"/>
        </w:rPr>
      </w:pPr>
      <w:r>
        <w:rPr>
          <w:rFonts w:hint="eastAsia"/>
          <w:b/>
          <w:lang w:eastAsia="ja-JP"/>
        </w:rPr>
        <w:t>Proposal 2</w:t>
      </w:r>
      <w:r w:rsidRPr="00741C5D">
        <w:rPr>
          <w:b/>
          <w:lang w:eastAsia="ja-JP"/>
        </w:rPr>
        <w:t xml:space="preserve">: Agree on draft CRs to introduce </w:t>
      </w:r>
      <w:r>
        <w:rPr>
          <w:b/>
          <w:lang w:eastAsia="ja-JP"/>
        </w:rPr>
        <w:t>PRACH format 0 with restricted set type A and B.</w:t>
      </w:r>
    </w:p>
    <w:p w:rsidR="00A33BED" w:rsidRPr="00BF7F29" w:rsidRDefault="00A33BED" w:rsidP="00A33BED">
      <w:pPr>
        <w:pStyle w:val="1"/>
        <w:ind w:left="432" w:hanging="432"/>
        <w:rPr>
          <w:lang w:eastAsia="ja-JP"/>
        </w:rPr>
      </w:pPr>
      <w:r>
        <w:rPr>
          <w:rFonts w:hint="eastAsia"/>
          <w:lang w:eastAsia="ja-JP"/>
        </w:rPr>
        <w:t>References</w:t>
      </w:r>
    </w:p>
    <w:p w:rsidR="007D2FE1" w:rsidRDefault="007D2FE1" w:rsidP="007D2FE1">
      <w:pPr>
        <w:numPr>
          <w:ilvl w:val="0"/>
          <w:numId w:val="1"/>
        </w:numPr>
        <w:ind w:left="284" w:hanging="284"/>
        <w:rPr>
          <w:lang w:val="en-US" w:eastAsia="ja-JP"/>
        </w:rPr>
      </w:pPr>
      <w:r>
        <w:rPr>
          <w:rFonts w:hint="eastAsia"/>
          <w:lang w:val="en-US" w:eastAsia="ja-JP"/>
        </w:rPr>
        <w:t xml:space="preserve">RP-182149, </w:t>
      </w:r>
      <w:r>
        <w:rPr>
          <w:lang w:val="en-US" w:eastAsia="ja-JP"/>
        </w:rPr>
        <w:t>“</w:t>
      </w:r>
      <w:r w:rsidRPr="00294FEF">
        <w:rPr>
          <w:lang w:val="en-US" w:eastAsia="ja-JP"/>
        </w:rPr>
        <w:t>Way forward on RAN4 work for Core and Perf. part for NR</w:t>
      </w:r>
      <w:r>
        <w:rPr>
          <w:lang w:val="en-US" w:eastAsia="ja-JP"/>
        </w:rPr>
        <w:t>”</w:t>
      </w:r>
      <w:r>
        <w:rPr>
          <w:rFonts w:hint="eastAsia"/>
          <w:lang w:val="en-US" w:eastAsia="ja-JP"/>
        </w:rPr>
        <w:t>, RAN4 Chairman, RAN #81, September 2018</w:t>
      </w:r>
    </w:p>
    <w:p w:rsidR="008E2F72" w:rsidRPr="009257B6" w:rsidRDefault="008E2F72" w:rsidP="008E2F72">
      <w:pPr>
        <w:numPr>
          <w:ilvl w:val="0"/>
          <w:numId w:val="1"/>
        </w:numPr>
        <w:ind w:left="284" w:hanging="284"/>
        <w:rPr>
          <w:lang w:val="en-US" w:eastAsia="ja-JP"/>
        </w:rPr>
      </w:pPr>
      <w:r>
        <w:rPr>
          <w:lang w:val="en-US" w:eastAsia="ja-JP"/>
        </w:rPr>
        <w:t>R4-1904720</w:t>
      </w:r>
      <w:r>
        <w:rPr>
          <w:rFonts w:hint="eastAsia"/>
          <w:lang w:val="en-US" w:eastAsia="ja-JP"/>
        </w:rPr>
        <w:t xml:space="preserve">, </w:t>
      </w:r>
      <w:r>
        <w:rPr>
          <w:lang w:val="en-US" w:eastAsia="ja-JP"/>
        </w:rPr>
        <w:t>“</w:t>
      </w:r>
      <w:r w:rsidRPr="00AF2CC5">
        <w:rPr>
          <w:lang w:eastAsia="ja-JP"/>
        </w:rPr>
        <w:t>WF on high speed related requirements for NR BS demodulation in Rel.15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, </w:t>
      </w:r>
      <w:r w:rsidRPr="00284946">
        <w:rPr>
          <w:lang w:eastAsia="ja-JP"/>
        </w:rPr>
        <w:t xml:space="preserve">NTT DOCOMO, INC., </w:t>
      </w:r>
      <w:r>
        <w:rPr>
          <w:rFonts w:hint="eastAsia"/>
          <w:lang w:eastAsia="ja-JP"/>
        </w:rPr>
        <w:t>C</w:t>
      </w:r>
      <w:r w:rsidRPr="00284946">
        <w:rPr>
          <w:lang w:eastAsia="ja-JP"/>
        </w:rPr>
        <w:t>hina Telecom</w:t>
      </w:r>
      <w:r>
        <w:rPr>
          <w:rFonts w:hint="eastAsia"/>
          <w:lang w:eastAsia="ja-JP"/>
        </w:rPr>
        <w:t>, RAN4 #90</w:t>
      </w:r>
      <w:r>
        <w:rPr>
          <w:lang w:eastAsia="ja-JP"/>
        </w:rPr>
        <w:t>bis</w:t>
      </w:r>
      <w:r>
        <w:rPr>
          <w:rFonts w:hint="eastAsia"/>
          <w:lang w:eastAsia="ja-JP"/>
        </w:rPr>
        <w:t xml:space="preserve">, </w:t>
      </w:r>
      <w:r>
        <w:rPr>
          <w:lang w:eastAsia="ja-JP"/>
        </w:rPr>
        <w:t>April</w:t>
      </w:r>
      <w:r>
        <w:rPr>
          <w:rFonts w:hint="eastAsia"/>
          <w:lang w:eastAsia="ja-JP"/>
        </w:rPr>
        <w:t xml:space="preserve"> 2019</w:t>
      </w:r>
    </w:p>
    <w:p w:rsidR="007D2FE1" w:rsidRDefault="007D2FE1" w:rsidP="007D2FE1">
      <w:pPr>
        <w:numPr>
          <w:ilvl w:val="0"/>
          <w:numId w:val="1"/>
        </w:numPr>
        <w:rPr>
          <w:lang w:val="en-US" w:eastAsia="ja-JP"/>
        </w:rPr>
      </w:pPr>
      <w:r>
        <w:rPr>
          <w:lang w:val="en-US" w:eastAsia="ja-JP"/>
        </w:rPr>
        <w:t xml:space="preserve"> “</w:t>
      </w:r>
      <w:r w:rsidRPr="00B80589">
        <w:rPr>
          <w:lang w:val="en-US" w:eastAsia="ja-JP"/>
        </w:rPr>
        <w:t>3GPP T</w:t>
      </w:r>
      <w:r>
        <w:rPr>
          <w:rFonts w:hint="eastAsia"/>
          <w:lang w:val="en-US" w:eastAsia="ja-JP"/>
        </w:rPr>
        <w:t>S 38.104</w:t>
      </w:r>
      <w:r>
        <w:rPr>
          <w:lang w:val="en-US" w:eastAsia="ja-JP"/>
        </w:rPr>
        <w:t>:</w:t>
      </w:r>
      <w:r w:rsidRPr="007D2FE1">
        <w:t xml:space="preserve"> </w:t>
      </w:r>
      <w:r w:rsidRPr="007D2FE1">
        <w:rPr>
          <w:lang w:val="en-US" w:eastAsia="ja-JP"/>
        </w:rPr>
        <w:t>NR; Base Station (BS) radio transmission and reception</w:t>
      </w:r>
      <w:r>
        <w:rPr>
          <w:lang w:val="en-US" w:eastAsia="ja-JP"/>
        </w:rPr>
        <w:t>”, 3GPP</w:t>
      </w:r>
    </w:p>
    <w:p w:rsidR="007D2FE1" w:rsidRDefault="007D2FE1" w:rsidP="007D2FE1">
      <w:pPr>
        <w:numPr>
          <w:ilvl w:val="0"/>
          <w:numId w:val="1"/>
        </w:numPr>
        <w:rPr>
          <w:lang w:val="en-US" w:eastAsia="ja-JP"/>
        </w:rPr>
      </w:pPr>
      <w:r>
        <w:rPr>
          <w:lang w:val="en-US" w:eastAsia="ja-JP"/>
        </w:rPr>
        <w:t xml:space="preserve"> “</w:t>
      </w:r>
      <w:r w:rsidRPr="00B80589">
        <w:rPr>
          <w:lang w:val="en-US" w:eastAsia="ja-JP"/>
        </w:rPr>
        <w:t>3GPP T</w:t>
      </w:r>
      <w:r>
        <w:rPr>
          <w:rFonts w:hint="eastAsia"/>
          <w:lang w:val="en-US" w:eastAsia="ja-JP"/>
        </w:rPr>
        <w:t>S 38.211</w:t>
      </w:r>
      <w:r>
        <w:rPr>
          <w:lang w:val="en-US" w:eastAsia="ja-JP"/>
        </w:rPr>
        <w:t>:</w:t>
      </w:r>
      <w:r w:rsidRPr="007D2FE1">
        <w:t xml:space="preserve"> </w:t>
      </w:r>
      <w:r w:rsidRPr="007D2FE1">
        <w:rPr>
          <w:lang w:val="en-US" w:eastAsia="ja-JP"/>
        </w:rPr>
        <w:t>NR; Physical channels and modulation</w:t>
      </w:r>
      <w:r>
        <w:rPr>
          <w:lang w:val="en-US" w:eastAsia="ja-JP"/>
        </w:rPr>
        <w:t>”, 3GPP</w:t>
      </w:r>
    </w:p>
    <w:p w:rsidR="008E2F72" w:rsidRPr="009257B6" w:rsidRDefault="008E2F72" w:rsidP="008E2F72">
      <w:pPr>
        <w:numPr>
          <w:ilvl w:val="0"/>
          <w:numId w:val="1"/>
        </w:numPr>
        <w:rPr>
          <w:lang w:val="en-US" w:eastAsia="ja-JP"/>
        </w:rPr>
      </w:pPr>
      <w:r w:rsidRPr="008E2F72">
        <w:rPr>
          <w:lang w:val="en-US" w:eastAsia="ja-JP"/>
        </w:rPr>
        <w:t>R4-1903572</w:t>
      </w:r>
      <w:r>
        <w:rPr>
          <w:rFonts w:hint="eastAsia"/>
          <w:lang w:val="en-US" w:eastAsia="ja-JP"/>
        </w:rPr>
        <w:t xml:space="preserve">, </w:t>
      </w:r>
      <w:r>
        <w:rPr>
          <w:lang w:val="en-US" w:eastAsia="ja-JP"/>
        </w:rPr>
        <w:t>“</w:t>
      </w:r>
      <w:r w:rsidRPr="008E2F72">
        <w:rPr>
          <w:lang w:eastAsia="ja-JP"/>
        </w:rPr>
        <w:t>NR PRACH for high speed in Rel.15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, </w:t>
      </w:r>
      <w:r w:rsidRPr="00284946">
        <w:rPr>
          <w:lang w:eastAsia="ja-JP"/>
        </w:rPr>
        <w:t xml:space="preserve">NTT DOCOMO, INC., </w:t>
      </w:r>
      <w:r>
        <w:rPr>
          <w:rFonts w:hint="eastAsia"/>
          <w:lang w:eastAsia="ja-JP"/>
        </w:rPr>
        <w:t>RAN4 #90</w:t>
      </w:r>
      <w:r>
        <w:rPr>
          <w:lang w:eastAsia="ja-JP"/>
        </w:rPr>
        <w:t>bis</w:t>
      </w:r>
      <w:r>
        <w:rPr>
          <w:rFonts w:hint="eastAsia"/>
          <w:lang w:eastAsia="ja-JP"/>
        </w:rPr>
        <w:t xml:space="preserve">, </w:t>
      </w:r>
      <w:r>
        <w:rPr>
          <w:lang w:eastAsia="ja-JP"/>
        </w:rPr>
        <w:t>April</w:t>
      </w:r>
      <w:r>
        <w:rPr>
          <w:rFonts w:hint="eastAsia"/>
          <w:lang w:eastAsia="ja-JP"/>
        </w:rPr>
        <w:t xml:space="preserve"> 2019</w:t>
      </w:r>
    </w:p>
    <w:sectPr w:rsidR="008E2F72" w:rsidRPr="009257B6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1713" w:rsidRDefault="00E81713">
      <w:r>
        <w:separator/>
      </w:r>
    </w:p>
  </w:endnote>
  <w:endnote w:type="continuationSeparator" w:id="0">
    <w:p w:rsidR="00E81713" w:rsidRDefault="00E81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1713" w:rsidRDefault="00E81713">
      <w:r>
        <w:separator/>
      </w:r>
    </w:p>
  </w:footnote>
  <w:footnote w:type="continuationSeparator" w:id="0">
    <w:p w:rsidR="00E81713" w:rsidRDefault="00E817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3pt;height:24pt" o:bullet="t">
        <v:imagedata r:id="rId1" o:title="art1A8B"/>
      </v:shape>
    </w:pict>
  </w:numPicBullet>
  <w:abstractNum w:abstractNumId="0" w15:restartNumberingAfterBreak="0">
    <w:nsid w:val="02220522"/>
    <w:multiLevelType w:val="hybridMultilevel"/>
    <w:tmpl w:val="5022A83A"/>
    <w:lvl w:ilvl="0" w:tplc="4BAEA31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游ゴシック" w:hAnsi="游ゴシック" w:hint="default"/>
      </w:rPr>
    </w:lvl>
    <w:lvl w:ilvl="1" w:tplc="114CEF1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游ゴシック" w:hAnsi="游ゴシック" w:hint="default"/>
      </w:rPr>
    </w:lvl>
    <w:lvl w:ilvl="2" w:tplc="322E7096">
      <w:start w:val="155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游ゴシック" w:hAnsi="游ゴシック" w:hint="default"/>
      </w:rPr>
    </w:lvl>
    <w:lvl w:ilvl="3" w:tplc="954AC82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游ゴシック" w:hAnsi="游ゴシック" w:hint="default"/>
      </w:rPr>
    </w:lvl>
    <w:lvl w:ilvl="4" w:tplc="B8DEC39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游ゴシック" w:hAnsi="游ゴシック" w:hint="default"/>
      </w:rPr>
    </w:lvl>
    <w:lvl w:ilvl="5" w:tplc="F906F2A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游ゴシック" w:hAnsi="游ゴシック" w:hint="default"/>
      </w:rPr>
    </w:lvl>
    <w:lvl w:ilvl="6" w:tplc="6BB8FD2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游ゴシック" w:hAnsi="游ゴシック" w:hint="default"/>
      </w:rPr>
    </w:lvl>
    <w:lvl w:ilvl="7" w:tplc="E4DEAB7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游ゴシック" w:hAnsi="游ゴシック" w:hint="default"/>
      </w:rPr>
    </w:lvl>
    <w:lvl w:ilvl="8" w:tplc="359C19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游ゴシック" w:hAnsi="游ゴシック" w:hint="default"/>
      </w:rPr>
    </w:lvl>
  </w:abstractNum>
  <w:abstractNum w:abstractNumId="1" w15:restartNumberingAfterBreak="0">
    <w:nsid w:val="1B4B4283"/>
    <w:multiLevelType w:val="hybridMultilevel"/>
    <w:tmpl w:val="1C4AC7C0"/>
    <w:lvl w:ilvl="0" w:tplc="7180AA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3114EE2"/>
    <w:multiLevelType w:val="hybridMultilevel"/>
    <w:tmpl w:val="811A3458"/>
    <w:lvl w:ilvl="0" w:tplc="6D3634A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4" w:hanging="480"/>
      </w:pPr>
    </w:lvl>
    <w:lvl w:ilvl="2" w:tplc="04090011" w:tentative="1">
      <w:start w:val="1"/>
      <w:numFmt w:val="decimalEnclosedCircle"/>
      <w:lvlText w:val="%3"/>
      <w:lvlJc w:val="lef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7" w:tentative="1">
      <w:start w:val="1"/>
      <w:numFmt w:val="aiueoFullWidth"/>
      <w:lvlText w:val="(%5)"/>
      <w:lvlJc w:val="left"/>
      <w:pPr>
        <w:ind w:left="2684" w:hanging="480"/>
      </w:pPr>
    </w:lvl>
    <w:lvl w:ilvl="5" w:tplc="04090011" w:tentative="1">
      <w:start w:val="1"/>
      <w:numFmt w:val="decimalEnclosedCircle"/>
      <w:lvlText w:val="%6"/>
      <w:lvlJc w:val="lef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7" w:tentative="1">
      <w:start w:val="1"/>
      <w:numFmt w:val="aiueoFullWidth"/>
      <w:lvlText w:val="(%8)"/>
      <w:lvlJc w:val="left"/>
      <w:pPr>
        <w:ind w:left="4124" w:hanging="480"/>
      </w:pPr>
    </w:lvl>
    <w:lvl w:ilvl="8" w:tplc="04090011" w:tentative="1">
      <w:start w:val="1"/>
      <w:numFmt w:val="decimalEnclosedCircle"/>
      <w:lvlText w:val="%9"/>
      <w:lvlJc w:val="left"/>
      <w:pPr>
        <w:ind w:left="4604" w:hanging="480"/>
      </w:pPr>
    </w:lvl>
  </w:abstractNum>
  <w:abstractNum w:abstractNumId="3" w15:restartNumberingAfterBreak="0">
    <w:nsid w:val="42DE728E"/>
    <w:multiLevelType w:val="hybridMultilevel"/>
    <w:tmpl w:val="A8927776"/>
    <w:lvl w:ilvl="0" w:tplc="8C9220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07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7" w:tentative="1">
      <w:start w:val="1"/>
      <w:numFmt w:val="aiueoFullWidth"/>
      <w:lvlText w:val="(%5)"/>
      <w:lvlJc w:val="left"/>
      <w:pPr>
        <w:ind w:left="2667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7" w:tentative="1">
      <w:start w:val="1"/>
      <w:numFmt w:val="aiueoFullWidth"/>
      <w:lvlText w:val="(%8)"/>
      <w:lvlJc w:val="left"/>
      <w:pPr>
        <w:ind w:left="3927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7" w:hanging="420"/>
      </w:pPr>
    </w:lvl>
  </w:abstractNum>
  <w:abstractNum w:abstractNumId="4" w15:restartNumberingAfterBreak="0">
    <w:nsid w:val="45905E5A"/>
    <w:multiLevelType w:val="hybridMultilevel"/>
    <w:tmpl w:val="6658BFDC"/>
    <w:lvl w:ilvl="0" w:tplc="D5582B16">
      <w:start w:val="2"/>
      <w:numFmt w:val="bullet"/>
      <w:lvlText w:val="-"/>
      <w:lvlJc w:val="left"/>
      <w:pPr>
        <w:ind w:left="1287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76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8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2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4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8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07" w:hanging="420"/>
      </w:pPr>
      <w:rPr>
        <w:rFonts w:ascii="Wingdings" w:hAnsi="Wingdings" w:hint="default"/>
      </w:rPr>
    </w:lvl>
  </w:abstractNum>
  <w:abstractNum w:abstractNumId="5" w15:restartNumberingAfterBreak="0">
    <w:nsid w:val="4895354D"/>
    <w:multiLevelType w:val="hybridMultilevel"/>
    <w:tmpl w:val="13C24A68"/>
    <w:lvl w:ilvl="0" w:tplc="0BBA49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78239E">
      <w:start w:val="15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游ゴシック" w:hAnsi="游ゴシック" w:hint="default"/>
      </w:rPr>
    </w:lvl>
    <w:lvl w:ilvl="2" w:tplc="CE4CB12C">
      <w:start w:val="155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游ゴシック" w:hAnsi="游ゴシック" w:hint="default"/>
      </w:rPr>
    </w:lvl>
    <w:lvl w:ilvl="3" w:tplc="7B726A2A">
      <w:start w:val="155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游ゴシック" w:hAnsi="游ゴシック" w:hint="default"/>
      </w:rPr>
    </w:lvl>
    <w:lvl w:ilvl="4" w:tplc="4A5297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12D0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F83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7EB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DE88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61012038"/>
    <w:multiLevelType w:val="hybridMultilevel"/>
    <w:tmpl w:val="70305118"/>
    <w:lvl w:ilvl="0" w:tplc="2FE4AF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7" w15:restartNumberingAfterBreak="0">
    <w:nsid w:val="63562B47"/>
    <w:multiLevelType w:val="hybridMultilevel"/>
    <w:tmpl w:val="AC0252B0"/>
    <w:lvl w:ilvl="0" w:tplc="42AE8A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6B015681"/>
    <w:multiLevelType w:val="hybridMultilevel"/>
    <w:tmpl w:val="B4C43CDC"/>
    <w:lvl w:ilvl="0" w:tplc="15D4E3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D47B2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游ゴシック" w:hAnsi="游ゴシック" w:hint="default"/>
      </w:rPr>
    </w:lvl>
    <w:lvl w:ilvl="2" w:tplc="FC1A3DAC">
      <w:start w:val="1810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游ゴシック" w:hAnsi="游ゴシック" w:hint="default"/>
      </w:rPr>
    </w:lvl>
    <w:lvl w:ilvl="3" w:tplc="55D406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780F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5E96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5885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8090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0AC8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2527AE7"/>
    <w:multiLevelType w:val="hybridMultilevel"/>
    <w:tmpl w:val="944A610A"/>
    <w:lvl w:ilvl="0" w:tplc="55B2F2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7E75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B087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309B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98E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1CCD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2E8F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92F7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9AB3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9"/>
  </w:num>
  <w:num w:numId="5">
    <w:abstractNumId w:val="2"/>
  </w:num>
  <w:num w:numId="6">
    <w:abstractNumId w:val="6"/>
  </w:num>
  <w:num w:numId="7">
    <w:abstractNumId w:val="4"/>
  </w:num>
  <w:num w:numId="8">
    <w:abstractNumId w:val="3"/>
  </w:num>
  <w:num w:numId="9">
    <w:abstractNumId w:val="5"/>
  </w:num>
  <w:num w:numId="10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82213"/>
    <w:rsid w:val="000027ED"/>
    <w:rsid w:val="0000379E"/>
    <w:rsid w:val="000037AF"/>
    <w:rsid w:val="00003C52"/>
    <w:rsid w:val="00004537"/>
    <w:rsid w:val="00007948"/>
    <w:rsid w:val="000128F2"/>
    <w:rsid w:val="00017799"/>
    <w:rsid w:val="00017BDA"/>
    <w:rsid w:val="0002036D"/>
    <w:rsid w:val="00020852"/>
    <w:rsid w:val="00020CB7"/>
    <w:rsid w:val="00020DD7"/>
    <w:rsid w:val="0002191D"/>
    <w:rsid w:val="00021E68"/>
    <w:rsid w:val="000233B8"/>
    <w:rsid w:val="000266A0"/>
    <w:rsid w:val="00030E6C"/>
    <w:rsid w:val="0003154D"/>
    <w:rsid w:val="00031C1D"/>
    <w:rsid w:val="000419BA"/>
    <w:rsid w:val="00042E92"/>
    <w:rsid w:val="0004483F"/>
    <w:rsid w:val="00045666"/>
    <w:rsid w:val="000456D7"/>
    <w:rsid w:val="00045CBD"/>
    <w:rsid w:val="00047943"/>
    <w:rsid w:val="0005300E"/>
    <w:rsid w:val="000612D1"/>
    <w:rsid w:val="000621A8"/>
    <w:rsid w:val="0006400E"/>
    <w:rsid w:val="00064B3E"/>
    <w:rsid w:val="00065F1C"/>
    <w:rsid w:val="00066891"/>
    <w:rsid w:val="0006763B"/>
    <w:rsid w:val="0006768C"/>
    <w:rsid w:val="00071032"/>
    <w:rsid w:val="00073860"/>
    <w:rsid w:val="00075B66"/>
    <w:rsid w:val="000766B3"/>
    <w:rsid w:val="000820DA"/>
    <w:rsid w:val="0008313F"/>
    <w:rsid w:val="000840C6"/>
    <w:rsid w:val="00085F45"/>
    <w:rsid w:val="00087322"/>
    <w:rsid w:val="000911E4"/>
    <w:rsid w:val="00093E7E"/>
    <w:rsid w:val="00095795"/>
    <w:rsid w:val="00097D22"/>
    <w:rsid w:val="000A2C7E"/>
    <w:rsid w:val="000A3F65"/>
    <w:rsid w:val="000A45AC"/>
    <w:rsid w:val="000A6235"/>
    <w:rsid w:val="000A65BC"/>
    <w:rsid w:val="000A7F9C"/>
    <w:rsid w:val="000B0E72"/>
    <w:rsid w:val="000B5813"/>
    <w:rsid w:val="000B6115"/>
    <w:rsid w:val="000B649E"/>
    <w:rsid w:val="000B6723"/>
    <w:rsid w:val="000C20DB"/>
    <w:rsid w:val="000C2D28"/>
    <w:rsid w:val="000C3691"/>
    <w:rsid w:val="000C37E4"/>
    <w:rsid w:val="000C5893"/>
    <w:rsid w:val="000C7332"/>
    <w:rsid w:val="000D0AFE"/>
    <w:rsid w:val="000D1F67"/>
    <w:rsid w:val="000D4510"/>
    <w:rsid w:val="000D5153"/>
    <w:rsid w:val="000D597F"/>
    <w:rsid w:val="000D6CFC"/>
    <w:rsid w:val="000E01D4"/>
    <w:rsid w:val="000E198C"/>
    <w:rsid w:val="000E1D6A"/>
    <w:rsid w:val="000E434A"/>
    <w:rsid w:val="000E441C"/>
    <w:rsid w:val="000E6DEC"/>
    <w:rsid w:val="000F0182"/>
    <w:rsid w:val="000F22CE"/>
    <w:rsid w:val="000F3C2A"/>
    <w:rsid w:val="000F5102"/>
    <w:rsid w:val="000F6F65"/>
    <w:rsid w:val="0010127A"/>
    <w:rsid w:val="00102AFA"/>
    <w:rsid w:val="00106A9F"/>
    <w:rsid w:val="001072A8"/>
    <w:rsid w:val="0011424E"/>
    <w:rsid w:val="00117291"/>
    <w:rsid w:val="00123571"/>
    <w:rsid w:val="00123B5C"/>
    <w:rsid w:val="00124082"/>
    <w:rsid w:val="001301B1"/>
    <w:rsid w:val="00130E89"/>
    <w:rsid w:val="00132D36"/>
    <w:rsid w:val="00141A2F"/>
    <w:rsid w:val="00142771"/>
    <w:rsid w:val="00142831"/>
    <w:rsid w:val="00142F43"/>
    <w:rsid w:val="00143316"/>
    <w:rsid w:val="00145505"/>
    <w:rsid w:val="00152C33"/>
    <w:rsid w:val="00153528"/>
    <w:rsid w:val="00160A47"/>
    <w:rsid w:val="00160B00"/>
    <w:rsid w:val="00162698"/>
    <w:rsid w:val="00162F78"/>
    <w:rsid w:val="001643AC"/>
    <w:rsid w:val="00171980"/>
    <w:rsid w:val="00171D07"/>
    <w:rsid w:val="0017516C"/>
    <w:rsid w:val="00175AB9"/>
    <w:rsid w:val="00181060"/>
    <w:rsid w:val="00181490"/>
    <w:rsid w:val="00182304"/>
    <w:rsid w:val="0018379B"/>
    <w:rsid w:val="0018585B"/>
    <w:rsid w:val="00192CE3"/>
    <w:rsid w:val="00193116"/>
    <w:rsid w:val="001A08AA"/>
    <w:rsid w:val="001A1DAC"/>
    <w:rsid w:val="001A3120"/>
    <w:rsid w:val="001B0237"/>
    <w:rsid w:val="001B1C3C"/>
    <w:rsid w:val="001B32BC"/>
    <w:rsid w:val="001B5DE2"/>
    <w:rsid w:val="001C3A35"/>
    <w:rsid w:val="001C602C"/>
    <w:rsid w:val="001C67F1"/>
    <w:rsid w:val="001C7645"/>
    <w:rsid w:val="001D17FE"/>
    <w:rsid w:val="001D5FAC"/>
    <w:rsid w:val="001D61DA"/>
    <w:rsid w:val="001D6D1A"/>
    <w:rsid w:val="001D7B96"/>
    <w:rsid w:val="001E0240"/>
    <w:rsid w:val="001E290B"/>
    <w:rsid w:val="001E7AB9"/>
    <w:rsid w:val="001F215E"/>
    <w:rsid w:val="001F2D35"/>
    <w:rsid w:val="001F2F6B"/>
    <w:rsid w:val="001F4D0D"/>
    <w:rsid w:val="001F51BB"/>
    <w:rsid w:val="001F64A0"/>
    <w:rsid w:val="002029A6"/>
    <w:rsid w:val="0020352D"/>
    <w:rsid w:val="0020374C"/>
    <w:rsid w:val="002041AB"/>
    <w:rsid w:val="002045C1"/>
    <w:rsid w:val="00205968"/>
    <w:rsid w:val="00207DB7"/>
    <w:rsid w:val="002106C8"/>
    <w:rsid w:val="00212373"/>
    <w:rsid w:val="002138EA"/>
    <w:rsid w:val="00214FBD"/>
    <w:rsid w:val="00222897"/>
    <w:rsid w:val="00222AD3"/>
    <w:rsid w:val="00230C68"/>
    <w:rsid w:val="00231775"/>
    <w:rsid w:val="00231866"/>
    <w:rsid w:val="00232268"/>
    <w:rsid w:val="00232B45"/>
    <w:rsid w:val="00234306"/>
    <w:rsid w:val="0023446F"/>
    <w:rsid w:val="00235127"/>
    <w:rsid w:val="00235394"/>
    <w:rsid w:val="002363F5"/>
    <w:rsid w:val="00242DD8"/>
    <w:rsid w:val="002447F0"/>
    <w:rsid w:val="00245B6B"/>
    <w:rsid w:val="00247295"/>
    <w:rsid w:val="0025035E"/>
    <w:rsid w:val="0025345F"/>
    <w:rsid w:val="00254DE6"/>
    <w:rsid w:val="00257632"/>
    <w:rsid w:val="00260476"/>
    <w:rsid w:val="00260D4B"/>
    <w:rsid w:val="0026179F"/>
    <w:rsid w:val="00261EF2"/>
    <w:rsid w:val="00262278"/>
    <w:rsid w:val="00265053"/>
    <w:rsid w:val="002715D3"/>
    <w:rsid w:val="002716E7"/>
    <w:rsid w:val="00272BC8"/>
    <w:rsid w:val="00274E1A"/>
    <w:rsid w:val="0027582B"/>
    <w:rsid w:val="00275B3C"/>
    <w:rsid w:val="0027745D"/>
    <w:rsid w:val="00280799"/>
    <w:rsid w:val="00282213"/>
    <w:rsid w:val="00283084"/>
    <w:rsid w:val="0028309A"/>
    <w:rsid w:val="00285046"/>
    <w:rsid w:val="0028522B"/>
    <w:rsid w:val="00290654"/>
    <w:rsid w:val="00290810"/>
    <w:rsid w:val="0029188D"/>
    <w:rsid w:val="00291A21"/>
    <w:rsid w:val="00294905"/>
    <w:rsid w:val="00294FEF"/>
    <w:rsid w:val="00296B3D"/>
    <w:rsid w:val="002A05B0"/>
    <w:rsid w:val="002A0EAF"/>
    <w:rsid w:val="002A1FF0"/>
    <w:rsid w:val="002A4F2C"/>
    <w:rsid w:val="002A4F8E"/>
    <w:rsid w:val="002A59D3"/>
    <w:rsid w:val="002A5B17"/>
    <w:rsid w:val="002B091A"/>
    <w:rsid w:val="002B10A5"/>
    <w:rsid w:val="002B3853"/>
    <w:rsid w:val="002B4609"/>
    <w:rsid w:val="002B6E44"/>
    <w:rsid w:val="002C1FC4"/>
    <w:rsid w:val="002C4696"/>
    <w:rsid w:val="002D05DD"/>
    <w:rsid w:val="002D44CF"/>
    <w:rsid w:val="002D4648"/>
    <w:rsid w:val="002E08A7"/>
    <w:rsid w:val="002E12A7"/>
    <w:rsid w:val="002E3869"/>
    <w:rsid w:val="002E775B"/>
    <w:rsid w:val="002F2CFB"/>
    <w:rsid w:val="002F4093"/>
    <w:rsid w:val="002F53BE"/>
    <w:rsid w:val="002F6C9B"/>
    <w:rsid w:val="002F6EF4"/>
    <w:rsid w:val="002F796C"/>
    <w:rsid w:val="00300C95"/>
    <w:rsid w:val="003040AA"/>
    <w:rsid w:val="00304E3F"/>
    <w:rsid w:val="0030631E"/>
    <w:rsid w:val="00306331"/>
    <w:rsid w:val="00312538"/>
    <w:rsid w:val="00312E62"/>
    <w:rsid w:val="003140D7"/>
    <w:rsid w:val="00314AF6"/>
    <w:rsid w:val="003253ED"/>
    <w:rsid w:val="00331476"/>
    <w:rsid w:val="00341E05"/>
    <w:rsid w:val="00341EE1"/>
    <w:rsid w:val="003449E6"/>
    <w:rsid w:val="003466ED"/>
    <w:rsid w:val="003543FA"/>
    <w:rsid w:val="00356B37"/>
    <w:rsid w:val="00361187"/>
    <w:rsid w:val="00361491"/>
    <w:rsid w:val="003626D4"/>
    <w:rsid w:val="00363184"/>
    <w:rsid w:val="003667FF"/>
    <w:rsid w:val="00367724"/>
    <w:rsid w:val="00372085"/>
    <w:rsid w:val="00372B4D"/>
    <w:rsid w:val="0037533A"/>
    <w:rsid w:val="00376440"/>
    <w:rsid w:val="003772F3"/>
    <w:rsid w:val="00381C9C"/>
    <w:rsid w:val="003823D1"/>
    <w:rsid w:val="0038473F"/>
    <w:rsid w:val="003919B6"/>
    <w:rsid w:val="00394970"/>
    <w:rsid w:val="00395673"/>
    <w:rsid w:val="00396A8B"/>
    <w:rsid w:val="003A0B5D"/>
    <w:rsid w:val="003A1829"/>
    <w:rsid w:val="003A377C"/>
    <w:rsid w:val="003A4CB3"/>
    <w:rsid w:val="003A665A"/>
    <w:rsid w:val="003B3F20"/>
    <w:rsid w:val="003B6D17"/>
    <w:rsid w:val="003B7DAB"/>
    <w:rsid w:val="003C05A5"/>
    <w:rsid w:val="003C3DD0"/>
    <w:rsid w:val="003C5577"/>
    <w:rsid w:val="003C55D3"/>
    <w:rsid w:val="003C7323"/>
    <w:rsid w:val="003C74E2"/>
    <w:rsid w:val="003C785B"/>
    <w:rsid w:val="003D299E"/>
    <w:rsid w:val="003D2B31"/>
    <w:rsid w:val="003D44E8"/>
    <w:rsid w:val="003D4EAA"/>
    <w:rsid w:val="003D50A9"/>
    <w:rsid w:val="003D56C3"/>
    <w:rsid w:val="003E1394"/>
    <w:rsid w:val="003E2BDE"/>
    <w:rsid w:val="003E369A"/>
    <w:rsid w:val="003E3A7C"/>
    <w:rsid w:val="003E3CD8"/>
    <w:rsid w:val="003E604E"/>
    <w:rsid w:val="003F038E"/>
    <w:rsid w:val="003F1D9E"/>
    <w:rsid w:val="003F2E02"/>
    <w:rsid w:val="003F41C4"/>
    <w:rsid w:val="003F4CA1"/>
    <w:rsid w:val="003F51B5"/>
    <w:rsid w:val="003F6038"/>
    <w:rsid w:val="00400263"/>
    <w:rsid w:val="00400ADD"/>
    <w:rsid w:val="004017C2"/>
    <w:rsid w:val="004031C1"/>
    <w:rsid w:val="0040419A"/>
    <w:rsid w:val="00406887"/>
    <w:rsid w:val="0040756A"/>
    <w:rsid w:val="00415B46"/>
    <w:rsid w:val="004217AC"/>
    <w:rsid w:val="00421A46"/>
    <w:rsid w:val="00422BAA"/>
    <w:rsid w:val="004237D4"/>
    <w:rsid w:val="00430E86"/>
    <w:rsid w:val="00431856"/>
    <w:rsid w:val="00432377"/>
    <w:rsid w:val="00433282"/>
    <w:rsid w:val="004361B4"/>
    <w:rsid w:val="00440E4B"/>
    <w:rsid w:val="00441C2A"/>
    <w:rsid w:val="00441C6D"/>
    <w:rsid w:val="00442568"/>
    <w:rsid w:val="004430CF"/>
    <w:rsid w:val="00443CC6"/>
    <w:rsid w:val="00444225"/>
    <w:rsid w:val="00444D6C"/>
    <w:rsid w:val="004453BB"/>
    <w:rsid w:val="00450EF8"/>
    <w:rsid w:val="004543ED"/>
    <w:rsid w:val="0046402B"/>
    <w:rsid w:val="004645B3"/>
    <w:rsid w:val="00465F13"/>
    <w:rsid w:val="0046699D"/>
    <w:rsid w:val="00467AA5"/>
    <w:rsid w:val="00474FA0"/>
    <w:rsid w:val="0049156D"/>
    <w:rsid w:val="00492FDA"/>
    <w:rsid w:val="00497809"/>
    <w:rsid w:val="004A0D35"/>
    <w:rsid w:val="004A17C7"/>
    <w:rsid w:val="004A41BD"/>
    <w:rsid w:val="004A782C"/>
    <w:rsid w:val="004A7ADF"/>
    <w:rsid w:val="004B03DA"/>
    <w:rsid w:val="004B1EF8"/>
    <w:rsid w:val="004B43C8"/>
    <w:rsid w:val="004B5CEC"/>
    <w:rsid w:val="004B693D"/>
    <w:rsid w:val="004B7715"/>
    <w:rsid w:val="004B7C86"/>
    <w:rsid w:val="004C58AD"/>
    <w:rsid w:val="004C72B1"/>
    <w:rsid w:val="004D072B"/>
    <w:rsid w:val="004D0C02"/>
    <w:rsid w:val="004D1DFD"/>
    <w:rsid w:val="004D2B59"/>
    <w:rsid w:val="004D3995"/>
    <w:rsid w:val="004D3B52"/>
    <w:rsid w:val="004D42E8"/>
    <w:rsid w:val="004D521F"/>
    <w:rsid w:val="004D77DD"/>
    <w:rsid w:val="004D7E24"/>
    <w:rsid w:val="004D7F48"/>
    <w:rsid w:val="004E2E83"/>
    <w:rsid w:val="004E73B0"/>
    <w:rsid w:val="004F2F68"/>
    <w:rsid w:val="004F6299"/>
    <w:rsid w:val="004F7A3D"/>
    <w:rsid w:val="00505026"/>
    <w:rsid w:val="00505BFA"/>
    <w:rsid w:val="00515234"/>
    <w:rsid w:val="00517172"/>
    <w:rsid w:val="00517307"/>
    <w:rsid w:val="00521AAC"/>
    <w:rsid w:val="00521B8C"/>
    <w:rsid w:val="00526B6F"/>
    <w:rsid w:val="0053142A"/>
    <w:rsid w:val="005347FC"/>
    <w:rsid w:val="00540A87"/>
    <w:rsid w:val="005434D7"/>
    <w:rsid w:val="005479F5"/>
    <w:rsid w:val="00551B83"/>
    <w:rsid w:val="005558CF"/>
    <w:rsid w:val="00556E1D"/>
    <w:rsid w:val="00557502"/>
    <w:rsid w:val="00560492"/>
    <w:rsid w:val="00561D8D"/>
    <w:rsid w:val="00563730"/>
    <w:rsid w:val="005655DA"/>
    <w:rsid w:val="0056763E"/>
    <w:rsid w:val="00570EB9"/>
    <w:rsid w:val="005713B7"/>
    <w:rsid w:val="0057169E"/>
    <w:rsid w:val="00577A52"/>
    <w:rsid w:val="005811BC"/>
    <w:rsid w:val="00583499"/>
    <w:rsid w:val="00586C80"/>
    <w:rsid w:val="0058747E"/>
    <w:rsid w:val="005910B3"/>
    <w:rsid w:val="005927CF"/>
    <w:rsid w:val="00592DE5"/>
    <w:rsid w:val="005939A4"/>
    <w:rsid w:val="00597DA3"/>
    <w:rsid w:val="005A1864"/>
    <w:rsid w:val="005A1B40"/>
    <w:rsid w:val="005A45C4"/>
    <w:rsid w:val="005A718C"/>
    <w:rsid w:val="005A7306"/>
    <w:rsid w:val="005A7381"/>
    <w:rsid w:val="005A772A"/>
    <w:rsid w:val="005B207E"/>
    <w:rsid w:val="005B41E8"/>
    <w:rsid w:val="005B653A"/>
    <w:rsid w:val="005B7115"/>
    <w:rsid w:val="005C6516"/>
    <w:rsid w:val="005D1F5B"/>
    <w:rsid w:val="005D21ED"/>
    <w:rsid w:val="005D2248"/>
    <w:rsid w:val="005D23E2"/>
    <w:rsid w:val="005D2655"/>
    <w:rsid w:val="005D3F3A"/>
    <w:rsid w:val="005D4B05"/>
    <w:rsid w:val="005D6D26"/>
    <w:rsid w:val="005D761F"/>
    <w:rsid w:val="005E624D"/>
    <w:rsid w:val="005F4A7E"/>
    <w:rsid w:val="005F4D2C"/>
    <w:rsid w:val="005F7356"/>
    <w:rsid w:val="00600AD8"/>
    <w:rsid w:val="00602FBB"/>
    <w:rsid w:val="00603C1C"/>
    <w:rsid w:val="00603D80"/>
    <w:rsid w:val="00610D3E"/>
    <w:rsid w:val="00611D97"/>
    <w:rsid w:val="00612402"/>
    <w:rsid w:val="0061646C"/>
    <w:rsid w:val="00621109"/>
    <w:rsid w:val="006235EE"/>
    <w:rsid w:val="0062498C"/>
    <w:rsid w:val="006301BA"/>
    <w:rsid w:val="0063232A"/>
    <w:rsid w:val="00634095"/>
    <w:rsid w:val="006362FF"/>
    <w:rsid w:val="006416FA"/>
    <w:rsid w:val="00642564"/>
    <w:rsid w:val="00642ED4"/>
    <w:rsid w:val="00644B23"/>
    <w:rsid w:val="00645857"/>
    <w:rsid w:val="00646E36"/>
    <w:rsid w:val="006475B9"/>
    <w:rsid w:val="00650609"/>
    <w:rsid w:val="00651FDE"/>
    <w:rsid w:val="006529B7"/>
    <w:rsid w:val="00654E66"/>
    <w:rsid w:val="006550A5"/>
    <w:rsid w:val="006604A7"/>
    <w:rsid w:val="006604E7"/>
    <w:rsid w:val="0066272C"/>
    <w:rsid w:val="00662AB0"/>
    <w:rsid w:val="00665483"/>
    <w:rsid w:val="006670DA"/>
    <w:rsid w:val="00670916"/>
    <w:rsid w:val="00671A88"/>
    <w:rsid w:val="00671E20"/>
    <w:rsid w:val="00673BA4"/>
    <w:rsid w:val="00676D1F"/>
    <w:rsid w:val="00680165"/>
    <w:rsid w:val="0068235D"/>
    <w:rsid w:val="0068302C"/>
    <w:rsid w:val="00685642"/>
    <w:rsid w:val="006856E5"/>
    <w:rsid w:val="00685A73"/>
    <w:rsid w:val="00686FBC"/>
    <w:rsid w:val="00692130"/>
    <w:rsid w:val="00696E9D"/>
    <w:rsid w:val="0069720F"/>
    <w:rsid w:val="006A019B"/>
    <w:rsid w:val="006A14C5"/>
    <w:rsid w:val="006A18D4"/>
    <w:rsid w:val="006A3282"/>
    <w:rsid w:val="006B0D02"/>
    <w:rsid w:val="006B1EDA"/>
    <w:rsid w:val="006B3906"/>
    <w:rsid w:val="006B463E"/>
    <w:rsid w:val="006B46D8"/>
    <w:rsid w:val="006B572C"/>
    <w:rsid w:val="006B6A9B"/>
    <w:rsid w:val="006B6FF1"/>
    <w:rsid w:val="006B7B74"/>
    <w:rsid w:val="006C3095"/>
    <w:rsid w:val="006C674B"/>
    <w:rsid w:val="006D4225"/>
    <w:rsid w:val="006D47D2"/>
    <w:rsid w:val="006D611D"/>
    <w:rsid w:val="006D77BB"/>
    <w:rsid w:val="006E1144"/>
    <w:rsid w:val="006E1DC2"/>
    <w:rsid w:val="006E1E48"/>
    <w:rsid w:val="006E2345"/>
    <w:rsid w:val="006E4E35"/>
    <w:rsid w:val="006E4F62"/>
    <w:rsid w:val="006F2B4E"/>
    <w:rsid w:val="0070646B"/>
    <w:rsid w:val="007066FA"/>
    <w:rsid w:val="00707941"/>
    <w:rsid w:val="00710CF4"/>
    <w:rsid w:val="00712498"/>
    <w:rsid w:val="007128E1"/>
    <w:rsid w:val="00712B9A"/>
    <w:rsid w:val="00712FE7"/>
    <w:rsid w:val="00712FE9"/>
    <w:rsid w:val="00713D69"/>
    <w:rsid w:val="00715BCC"/>
    <w:rsid w:val="00716E9F"/>
    <w:rsid w:val="00721FC8"/>
    <w:rsid w:val="00722F56"/>
    <w:rsid w:val="00723BD0"/>
    <w:rsid w:val="00724F51"/>
    <w:rsid w:val="00726D4D"/>
    <w:rsid w:val="00727982"/>
    <w:rsid w:val="007366B9"/>
    <w:rsid w:val="00736A92"/>
    <w:rsid w:val="0074030B"/>
    <w:rsid w:val="0074101D"/>
    <w:rsid w:val="00741A10"/>
    <w:rsid w:val="00742689"/>
    <w:rsid w:val="00747A2C"/>
    <w:rsid w:val="00750CEB"/>
    <w:rsid w:val="00752857"/>
    <w:rsid w:val="00760389"/>
    <w:rsid w:val="00762C4B"/>
    <w:rsid w:val="007649DD"/>
    <w:rsid w:val="0076572F"/>
    <w:rsid w:val="00765FC8"/>
    <w:rsid w:val="007661AA"/>
    <w:rsid w:val="007664C6"/>
    <w:rsid w:val="0076656E"/>
    <w:rsid w:val="00770473"/>
    <w:rsid w:val="00770490"/>
    <w:rsid w:val="00774217"/>
    <w:rsid w:val="00774B4C"/>
    <w:rsid w:val="007755E7"/>
    <w:rsid w:val="007808DE"/>
    <w:rsid w:val="00780A03"/>
    <w:rsid w:val="0078274A"/>
    <w:rsid w:val="00782BF1"/>
    <w:rsid w:val="007834B7"/>
    <w:rsid w:val="00785196"/>
    <w:rsid w:val="00785654"/>
    <w:rsid w:val="007926A4"/>
    <w:rsid w:val="00793494"/>
    <w:rsid w:val="007A28DC"/>
    <w:rsid w:val="007A29A0"/>
    <w:rsid w:val="007A446F"/>
    <w:rsid w:val="007A52C4"/>
    <w:rsid w:val="007A6272"/>
    <w:rsid w:val="007B0D50"/>
    <w:rsid w:val="007B0E1D"/>
    <w:rsid w:val="007B21C5"/>
    <w:rsid w:val="007B319F"/>
    <w:rsid w:val="007B3B93"/>
    <w:rsid w:val="007B505C"/>
    <w:rsid w:val="007C0B20"/>
    <w:rsid w:val="007C2B61"/>
    <w:rsid w:val="007C3B6C"/>
    <w:rsid w:val="007C3C41"/>
    <w:rsid w:val="007C742F"/>
    <w:rsid w:val="007C772F"/>
    <w:rsid w:val="007D2FE1"/>
    <w:rsid w:val="007D4E54"/>
    <w:rsid w:val="007D5A9E"/>
    <w:rsid w:val="007D6048"/>
    <w:rsid w:val="007D6C01"/>
    <w:rsid w:val="007E1F3B"/>
    <w:rsid w:val="007E4809"/>
    <w:rsid w:val="007E56D8"/>
    <w:rsid w:val="007E5C87"/>
    <w:rsid w:val="007F015A"/>
    <w:rsid w:val="007F0E1E"/>
    <w:rsid w:val="007F13F5"/>
    <w:rsid w:val="007F182F"/>
    <w:rsid w:val="007F628B"/>
    <w:rsid w:val="007F62EA"/>
    <w:rsid w:val="007F700C"/>
    <w:rsid w:val="00801967"/>
    <w:rsid w:val="0080248E"/>
    <w:rsid w:val="008031B5"/>
    <w:rsid w:val="008072FF"/>
    <w:rsid w:val="00810B65"/>
    <w:rsid w:val="00810FB0"/>
    <w:rsid w:val="0081689A"/>
    <w:rsid w:val="008240E1"/>
    <w:rsid w:val="0082583A"/>
    <w:rsid w:val="00826532"/>
    <w:rsid w:val="00833175"/>
    <w:rsid w:val="0083389F"/>
    <w:rsid w:val="00835C3C"/>
    <w:rsid w:val="00836C44"/>
    <w:rsid w:val="00842B4F"/>
    <w:rsid w:val="00843AAA"/>
    <w:rsid w:val="008510F1"/>
    <w:rsid w:val="00853D81"/>
    <w:rsid w:val="008556A6"/>
    <w:rsid w:val="00856FDC"/>
    <w:rsid w:val="00861537"/>
    <w:rsid w:val="008627A1"/>
    <w:rsid w:val="00863EBB"/>
    <w:rsid w:val="00864664"/>
    <w:rsid w:val="00866314"/>
    <w:rsid w:val="008671F5"/>
    <w:rsid w:val="00871645"/>
    <w:rsid w:val="00873715"/>
    <w:rsid w:val="0087373E"/>
    <w:rsid w:val="00874FE0"/>
    <w:rsid w:val="00875CB4"/>
    <w:rsid w:val="008764E7"/>
    <w:rsid w:val="00884014"/>
    <w:rsid w:val="00885543"/>
    <w:rsid w:val="00885DDB"/>
    <w:rsid w:val="008921D3"/>
    <w:rsid w:val="00893454"/>
    <w:rsid w:val="008A0249"/>
    <w:rsid w:val="008A0996"/>
    <w:rsid w:val="008A24BF"/>
    <w:rsid w:val="008A4BA1"/>
    <w:rsid w:val="008B20E5"/>
    <w:rsid w:val="008B24BB"/>
    <w:rsid w:val="008B4235"/>
    <w:rsid w:val="008B6A34"/>
    <w:rsid w:val="008B6E98"/>
    <w:rsid w:val="008B7DF8"/>
    <w:rsid w:val="008C597F"/>
    <w:rsid w:val="008C5EEC"/>
    <w:rsid w:val="008C60E9"/>
    <w:rsid w:val="008D1631"/>
    <w:rsid w:val="008D73E1"/>
    <w:rsid w:val="008E0A4B"/>
    <w:rsid w:val="008E2F72"/>
    <w:rsid w:val="008E314F"/>
    <w:rsid w:val="008E4A88"/>
    <w:rsid w:val="008E715E"/>
    <w:rsid w:val="008F2C5A"/>
    <w:rsid w:val="008F616D"/>
    <w:rsid w:val="008F6413"/>
    <w:rsid w:val="008F68CF"/>
    <w:rsid w:val="008F7D93"/>
    <w:rsid w:val="0090028C"/>
    <w:rsid w:val="00901ECE"/>
    <w:rsid w:val="00904C88"/>
    <w:rsid w:val="009050A8"/>
    <w:rsid w:val="00906173"/>
    <w:rsid w:val="00906356"/>
    <w:rsid w:val="00906895"/>
    <w:rsid w:val="0090773A"/>
    <w:rsid w:val="009100AC"/>
    <w:rsid w:val="009112A9"/>
    <w:rsid w:val="00912016"/>
    <w:rsid w:val="009147F7"/>
    <w:rsid w:val="00922EBD"/>
    <w:rsid w:val="00923B69"/>
    <w:rsid w:val="00924953"/>
    <w:rsid w:val="009308CF"/>
    <w:rsid w:val="00930C81"/>
    <w:rsid w:val="00930D32"/>
    <w:rsid w:val="00931377"/>
    <w:rsid w:val="00931702"/>
    <w:rsid w:val="00931937"/>
    <w:rsid w:val="00933D69"/>
    <w:rsid w:val="00934967"/>
    <w:rsid w:val="00934D4B"/>
    <w:rsid w:val="00935866"/>
    <w:rsid w:val="00937AEE"/>
    <w:rsid w:val="009403DA"/>
    <w:rsid w:val="00944AB4"/>
    <w:rsid w:val="0094533F"/>
    <w:rsid w:val="0095748C"/>
    <w:rsid w:val="0096268B"/>
    <w:rsid w:val="009626F8"/>
    <w:rsid w:val="00965EC6"/>
    <w:rsid w:val="00966889"/>
    <w:rsid w:val="009733BF"/>
    <w:rsid w:val="009776DE"/>
    <w:rsid w:val="0098134C"/>
    <w:rsid w:val="009819AE"/>
    <w:rsid w:val="009829B0"/>
    <w:rsid w:val="00983910"/>
    <w:rsid w:val="00983A27"/>
    <w:rsid w:val="00983FE9"/>
    <w:rsid w:val="009928D4"/>
    <w:rsid w:val="009956DF"/>
    <w:rsid w:val="00996AC8"/>
    <w:rsid w:val="009A04AF"/>
    <w:rsid w:val="009A2280"/>
    <w:rsid w:val="009A2C6C"/>
    <w:rsid w:val="009A43A2"/>
    <w:rsid w:val="009B1D86"/>
    <w:rsid w:val="009B2CB0"/>
    <w:rsid w:val="009B34E2"/>
    <w:rsid w:val="009B39E0"/>
    <w:rsid w:val="009B3D9F"/>
    <w:rsid w:val="009B48F1"/>
    <w:rsid w:val="009B6CC1"/>
    <w:rsid w:val="009C0727"/>
    <w:rsid w:val="009C1AD5"/>
    <w:rsid w:val="009C2D1D"/>
    <w:rsid w:val="009C3890"/>
    <w:rsid w:val="009C40E1"/>
    <w:rsid w:val="009C4A6F"/>
    <w:rsid w:val="009C628D"/>
    <w:rsid w:val="009D0348"/>
    <w:rsid w:val="009D1BE4"/>
    <w:rsid w:val="009D5DE0"/>
    <w:rsid w:val="009D62B1"/>
    <w:rsid w:val="009E0843"/>
    <w:rsid w:val="009E09B3"/>
    <w:rsid w:val="009E2929"/>
    <w:rsid w:val="009E5870"/>
    <w:rsid w:val="009F3F7E"/>
    <w:rsid w:val="00A0219E"/>
    <w:rsid w:val="00A0535F"/>
    <w:rsid w:val="00A05FD2"/>
    <w:rsid w:val="00A126D8"/>
    <w:rsid w:val="00A15D47"/>
    <w:rsid w:val="00A16E19"/>
    <w:rsid w:val="00A17573"/>
    <w:rsid w:val="00A25923"/>
    <w:rsid w:val="00A33BED"/>
    <w:rsid w:val="00A33FD3"/>
    <w:rsid w:val="00A34818"/>
    <w:rsid w:val="00A35A6B"/>
    <w:rsid w:val="00A37125"/>
    <w:rsid w:val="00A50244"/>
    <w:rsid w:val="00A50E31"/>
    <w:rsid w:val="00A525AA"/>
    <w:rsid w:val="00A53DA9"/>
    <w:rsid w:val="00A55F4E"/>
    <w:rsid w:val="00A57448"/>
    <w:rsid w:val="00A57ACE"/>
    <w:rsid w:val="00A61831"/>
    <w:rsid w:val="00A6369D"/>
    <w:rsid w:val="00A6446C"/>
    <w:rsid w:val="00A653A6"/>
    <w:rsid w:val="00A65439"/>
    <w:rsid w:val="00A65BF6"/>
    <w:rsid w:val="00A66640"/>
    <w:rsid w:val="00A66F72"/>
    <w:rsid w:val="00A67A2B"/>
    <w:rsid w:val="00A72864"/>
    <w:rsid w:val="00A73A6E"/>
    <w:rsid w:val="00A73DDE"/>
    <w:rsid w:val="00A81045"/>
    <w:rsid w:val="00A81933"/>
    <w:rsid w:val="00A81B15"/>
    <w:rsid w:val="00A85234"/>
    <w:rsid w:val="00A85DBC"/>
    <w:rsid w:val="00A86D7E"/>
    <w:rsid w:val="00A87366"/>
    <w:rsid w:val="00A878EF"/>
    <w:rsid w:val="00A9656B"/>
    <w:rsid w:val="00AA24C1"/>
    <w:rsid w:val="00AA4CA6"/>
    <w:rsid w:val="00AA4DD5"/>
    <w:rsid w:val="00AA5DEE"/>
    <w:rsid w:val="00AB3F85"/>
    <w:rsid w:val="00AB7F9E"/>
    <w:rsid w:val="00AC04CD"/>
    <w:rsid w:val="00AC0B13"/>
    <w:rsid w:val="00AC0B5C"/>
    <w:rsid w:val="00AC0EFF"/>
    <w:rsid w:val="00AC12AF"/>
    <w:rsid w:val="00AC2665"/>
    <w:rsid w:val="00AC2EEB"/>
    <w:rsid w:val="00AC306A"/>
    <w:rsid w:val="00AC5005"/>
    <w:rsid w:val="00AC654A"/>
    <w:rsid w:val="00AC670F"/>
    <w:rsid w:val="00AC6B3D"/>
    <w:rsid w:val="00AC6DB8"/>
    <w:rsid w:val="00AD19C3"/>
    <w:rsid w:val="00AD2058"/>
    <w:rsid w:val="00AD6613"/>
    <w:rsid w:val="00AD6D86"/>
    <w:rsid w:val="00AE2DD6"/>
    <w:rsid w:val="00AE35E4"/>
    <w:rsid w:val="00AE747D"/>
    <w:rsid w:val="00AE77EC"/>
    <w:rsid w:val="00AF1CC9"/>
    <w:rsid w:val="00B01679"/>
    <w:rsid w:val="00B02F68"/>
    <w:rsid w:val="00B03CAE"/>
    <w:rsid w:val="00B05546"/>
    <w:rsid w:val="00B05946"/>
    <w:rsid w:val="00B067A5"/>
    <w:rsid w:val="00B06E27"/>
    <w:rsid w:val="00B12421"/>
    <w:rsid w:val="00B12FE2"/>
    <w:rsid w:val="00B15E24"/>
    <w:rsid w:val="00B226D0"/>
    <w:rsid w:val="00B22E92"/>
    <w:rsid w:val="00B30F2A"/>
    <w:rsid w:val="00B31FB5"/>
    <w:rsid w:val="00B3223D"/>
    <w:rsid w:val="00B34988"/>
    <w:rsid w:val="00B3698F"/>
    <w:rsid w:val="00B406C1"/>
    <w:rsid w:val="00B42372"/>
    <w:rsid w:val="00B42C7A"/>
    <w:rsid w:val="00B44009"/>
    <w:rsid w:val="00B463E3"/>
    <w:rsid w:val="00B47B48"/>
    <w:rsid w:val="00B5001E"/>
    <w:rsid w:val="00B52C8A"/>
    <w:rsid w:val="00B5445A"/>
    <w:rsid w:val="00B558AB"/>
    <w:rsid w:val="00B606D9"/>
    <w:rsid w:val="00B60991"/>
    <w:rsid w:val="00B62D3B"/>
    <w:rsid w:val="00B64ABD"/>
    <w:rsid w:val="00B65225"/>
    <w:rsid w:val="00B70989"/>
    <w:rsid w:val="00B73543"/>
    <w:rsid w:val="00B739BA"/>
    <w:rsid w:val="00B73AE2"/>
    <w:rsid w:val="00B73BFC"/>
    <w:rsid w:val="00B80274"/>
    <w:rsid w:val="00B8397B"/>
    <w:rsid w:val="00B8446C"/>
    <w:rsid w:val="00B84970"/>
    <w:rsid w:val="00B876F0"/>
    <w:rsid w:val="00B87ECE"/>
    <w:rsid w:val="00B9181B"/>
    <w:rsid w:val="00B925DD"/>
    <w:rsid w:val="00B9543F"/>
    <w:rsid w:val="00B95A46"/>
    <w:rsid w:val="00BA146A"/>
    <w:rsid w:val="00BA1CBC"/>
    <w:rsid w:val="00BA1D66"/>
    <w:rsid w:val="00BB087F"/>
    <w:rsid w:val="00BB16F4"/>
    <w:rsid w:val="00BB2B1B"/>
    <w:rsid w:val="00BB5FFE"/>
    <w:rsid w:val="00BB6A38"/>
    <w:rsid w:val="00BC40A6"/>
    <w:rsid w:val="00BC4CBB"/>
    <w:rsid w:val="00BC5AE7"/>
    <w:rsid w:val="00BC7FED"/>
    <w:rsid w:val="00BD14EA"/>
    <w:rsid w:val="00BD3CDD"/>
    <w:rsid w:val="00BD623B"/>
    <w:rsid w:val="00BD7B79"/>
    <w:rsid w:val="00BE1672"/>
    <w:rsid w:val="00BE31EA"/>
    <w:rsid w:val="00BE3E00"/>
    <w:rsid w:val="00BE48B6"/>
    <w:rsid w:val="00BE7095"/>
    <w:rsid w:val="00BE78BD"/>
    <w:rsid w:val="00BF03BB"/>
    <w:rsid w:val="00BF15F6"/>
    <w:rsid w:val="00BF28CB"/>
    <w:rsid w:val="00BF50DB"/>
    <w:rsid w:val="00BF62CD"/>
    <w:rsid w:val="00BF7F29"/>
    <w:rsid w:val="00BF7F3A"/>
    <w:rsid w:val="00C04118"/>
    <w:rsid w:val="00C07A28"/>
    <w:rsid w:val="00C16EAA"/>
    <w:rsid w:val="00C20409"/>
    <w:rsid w:val="00C26212"/>
    <w:rsid w:val="00C26985"/>
    <w:rsid w:val="00C3198F"/>
    <w:rsid w:val="00C329CB"/>
    <w:rsid w:val="00C34F14"/>
    <w:rsid w:val="00C36435"/>
    <w:rsid w:val="00C42EA1"/>
    <w:rsid w:val="00C50891"/>
    <w:rsid w:val="00C51228"/>
    <w:rsid w:val="00C51ECB"/>
    <w:rsid w:val="00C53A1A"/>
    <w:rsid w:val="00C53B3C"/>
    <w:rsid w:val="00C546CF"/>
    <w:rsid w:val="00C56601"/>
    <w:rsid w:val="00C575F0"/>
    <w:rsid w:val="00C578B3"/>
    <w:rsid w:val="00C70E7D"/>
    <w:rsid w:val="00C73658"/>
    <w:rsid w:val="00C80CB7"/>
    <w:rsid w:val="00C816A2"/>
    <w:rsid w:val="00C8176D"/>
    <w:rsid w:val="00C81962"/>
    <w:rsid w:val="00C82C1B"/>
    <w:rsid w:val="00C83065"/>
    <w:rsid w:val="00C8380C"/>
    <w:rsid w:val="00C84376"/>
    <w:rsid w:val="00C847AC"/>
    <w:rsid w:val="00C87F0C"/>
    <w:rsid w:val="00C91E2D"/>
    <w:rsid w:val="00C93060"/>
    <w:rsid w:val="00C94692"/>
    <w:rsid w:val="00C96A24"/>
    <w:rsid w:val="00C97B91"/>
    <w:rsid w:val="00CA3229"/>
    <w:rsid w:val="00CA32E8"/>
    <w:rsid w:val="00CA40DE"/>
    <w:rsid w:val="00CA559C"/>
    <w:rsid w:val="00CA6520"/>
    <w:rsid w:val="00CB0564"/>
    <w:rsid w:val="00CB1793"/>
    <w:rsid w:val="00CB203F"/>
    <w:rsid w:val="00CB2E29"/>
    <w:rsid w:val="00CB3271"/>
    <w:rsid w:val="00CB3746"/>
    <w:rsid w:val="00CB5123"/>
    <w:rsid w:val="00CB77C1"/>
    <w:rsid w:val="00CC10BE"/>
    <w:rsid w:val="00CC26C6"/>
    <w:rsid w:val="00CC742C"/>
    <w:rsid w:val="00CD03C9"/>
    <w:rsid w:val="00CD2A32"/>
    <w:rsid w:val="00CD3208"/>
    <w:rsid w:val="00CD4DC8"/>
    <w:rsid w:val="00CD6473"/>
    <w:rsid w:val="00CE0F68"/>
    <w:rsid w:val="00CE5D2F"/>
    <w:rsid w:val="00CE64A9"/>
    <w:rsid w:val="00CE6621"/>
    <w:rsid w:val="00CE6B6C"/>
    <w:rsid w:val="00CF0B10"/>
    <w:rsid w:val="00CF1288"/>
    <w:rsid w:val="00CF1369"/>
    <w:rsid w:val="00CF1BA7"/>
    <w:rsid w:val="00CF21D8"/>
    <w:rsid w:val="00CF3CC6"/>
    <w:rsid w:val="00CF3F2C"/>
    <w:rsid w:val="00CF6D00"/>
    <w:rsid w:val="00CF71D1"/>
    <w:rsid w:val="00D0117C"/>
    <w:rsid w:val="00D0303A"/>
    <w:rsid w:val="00D04B8B"/>
    <w:rsid w:val="00D058C4"/>
    <w:rsid w:val="00D072A2"/>
    <w:rsid w:val="00D07CEE"/>
    <w:rsid w:val="00D12280"/>
    <w:rsid w:val="00D1300C"/>
    <w:rsid w:val="00D13521"/>
    <w:rsid w:val="00D14C1D"/>
    <w:rsid w:val="00D150B1"/>
    <w:rsid w:val="00D150DB"/>
    <w:rsid w:val="00D1579D"/>
    <w:rsid w:val="00D176E0"/>
    <w:rsid w:val="00D17A79"/>
    <w:rsid w:val="00D17F4D"/>
    <w:rsid w:val="00D262B4"/>
    <w:rsid w:val="00D264AA"/>
    <w:rsid w:val="00D34921"/>
    <w:rsid w:val="00D34A98"/>
    <w:rsid w:val="00D34DA4"/>
    <w:rsid w:val="00D36614"/>
    <w:rsid w:val="00D37BD0"/>
    <w:rsid w:val="00D40239"/>
    <w:rsid w:val="00D40266"/>
    <w:rsid w:val="00D40E06"/>
    <w:rsid w:val="00D50D6E"/>
    <w:rsid w:val="00D50DBD"/>
    <w:rsid w:val="00D520E4"/>
    <w:rsid w:val="00D526A5"/>
    <w:rsid w:val="00D53BFB"/>
    <w:rsid w:val="00D5415B"/>
    <w:rsid w:val="00D55F77"/>
    <w:rsid w:val="00D575F4"/>
    <w:rsid w:val="00D5781D"/>
    <w:rsid w:val="00D57DFA"/>
    <w:rsid w:val="00D60B9E"/>
    <w:rsid w:val="00D6338B"/>
    <w:rsid w:val="00D651AF"/>
    <w:rsid w:val="00D66315"/>
    <w:rsid w:val="00D70E88"/>
    <w:rsid w:val="00D70F9D"/>
    <w:rsid w:val="00D71D3B"/>
    <w:rsid w:val="00D72253"/>
    <w:rsid w:val="00D75D35"/>
    <w:rsid w:val="00D80F86"/>
    <w:rsid w:val="00D82619"/>
    <w:rsid w:val="00D831F6"/>
    <w:rsid w:val="00D839B8"/>
    <w:rsid w:val="00D83AAD"/>
    <w:rsid w:val="00D84411"/>
    <w:rsid w:val="00D84C0D"/>
    <w:rsid w:val="00D90132"/>
    <w:rsid w:val="00D9135B"/>
    <w:rsid w:val="00D91D89"/>
    <w:rsid w:val="00DA025E"/>
    <w:rsid w:val="00DA518A"/>
    <w:rsid w:val="00DA706D"/>
    <w:rsid w:val="00DB0073"/>
    <w:rsid w:val="00DB0BA5"/>
    <w:rsid w:val="00DC1331"/>
    <w:rsid w:val="00DC39A9"/>
    <w:rsid w:val="00DC53E7"/>
    <w:rsid w:val="00DC756C"/>
    <w:rsid w:val="00DC7BB8"/>
    <w:rsid w:val="00DD00AF"/>
    <w:rsid w:val="00DD0C2C"/>
    <w:rsid w:val="00DD3142"/>
    <w:rsid w:val="00DD576B"/>
    <w:rsid w:val="00DE22B1"/>
    <w:rsid w:val="00DE263D"/>
    <w:rsid w:val="00DE283D"/>
    <w:rsid w:val="00DE4455"/>
    <w:rsid w:val="00DE60C1"/>
    <w:rsid w:val="00DE67FC"/>
    <w:rsid w:val="00DF0815"/>
    <w:rsid w:val="00DF30DF"/>
    <w:rsid w:val="00DF5A00"/>
    <w:rsid w:val="00E02397"/>
    <w:rsid w:val="00E064D0"/>
    <w:rsid w:val="00E06B0C"/>
    <w:rsid w:val="00E07B9A"/>
    <w:rsid w:val="00E11534"/>
    <w:rsid w:val="00E15F57"/>
    <w:rsid w:val="00E22B3F"/>
    <w:rsid w:val="00E237F4"/>
    <w:rsid w:val="00E238E4"/>
    <w:rsid w:val="00E23E48"/>
    <w:rsid w:val="00E253B2"/>
    <w:rsid w:val="00E26073"/>
    <w:rsid w:val="00E26F58"/>
    <w:rsid w:val="00E30FEC"/>
    <w:rsid w:val="00E31CCF"/>
    <w:rsid w:val="00E32A4A"/>
    <w:rsid w:val="00E4069E"/>
    <w:rsid w:val="00E4076B"/>
    <w:rsid w:val="00E43552"/>
    <w:rsid w:val="00E45EF3"/>
    <w:rsid w:val="00E519C5"/>
    <w:rsid w:val="00E52777"/>
    <w:rsid w:val="00E5329C"/>
    <w:rsid w:val="00E5363C"/>
    <w:rsid w:val="00E539AC"/>
    <w:rsid w:val="00E54AF8"/>
    <w:rsid w:val="00E55ABC"/>
    <w:rsid w:val="00E57518"/>
    <w:rsid w:val="00E57B74"/>
    <w:rsid w:val="00E6150C"/>
    <w:rsid w:val="00E61DFE"/>
    <w:rsid w:val="00E62283"/>
    <w:rsid w:val="00E70031"/>
    <w:rsid w:val="00E73617"/>
    <w:rsid w:val="00E7460A"/>
    <w:rsid w:val="00E75C57"/>
    <w:rsid w:val="00E81713"/>
    <w:rsid w:val="00E81E3D"/>
    <w:rsid w:val="00E83BD8"/>
    <w:rsid w:val="00E845C2"/>
    <w:rsid w:val="00E852A0"/>
    <w:rsid w:val="00E85872"/>
    <w:rsid w:val="00E8629F"/>
    <w:rsid w:val="00E86553"/>
    <w:rsid w:val="00E902E8"/>
    <w:rsid w:val="00E908D1"/>
    <w:rsid w:val="00E90F26"/>
    <w:rsid w:val="00E924F9"/>
    <w:rsid w:val="00E977FD"/>
    <w:rsid w:val="00EA1146"/>
    <w:rsid w:val="00EA15EB"/>
    <w:rsid w:val="00EA20D4"/>
    <w:rsid w:val="00EA3C24"/>
    <w:rsid w:val="00EA5C32"/>
    <w:rsid w:val="00EA7566"/>
    <w:rsid w:val="00EA7B28"/>
    <w:rsid w:val="00EB2122"/>
    <w:rsid w:val="00EB342C"/>
    <w:rsid w:val="00EB47AD"/>
    <w:rsid w:val="00EC2A82"/>
    <w:rsid w:val="00EC44C8"/>
    <w:rsid w:val="00EC556A"/>
    <w:rsid w:val="00EC7140"/>
    <w:rsid w:val="00EC722B"/>
    <w:rsid w:val="00ED509A"/>
    <w:rsid w:val="00ED5262"/>
    <w:rsid w:val="00ED5719"/>
    <w:rsid w:val="00ED5D0F"/>
    <w:rsid w:val="00EE11B3"/>
    <w:rsid w:val="00EE2E65"/>
    <w:rsid w:val="00EE3C68"/>
    <w:rsid w:val="00EF0A71"/>
    <w:rsid w:val="00EF2D85"/>
    <w:rsid w:val="00EF3549"/>
    <w:rsid w:val="00EF3BAD"/>
    <w:rsid w:val="00EF3D28"/>
    <w:rsid w:val="00EF4968"/>
    <w:rsid w:val="00EF5D37"/>
    <w:rsid w:val="00EF74A9"/>
    <w:rsid w:val="00EF7BA9"/>
    <w:rsid w:val="00F00944"/>
    <w:rsid w:val="00F023A9"/>
    <w:rsid w:val="00F0343A"/>
    <w:rsid w:val="00F06B98"/>
    <w:rsid w:val="00F06C54"/>
    <w:rsid w:val="00F06DD8"/>
    <w:rsid w:val="00F072D8"/>
    <w:rsid w:val="00F10825"/>
    <w:rsid w:val="00F15C84"/>
    <w:rsid w:val="00F16188"/>
    <w:rsid w:val="00F176F7"/>
    <w:rsid w:val="00F2062A"/>
    <w:rsid w:val="00F20B94"/>
    <w:rsid w:val="00F21AA3"/>
    <w:rsid w:val="00F21B36"/>
    <w:rsid w:val="00F21FA0"/>
    <w:rsid w:val="00F22AF9"/>
    <w:rsid w:val="00F260BB"/>
    <w:rsid w:val="00F262D7"/>
    <w:rsid w:val="00F30B22"/>
    <w:rsid w:val="00F31369"/>
    <w:rsid w:val="00F31F73"/>
    <w:rsid w:val="00F3281B"/>
    <w:rsid w:val="00F33C35"/>
    <w:rsid w:val="00F35313"/>
    <w:rsid w:val="00F3578A"/>
    <w:rsid w:val="00F43104"/>
    <w:rsid w:val="00F44A61"/>
    <w:rsid w:val="00F4734D"/>
    <w:rsid w:val="00F47D81"/>
    <w:rsid w:val="00F52F19"/>
    <w:rsid w:val="00F55467"/>
    <w:rsid w:val="00F56DD6"/>
    <w:rsid w:val="00F63A09"/>
    <w:rsid w:val="00F640C8"/>
    <w:rsid w:val="00F64E51"/>
    <w:rsid w:val="00F66A1B"/>
    <w:rsid w:val="00F7146E"/>
    <w:rsid w:val="00F739ED"/>
    <w:rsid w:val="00F75DB0"/>
    <w:rsid w:val="00F76FBE"/>
    <w:rsid w:val="00F7778F"/>
    <w:rsid w:val="00F77D34"/>
    <w:rsid w:val="00F825CC"/>
    <w:rsid w:val="00F835C1"/>
    <w:rsid w:val="00F84B44"/>
    <w:rsid w:val="00F84CC4"/>
    <w:rsid w:val="00F86875"/>
    <w:rsid w:val="00F8704F"/>
    <w:rsid w:val="00F87B0C"/>
    <w:rsid w:val="00F91E93"/>
    <w:rsid w:val="00FA0423"/>
    <w:rsid w:val="00FA2CF7"/>
    <w:rsid w:val="00FA2E18"/>
    <w:rsid w:val="00FA584F"/>
    <w:rsid w:val="00FA6851"/>
    <w:rsid w:val="00FA6C28"/>
    <w:rsid w:val="00FA76C0"/>
    <w:rsid w:val="00FB0D2D"/>
    <w:rsid w:val="00FB2CCA"/>
    <w:rsid w:val="00FB52C2"/>
    <w:rsid w:val="00FB58D3"/>
    <w:rsid w:val="00FB6375"/>
    <w:rsid w:val="00FC051F"/>
    <w:rsid w:val="00FC542F"/>
    <w:rsid w:val="00FC6C4B"/>
    <w:rsid w:val="00FC7090"/>
    <w:rsid w:val="00FC713E"/>
    <w:rsid w:val="00FD2747"/>
    <w:rsid w:val="00FD650F"/>
    <w:rsid w:val="00FF2E3D"/>
    <w:rsid w:val="00FF4D6B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DD8C4850-7954-4A83-8B9A-881188EF3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27582B"/>
    <w:pPr>
      <w:keepNext/>
      <w:keepLines/>
      <w:pBdr>
        <w:top w:val="single" w:sz="12" w:space="3" w:color="auto"/>
      </w:pBdr>
      <w:spacing w:before="240" w:after="12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27582B"/>
    <w:pPr>
      <w:pBdr>
        <w:top w:val="none" w:sz="0" w:space="0" w:color="auto"/>
      </w:pBdr>
      <w:spacing w:before="12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llowedHyperlink"/>
    <w:uiPriority w:val="99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customStyle="1" w:styleId="111">
    <w:name w:val="表 (緑) 111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customStyle="1" w:styleId="121">
    <w:name w:val="表 (緑) 121"/>
    <w:basedOn w:val="a"/>
    <w:link w:val="12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12">
    <w:name w:val="表 (緑) 12 (文字)"/>
    <w:link w:val="121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27582B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a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CRCoverPage">
    <w:name w:val="CR Cover Page"/>
    <w:link w:val="CRCoverPageChar"/>
    <w:rsid w:val="00F84B44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F84B44"/>
    <w:rPr>
      <w:rFonts w:ascii="Arial" w:hAnsi="Arial"/>
      <w:lang w:val="en-GB" w:eastAsia="en-US"/>
    </w:rPr>
  </w:style>
  <w:style w:type="paragraph" w:customStyle="1" w:styleId="font5">
    <w:name w:val="font5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12"/>
      <w:szCs w:val="12"/>
      <w:lang w:val="en-US" w:eastAsia="ja-JP"/>
    </w:rPr>
  </w:style>
  <w:style w:type="paragraph" w:customStyle="1" w:styleId="font6">
    <w:name w:val="font6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color w:val="000000"/>
      <w:sz w:val="18"/>
      <w:szCs w:val="18"/>
      <w:lang w:val="en-US" w:eastAsia="ja-JP"/>
    </w:rPr>
  </w:style>
  <w:style w:type="paragraph" w:customStyle="1" w:styleId="font7">
    <w:name w:val="font7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b/>
      <w:bCs/>
      <w:color w:val="000000"/>
      <w:sz w:val="18"/>
      <w:szCs w:val="18"/>
      <w:lang w:val="en-US" w:eastAsia="ja-JP"/>
    </w:rPr>
  </w:style>
  <w:style w:type="paragraph" w:customStyle="1" w:styleId="xl65">
    <w:name w:val="xl6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6">
    <w:name w:val="xl6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7">
    <w:name w:val="xl67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8">
    <w:name w:val="xl6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9">
    <w:name w:val="xl69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0">
    <w:name w:val="xl7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1">
    <w:name w:val="xl71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2">
    <w:name w:val="xl72"/>
    <w:basedOn w:val="a"/>
    <w:rsid w:val="002041AB"/>
    <w:pPr>
      <w:pBdr>
        <w:top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3">
    <w:name w:val="xl7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4">
    <w:name w:val="xl7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5">
    <w:name w:val="xl7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6">
    <w:name w:val="xl7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7">
    <w:name w:val="xl77"/>
    <w:basedOn w:val="a"/>
    <w:rsid w:val="002041AB"/>
    <w:pPr>
      <w:pBdr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8">
    <w:name w:val="xl78"/>
    <w:basedOn w:val="a"/>
    <w:rsid w:val="002041AB"/>
    <w:pPr>
      <w:pBdr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9">
    <w:name w:val="xl79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0">
    <w:name w:val="xl80"/>
    <w:basedOn w:val="a"/>
    <w:rsid w:val="002041AB"/>
    <w:pPr>
      <w:pBdr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1">
    <w:name w:val="xl81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2">
    <w:name w:val="xl8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3">
    <w:name w:val="xl83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4">
    <w:name w:val="xl8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5">
    <w:name w:val="xl85"/>
    <w:basedOn w:val="a"/>
    <w:rsid w:val="002041AB"/>
    <w:pPr>
      <w:pBdr>
        <w:top w:val="single" w:sz="4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6">
    <w:name w:val="xl86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7">
    <w:name w:val="xl87"/>
    <w:basedOn w:val="a"/>
    <w:rsid w:val="002041AB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8">
    <w:name w:val="xl88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9">
    <w:name w:val="xl89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0">
    <w:name w:val="xl90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1">
    <w:name w:val="xl91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2">
    <w:name w:val="xl9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3">
    <w:name w:val="xl9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4">
    <w:name w:val="xl94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5">
    <w:name w:val="xl9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6">
    <w:name w:val="xl9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7">
    <w:name w:val="xl97"/>
    <w:basedOn w:val="a"/>
    <w:rsid w:val="002041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8">
    <w:name w:val="xl9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9">
    <w:name w:val="xl99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0">
    <w:name w:val="xl10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1">
    <w:name w:val="xl101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color w:val="F79646"/>
      <w:sz w:val="24"/>
      <w:szCs w:val="24"/>
      <w:lang w:val="en-US" w:eastAsia="ja-JP"/>
    </w:rPr>
  </w:style>
  <w:style w:type="paragraph" w:customStyle="1" w:styleId="xl102">
    <w:name w:val="xl102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3">
    <w:name w:val="xl10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4">
    <w:name w:val="xl10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5">
    <w:name w:val="xl105"/>
    <w:basedOn w:val="a"/>
    <w:rsid w:val="002041AB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6">
    <w:name w:val="xl106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7">
    <w:name w:val="xl107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8">
    <w:name w:val="xl108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9">
    <w:name w:val="xl109"/>
    <w:basedOn w:val="a"/>
    <w:rsid w:val="002041AB"/>
    <w:pPr>
      <w:pBdr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0">
    <w:name w:val="xl110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1">
    <w:name w:val="xl111"/>
    <w:basedOn w:val="a"/>
    <w:rsid w:val="002041AB"/>
    <w:pPr>
      <w:pBdr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2">
    <w:name w:val="xl112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3">
    <w:name w:val="xl113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4">
    <w:name w:val="xl114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5">
    <w:name w:val="xl115"/>
    <w:basedOn w:val="a"/>
    <w:rsid w:val="002041AB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6">
    <w:name w:val="xl116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7">
    <w:name w:val="xl117"/>
    <w:basedOn w:val="a"/>
    <w:rsid w:val="002041AB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8">
    <w:name w:val="xl118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9">
    <w:name w:val="xl119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0">
    <w:name w:val="xl120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1">
    <w:name w:val="xl121"/>
    <w:basedOn w:val="a"/>
    <w:rsid w:val="002041AB"/>
    <w:pPr>
      <w:pBdr>
        <w:top w:val="single" w:sz="8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2">
    <w:name w:val="xl122"/>
    <w:basedOn w:val="a"/>
    <w:rsid w:val="002041A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3">
    <w:name w:val="xl123"/>
    <w:basedOn w:val="a"/>
    <w:rsid w:val="002041AB"/>
    <w:pPr>
      <w:pBdr>
        <w:top w:val="single" w:sz="8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4">
    <w:name w:val="xl124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5">
    <w:name w:val="xl125"/>
    <w:basedOn w:val="a"/>
    <w:rsid w:val="002041AB"/>
    <w:pPr>
      <w:pBdr>
        <w:top w:val="single" w:sz="8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6">
    <w:name w:val="xl126"/>
    <w:basedOn w:val="a"/>
    <w:rsid w:val="002041AB"/>
    <w:pPr>
      <w:pBdr>
        <w:top w:val="single" w:sz="8" w:space="0" w:color="auto"/>
        <w:lef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7">
    <w:name w:val="xl127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8">
    <w:name w:val="xl128"/>
    <w:basedOn w:val="a"/>
    <w:rsid w:val="002041AB"/>
    <w:pPr>
      <w:pBdr>
        <w:top w:val="single" w:sz="8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310">
    <w:name w:val="表 (緑)  31"/>
    <w:basedOn w:val="a"/>
    <w:uiPriority w:val="34"/>
    <w:qFormat/>
    <w:rsid w:val="002041AB"/>
    <w:pPr>
      <w:ind w:leftChars="400" w:left="840"/>
    </w:pPr>
  </w:style>
  <w:style w:type="character" w:customStyle="1" w:styleId="NOChar">
    <w:name w:val="NO Char"/>
    <w:link w:val="NO"/>
    <w:rsid w:val="00F06DD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4427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5086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745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09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4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76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6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1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3842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75071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72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8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38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5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7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5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7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382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292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54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007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2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87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572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2535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1775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262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52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066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193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0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272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81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84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0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56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60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0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580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547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004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45571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8771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52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977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75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47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144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7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7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12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842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429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8223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9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109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65974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9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21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42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527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5911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1163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6973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80765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5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7278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57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0010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0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54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01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8672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47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4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911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99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6362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42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6895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264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3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1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85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7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112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370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021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50012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1306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1134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675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98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6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03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0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038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34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35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03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14889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008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54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99341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45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5.wmf"/><Relationship Id="rId18" Type="http://schemas.openxmlformats.org/officeDocument/2006/relationships/oleObject" Target="embeddings/oleObject5.bin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7.wmf"/><Relationship Id="rId25" Type="http://schemas.openxmlformats.org/officeDocument/2006/relationships/image" Target="media/image14.png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image" Target="media/image9.png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media/image13.png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image" Target="media/image12.png"/><Relationship Id="rId10" Type="http://schemas.openxmlformats.org/officeDocument/2006/relationships/image" Target="media/image3.png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Relationship Id="rId22" Type="http://schemas.openxmlformats.org/officeDocument/2006/relationships/image" Target="media/image11.png"/><Relationship Id="rId27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206</TotalTime>
  <Pages>3</Pages>
  <Words>757</Words>
  <Characters>4316</Characters>
  <Application>Microsoft Office Word</Application>
  <DocSecurity>0</DocSecurity>
  <Lines>35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5063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NTT DOCOMO v2</cp:lastModifiedBy>
  <cp:revision>20</cp:revision>
  <cp:lastPrinted>2017-04-28T05:57:00Z</cp:lastPrinted>
  <dcterms:created xsi:type="dcterms:W3CDTF">2019-03-29T03:59:00Z</dcterms:created>
  <dcterms:modified xsi:type="dcterms:W3CDTF">2019-05-03T21:15:00Z</dcterms:modified>
</cp:coreProperties>
</file>